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2CE" w:rsidRDefault="005372CE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6" o:spid="_x0000_s1026" type="#_x0000_t202" style="position:absolute;margin-left:241.35pt;margin-top:-46.4pt;width:115.2pt;height:92.75pt;z-index:251253760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141" o:spid="_x0000_i1026" type="#_x0000_t75" style="width:81pt;height:82.5pt;visibility:visible">
                        <v:imagedata r:id="rId7" o:title="" croptop="4981f" cropleft="3603f" cropright="-113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27" type="#_x0000_t202" style="position:absolute;margin-left:74.95pt;margin-top:-26.45pt;width:185.4pt;height:48.6pt;z-index:251254784;visibility:visible" filled="f" stroked="f" strokeweight=".5pt">
            <v:textbox>
              <w:txbxContent>
                <w:p w:rsidR="005372CE" w:rsidRPr="007226AB" w:rsidRDefault="005372CE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 w:rsidRPr="007226AB">
                    <w:rPr>
                      <w:rFonts w:ascii="ALFABET98" w:hAnsi="ALFABET98" w:cs="ALFABET98"/>
                      <w:sz w:val="72"/>
                      <w:szCs w:val="72"/>
                    </w:rPr>
                    <w:t>Tanışalım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3" o:spid="_x0000_s1028" style="position:absolute;margin-left:69.9pt;margin-top:-27.45pt;width:202.6pt;height:52.8pt;z-index:25132544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8" o:spid="_x0000_s1029" type="#_x0000_t202" style="position:absolute;margin-left:215pt;margin-top:-12.05pt;width:323.5pt;height:201pt;z-index:251255808;visibility:visible" filled="f" stroked="f" strokeweight=".5pt">
            <v:textbox>
              <w:txbxContent>
                <w:p w:rsidR="005372CE" w:rsidRDefault="005372CE">
                  <w:r>
                    <w:rPr>
                      <w:rFonts w:ascii="Hand Garden" w:hAnsi="Hand Garden" w:cs="Hand Garden"/>
                      <w:outline/>
                      <w:color w:val="000000"/>
                      <w:sz w:val="240"/>
                      <w:szCs w:val="240"/>
                    </w:rPr>
                    <w:t>tT</w:t>
                  </w:r>
                </w:p>
              </w:txbxContent>
            </v:textbox>
          </v:shape>
        </w:pict>
      </w:r>
    </w:p>
    <w:p w:rsidR="005372CE" w:rsidRPr="007226AB" w:rsidRDefault="005372CE" w:rsidP="007226AB">
      <w:r>
        <w:rPr>
          <w:noProof/>
          <w:lang w:eastAsia="tr-TR"/>
        </w:rPr>
        <w:pict>
          <v:shape id="Metin Kutusu 18" o:spid="_x0000_s1030" type="#_x0000_t202" style="position:absolute;margin-left:104.2pt;margin-top:7.6pt;width:115.2pt;height:93.6pt;z-index:251256832;visibility:visible" filled="f" strokecolor="#4f81bd" strokeweight="2pt">
            <v:textbox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142" o:spid="_x0000_i1028" type="#_x0000_t75" alt="http://www.tekcarsi.com/ProductImages/88927/tefal%203530%20%C3%BCt%C3%BC.jpg" style="width:100.5pt;height:78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" o:spid="_x0000_s1031" type="#_x0000_t202" style="position:absolute;margin-left:-19.25pt;margin-top:7.6pt;width:115.2pt;height:93.6pt;z-index:251257856;visibility:visible" filled="f" strokecolor="#4f81bd" strokeweight="2pt">
            <v:textbox>
              <w:txbxContent>
                <w:p w:rsidR="005372CE" w:rsidRDefault="005372CE" w:rsidP="008A14B4">
                  <w:pPr>
                    <w:jc w:val="center"/>
                  </w:pPr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il_fi" o:spid="_x0000_i1030" type="#_x0000_t75" alt="http://www.webpaketim.com/wp-content/uploads/2011/12/top.jpg" style="width:84pt;height:75.75pt;visibility:visible">
                        <v:imagedata r:id="rId9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shape id="Metin Kutusu 24" o:spid="_x0000_s1032" type="#_x0000_t202" style="position:absolute;margin-left:-27.5pt;margin-top:24.6pt;width:123.5pt;height:42pt;z-index:251261952;visibility:visible" filled="f" stroked="f" strokeweight=".5pt">
            <v:textbox>
              <w:txbxContent>
                <w:p w:rsidR="005372CE" w:rsidRPr="00683702" w:rsidRDefault="005372CE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 w:rsidRPr="008A14B4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t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op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" o:spid="_x0000_s1033" type="#_x0000_t202" style="position:absolute;margin-left:113.95pt;margin-top:24.8pt;width:115.2pt;height:42pt;z-index:251262976;visibility:visible" filled="f" stroked="f" strokeweight=".5pt">
            <v:textbox>
              <w:txbxContent>
                <w:p w:rsidR="005372CE" w:rsidRPr="00683702" w:rsidRDefault="005372CE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 w:rsidRPr="002F6BAA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ü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t</w:t>
                  </w:r>
                  <w:r w:rsidRPr="002F6BAA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ü</w:t>
                  </w:r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</w:p>
    <w:p w:rsidR="005372CE" w:rsidRDefault="005372CE" w:rsidP="00683702">
      <w:pPr>
        <w:rPr>
          <w:sz w:val="10"/>
          <w:szCs w:val="10"/>
        </w:rPr>
      </w:pPr>
    </w:p>
    <w:p w:rsidR="005372CE" w:rsidRDefault="005372CE" w:rsidP="00683702">
      <w:r>
        <w:rPr>
          <w:noProof/>
          <w:lang w:eastAsia="tr-TR"/>
        </w:rPr>
        <w:pict>
          <v:shape id="Metin Kutusu 26" o:spid="_x0000_s1034" type="#_x0000_t202" style="position:absolute;margin-left:379.75pt;margin-top:19.05pt;width:115.2pt;height:93.6pt;z-index:251264000;visibility:visible" filled="f" strokecolor="#4f81bd" strokeweight="2pt">
            <v:textbox>
              <w:txbxContent>
                <w:p w:rsidR="005372CE" w:rsidRDefault="005372CE">
                  <w:hyperlink r:id="rId10" w:history="1">
                    <w:r w:rsidRPr="002F6BAA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144" o:spid="_x0000_i1032" type="#_x0000_t75" alt="https://encrypted-tbn3.gstatic.com/images?q=tbn:ANd9GcSvrIhxoWR-8ePy1k0IFEbrDJApcJ06enMVMr1WgqqFe2zLCmO0" href="http://www.google.com.tr/imgres?start=348&amp;hl=tr&amp;biw=1536&amp;bih=717&amp;tbm=isch&amp;tbnid=XOZv9OQ5EATGLM:&amp;imgrefurl=http://www.annelutfen.com/disney-pepee-erkek-cocuk-2-li-atlet&amp;docid=GJIvaFyRH3d1HM&amp;imgurl=http://static.annelutfen.com/media/catalog/product/cache/1/image/9df78eab33525d08d6e5fb8d27136e95/d/s/ds2901_kmay_2-3y.jpg&amp;w=1000&amp;h=1000&amp;ei=udivUIDyA4LKhAf1n4H4DQ&amp;zoom=1&amp;iact=hc&amp;vpx=956&amp;vpy=305&amp;dur=89&amp;hovh=225&amp;hovw=225&amp;tx=135&amp;ty=123&amp;sig=103466541001490539181&amp;page=9&amp;tbnh=128&amp;tbnw=127&amp;ndsp=43&amp;ved=1t:429,r:71,s:300,i:2" style="width:97.5pt;height:97.5pt;visibility:visible" o:button="t">
                          <v:fill o:detectmouseclick="t"/>
                          <v:imagedata r:id="rId11" o:title=""/>
                        </v:shape>
                      </w:pic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" o:spid="_x0000_s1035" type="#_x0000_t202" style="position:absolute;margin-left:246.3pt;margin-top:19.05pt;width:115.2pt;height:93.6pt;z-index:251258880;visibility:visible" filled="f" strokecolor="#4f81bd" strokeweight="2pt">
            <v:textbox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145" o:spid="_x0000_i1034" type="#_x0000_t75" alt="http://www.ruyatabirlerioku.net/wp-content/uploads/2012/10/atk%C4%B1.jpg" style="width:96.75pt;height:84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" o:spid="_x0000_s1036" type="#_x0000_t202" style="position:absolute;margin-left:113.95pt;margin-top:19.05pt;width:115.2pt;height:93.6pt;z-index:251259904;visibility:visible" filled="f" strokecolor="#4f81bd" strokeweight="2pt">
            <v:textbox>
              <w:txbxContent>
                <w:p w:rsidR="005372CE" w:rsidRDefault="005372CE" w:rsidP="00683702">
                  <w:pPr>
                    <w:jc w:val="center"/>
                  </w:pPr>
                  <w:r w:rsidRPr="002F6BAA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147" o:spid="_x0000_i1036" type="#_x0000_t75" alt="https://encrypted-tbn2.gstatic.com/images?q=tbn:ANd9GcQoS8B9isWeIIsugQ256sI6IEu_9Eg3zBYy61rTC__x4_qdTmUx" style="width:84pt;height:84pt;visibility:visible">
                        <v:imagedata r:id="rId1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" o:spid="_x0000_s1037" type="#_x0000_t202" style="position:absolute;margin-left:-19.25pt;margin-top:19.65pt;width:115.2pt;height:93.6pt;z-index:251260928;visibility:visible" filled="f" strokecolor="#4f81bd" strokeweight="2pt">
            <v:textbox>
              <w:txbxContent>
                <w:p w:rsidR="005372CE" w:rsidRDefault="005372CE">
                  <w:hyperlink r:id="rId14" w:history="1">
                    <w:r w:rsidRPr="002F6BAA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148" o:spid="_x0000_i1038" type="#_x0000_t75" alt="https://encrypted-tbn3.gstatic.com/images?q=tbn:ANd9GcQJMH-EkQ772OdtfHT_wh2W_OYQvxNLttlV4ihHebdAzjA7O7VG" href="http://www.google.com.tr/imgres?hl=tr&amp;biw=1536&amp;bih=717&amp;tbs=itp:clipart&amp;tbm=isch&amp;tbnid=ljEf7ty1XGAICM:&amp;imgrefurl=http://tmlbilisim.com/sites/223/tekerleme/tavsan.html&amp;docid=awrhkLzbpUmSCM&amp;imgurl=http://tmlbilisim.com/sites/223/tekerleme/images/teker_image/tavsan.png&amp;w=700&amp;h=700&amp;ei=WNevUNGGNMjAhAey2YHoAw&amp;zoom=1&amp;iact=hc&amp;vpx=286&amp;vpy=342&amp;dur=242&amp;hovh=225&amp;hovw=225&amp;tx=100&amp;ty=131&amp;sig=103466541001490539181&amp;page=2&amp;tbnh=146&amp;tbnw=154&amp;start=24&amp;ndsp=40&amp;ved=1t:429,r:41,s:0,i:2" style="width:97.5pt;height:97.5pt;visibility:visible" o:button="t">
                          <v:fill o:detectmouseclick="t"/>
                          <v:imagedata r:id="rId15" o:title=""/>
                        </v:shape>
                      </w:pict>
                    </w:r>
                  </w:hyperlink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shape id="Metin Kutusu 29" o:spid="_x0000_s1038" type="#_x0000_t202" style="position:absolute;margin-left:249.3pt;margin-top:10.95pt;width:115.2pt;height:46.8pt;z-index:251267072;visibility:visible" filled="f" stroked="f" strokeweight=".5pt">
            <v:textbox>
              <w:txbxContent>
                <w:p w:rsidR="005372CE" w:rsidRPr="002F6BAA" w:rsidRDefault="005372CE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</w:pPr>
                  <w:r w:rsidRPr="002F6BAA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a</w:t>
                  </w:r>
                  <w:r w:rsidRPr="00614FC8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t</w:t>
                  </w:r>
                  <w:r w:rsidRPr="002F6BAA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kı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" o:spid="_x0000_s1039" type="#_x0000_t202" style="position:absolute;margin-left:87.5pt;margin-top:11.8pt;width:174pt;height:42pt;z-index:251266048;visibility:visible" filled="f" stroked="f" strokeweight=".5pt">
            <v:textbox>
              <w:txbxContent>
                <w:p w:rsidR="005372CE" w:rsidRPr="00683702" w:rsidRDefault="005372CE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saa</w:t>
                  </w:r>
                  <w:r w:rsidRPr="0050632A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" o:spid="_x0000_s1040" type="#_x0000_t202" style="position:absolute;margin-left:379.75pt;margin-top:11.1pt;width:115.2pt;height:46.8pt;z-index:251268096;visibility:visible" filled="f" stroked="f" strokeweight=".5pt">
            <v:textbox>
              <w:txbxContent>
                <w:p w:rsidR="005372CE" w:rsidRPr="00683702" w:rsidRDefault="005372CE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a</w:t>
                  </w:r>
                  <w:r w:rsidRPr="00817359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t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le</w:t>
                  </w:r>
                  <w:r w:rsidRPr="00817359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7" o:spid="_x0000_s1041" type="#_x0000_t202" style="position:absolute;margin-left:-19.25pt;margin-top:11.7pt;width:115.2pt;height:42pt;z-index:251265024;visibility:visible" filled="f" stroked="f" strokeweight=".5pt">
            <v:textbox>
              <w:txbxContent>
                <w:p w:rsidR="005372CE" w:rsidRPr="002F6BAA" w:rsidRDefault="005372CE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t</w:t>
                  </w:r>
                  <w:r w:rsidRPr="002F6BAA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avşan</w:t>
                  </w:r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shape id="Metin Kutusu 573" o:spid="_x0000_s1042" type="#_x0000_t202" style="position:absolute;margin-left:320.5pt;margin-top:15.45pt;width:181.35pt;height:111.2pt;z-index:251329536;visibility:visible" filled="f" stroked="f" strokeweight=".5pt">
            <v:textbox>
              <w:txbxContent>
                <w:p w:rsidR="005372CE" w:rsidRDefault="005372CE"/>
                <w:p w:rsidR="005372CE" w:rsidRPr="007C683C" w:rsidRDefault="005372CE" w:rsidP="007C683C">
                  <w:pPr>
                    <w:rPr>
                      <w:rFonts w:ascii="ALFABET98" w:hAnsi="ALFABET98" w:cs="ALFABET98"/>
                      <w:sz w:val="24"/>
                      <w:szCs w:val="24"/>
                    </w:rPr>
                  </w:pPr>
                  <w:r w:rsidRPr="007C683C">
                    <w:rPr>
                      <w:rFonts w:ascii="ALFABET98" w:hAnsi="ALFABET98" w:cs="ALFABET98"/>
                      <w:sz w:val="24"/>
                      <w:szCs w:val="24"/>
                    </w:rPr>
                    <w:t xml:space="preserve">Arkadaşlar 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 xml:space="preserve">içinde </w:t>
                  </w:r>
                  <w:r w:rsidRPr="00E7478C">
                    <w:rPr>
                      <w:rFonts w:ascii="Hand writing Mutlu" w:hAnsi="Hand writing Mutlu" w:cs="Hand writing Mutlu"/>
                      <w:sz w:val="24"/>
                      <w:szCs w:val="24"/>
                    </w:rPr>
                    <w:t xml:space="preserve">t 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 xml:space="preserve">sesi geçen </w:t>
                  </w:r>
                  <w:r w:rsidRPr="007C683C">
                    <w:rPr>
                      <w:rFonts w:ascii="ALFABET98" w:hAnsi="ALFABET98" w:cs="ALFABET98"/>
                      <w:sz w:val="24"/>
                      <w:szCs w:val="24"/>
                    </w:rPr>
                    <w:t>varlıkların resimlerini diledi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>ğimiz  gibi</w:t>
                  </w:r>
                  <w:r w:rsidRPr="007C683C">
                    <w:rPr>
                      <w:rFonts w:ascii="ALFABET98" w:hAnsi="ALFABET98" w:cs="ALFABET98"/>
                      <w:sz w:val="24"/>
                      <w:szCs w:val="24"/>
                    </w:rPr>
                    <w:t>boya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>lım</w:t>
                  </w:r>
                  <w:r w:rsidRPr="007C683C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66" o:spid="_x0000_s1043" type="#_x0000_t202" style="position:absolute;margin-left:194.35pt;margin-top:15pt;width:124.15pt;height:104.3pt;z-index:251328512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149" o:spid="_x0000_i1040" type="#_x0000_t75" style="width:86.25pt;height:99pt;visibility:visible">
                        <v:imagedata r:id="rId16" o:title="" cropbottom="-232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575" o:spid="_x0000_s1044" type="#_x0000_t106" style="position:absolute;margin-left:303.9pt;margin-top:3.85pt;width:204.35pt;height:102pt;z-index:251330560;visibility:visible;v-text-anchor:middle" adj="-4656,13256" filled="f" strokecolor="#243f60" strokeweight="2pt">
            <v:textbox>
              <w:txbxContent>
                <w:p w:rsidR="005372CE" w:rsidRDefault="005372CE" w:rsidP="000A33A1">
                  <w:pPr>
                    <w:jc w:val="center"/>
                  </w:pPr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shape id="Metin Kutusu 15" o:spid="_x0000_s1045" type="#_x0000_t202" style="position:absolute;margin-left:15pt;margin-top:2.8pt;width:185.4pt;height:59.7pt;z-index:251326464;visibility:visible" filled="f" stroked="f" strokeweight=".5pt">
            <v:textbox>
              <w:txbxContent>
                <w:p w:rsidR="005372CE" w:rsidRPr="007226AB" w:rsidRDefault="005372CE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Boyayalım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61" o:spid="_x0000_s1046" style="position:absolute;margin-left:6.65pt;margin-top:5.7pt;width:188.75pt;height:52.8pt;z-index:251327488;visibility:visible;v-text-anchor:middle" arcsize="10923f" filled="f" strokecolor="#243f60" strokeweight="2pt"/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AB3EBD">
      <w:pPr>
        <w:tabs>
          <w:tab w:val="left" w:pos="5103"/>
        </w:tabs>
        <w:ind w:hanging="851"/>
      </w:pPr>
      <w:r>
        <w:rPr>
          <w:noProof/>
          <w:lang w:eastAsia="tr-TR"/>
        </w:rPr>
        <w:pict>
          <v:shape id="Metin Kutusu 576" o:spid="_x0000_s1047" type="#_x0000_t202" style="position:absolute;margin-left:154.9pt;margin-top:6.5pt;width:226.15pt;height:206.75pt;z-index:251333632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150" o:spid="_x0000_i1042" type="#_x0000_t75" style="width:117.75pt;height:164.25pt;visibility:visible">
                        <v:imagedata r:id="rId1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78" o:spid="_x0000_s1048" type="#_x0000_t202" style="position:absolute;margin-left:334.4pt;margin-top:15.15pt;width:173.95pt;height:137.55pt;z-index:251335680;visibility:visible" filled="f" stroked="f" strokeweight=".5pt">
            <v:textbox>
              <w:txbxContent>
                <w:p w:rsidR="005372CE" w:rsidRDefault="005372CE" w:rsidP="00814B42">
                  <w:r w:rsidRPr="00114C98">
                    <w:rPr>
                      <w:noProof/>
                      <w:lang w:eastAsia="tr-TR"/>
                    </w:rPr>
                    <w:pict>
                      <v:shape id="Resim 151" o:spid="_x0000_i1044" type="#_x0000_t75" style="width:159.75pt;height:111pt;visibility:visible">
                        <v:imagedata r:id="rId18" o:title="" grayscale="t" bilevel="t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8" o:spid="_x0000_s1049" type="#_x0000_t202" style="position:absolute;margin-left:-37.15pt;margin-top:7.3pt;width:154.6pt;height:168pt;z-index:251331584;visibility:visible;mso-wrap-style:none" filled="f" stroked="f" strokeweight=".5pt">
            <v:textbox style="mso-fit-shape-to-text:t"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152" o:spid="_x0000_i1046" type="#_x0000_t75" alt="http://coloringpage1989.files.wordpress.com/2011/11/crocodile-coloring-page-17.gif?w=259&amp;h=364" style="width:132pt;height:186pt;visibility:visible">
                        <v:imagedata r:id="rId19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shape id="Metin Kutusu 581" o:spid="_x0000_s1050" type="#_x0000_t202" style="position:absolute;margin-left:275.6pt;margin-top:16.45pt;width:180.9pt;height:206.75pt;z-index:251334656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153" o:spid="_x0000_i1048" type="#_x0000_t75" style="width:201pt;height:154.5pt;visibility:visible">
                        <v:imagedata r:id="rId20" o:title="" croptop="1289f" cropbottom="3532f" cropleft="4910f" cropright="1896f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shape id="Metin Kutusu 131" o:spid="_x0000_s1051" type="#_x0000_t202" style="position:absolute;margin-left:37.7pt;margin-top:10.3pt;width:167.8pt;height:152.45pt;z-index:251332608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154" o:spid="_x0000_i1050" type="#_x0000_t75" style="width:218.25pt;height:135.75pt;visibility:visible">
                        <v:imagedata r:id="rId21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Pr="007B6878" w:rsidRDefault="005372CE" w:rsidP="00EA1411">
      <w:pPr>
        <w:ind w:hanging="851"/>
        <w:rPr>
          <w:sz w:val="16"/>
          <w:szCs w:val="16"/>
        </w:rPr>
      </w:pPr>
      <w:r>
        <w:rPr>
          <w:noProof/>
          <w:lang w:eastAsia="tr-TR"/>
        </w:rPr>
        <w:pict>
          <v:shape id="Metin Kutusu 55" o:spid="_x0000_s1052" type="#_x0000_t202" style="position:absolute;margin-left:118.6pt;margin-top:-4.15pt;width:185.4pt;height:48.6pt;z-index:251279360;visibility:visible" filled="f" stroked="f" strokeweight=".5pt">
            <v:textbox>
              <w:txbxContent>
                <w:p w:rsidR="005372CE" w:rsidRPr="007226AB" w:rsidRDefault="005372CE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3" o:spid="_x0000_s1053" style="position:absolute;margin-left:85.6pt;margin-top:-3.35pt;width:194.75pt;height:52.8pt;z-index:25127833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57" o:spid="_x0000_s1054" type="#_x0000_t202" style="position:absolute;margin-left:277.15pt;margin-top:-37.55pt;width:109.2pt;height:112.6pt;z-index:251280384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155" o:spid="_x0000_i1052" type="#_x0000_t75" style="width:1in;height:87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Pr="007B6878" w:rsidRDefault="005372CE" w:rsidP="00EA1411">
      <w:pPr>
        <w:ind w:hanging="851"/>
        <w:rPr>
          <w:sz w:val="16"/>
          <w:szCs w:val="16"/>
        </w:rPr>
      </w:pPr>
    </w:p>
    <w:p w:rsidR="005372CE" w:rsidRDefault="005372CE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0"/>
          <w:szCs w:val="70"/>
        </w:rPr>
      </w:pPr>
      <w:r>
        <w:rPr>
          <w:noProof/>
          <w:lang w:eastAsia="tr-TR"/>
        </w:rPr>
        <w:pict>
          <v:group id="Grup 110" o:spid="_x0000_s1055" style="position:absolute;margin-left:-25.6pt;margin-top:12.35pt;width:515.1pt;height:40.1pt;z-index:251399168" coordorigin="567,14787" coordsize="10800,720">
            <v:group id="Group 97" o:spid="_x0000_s1056" style="position:absolute;left:567;top:14787;width:10800;height:720" coordorigin="567,14787" coordsize="10800,720">
              <v:rect id="Rectangle 98" o:spid="_x0000_s105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05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05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060" style="position:absolute;left:567;top:14787;width:10800;height:720" coordorigin="567,14787" coordsize="10800,720">
              <v:shape id="Freeform 102" o:spid="_x0000_s106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06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06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06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06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06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06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06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06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07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07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07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07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07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07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07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07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07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07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08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08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08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08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08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08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08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08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08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08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09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09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09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09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09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09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09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09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09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09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10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34" o:spid="_x0000_s1101" type="#_x0000_t5" style="position:absolute;margin-left:-24.1pt;margin-top:13.3pt;width:31.2pt;height:10.8pt;z-index:25126912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5" o:spid="_x0000_s1102" style="position:absolute;margin-left:-24.15pt;margin-top:24.55pt;width:31.2pt;height:27.85pt;z-index:2512701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7" o:spid="_x0000_s1103" style="position:absolute;margin-left:-10.85pt;margin-top:27.7pt;width:6pt;height:12pt;z-index:25127219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2" o:spid="_x0000_s1104" style="position:absolute;z-index:25127731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" o:spid="_x0000_s1105" style="position:absolute;z-index:25127628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0" o:spid="_x0000_s1106" style="position:absolute;z-index:25127526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6" o:spid="_x0000_s1107" style="position:absolute;z-index:25127424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5" o:spid="_x0000_s1108" style="position:absolute;z-index:25127321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36" o:spid="_x0000_s1109" style="position:absolute;z-index:251271168;visibility:visible" from="-24.05pt,40.4pt" to="7.15pt,40.4pt" strokecolor="#365f91" strokeweight="1.5pt"/>
        </w:pict>
      </w:r>
      <w:r w:rsidRPr="003C7D7B">
        <w:rPr>
          <w:rFonts w:ascii="Hand writing Mutlu" w:hAnsi="Hand writing Mutlu" w:cs="Hand writing Mutlu"/>
          <w:outline/>
          <w:color w:val="000000"/>
          <w:sz w:val="70"/>
          <w:szCs w:val="70"/>
        </w:rPr>
        <w:t>t</w:t>
      </w:r>
      <w:r>
        <w:rPr>
          <w:rFonts w:ascii="Hand writing Mutlu" w:hAnsi="Hand writing Mutlu" w:cs="Hand writing Mutlu"/>
          <w:outline/>
          <w:color w:val="000000"/>
          <w:sz w:val="70"/>
          <w:szCs w:val="70"/>
        </w:rPr>
        <w:t>ttttttttttttttt</w:t>
      </w:r>
    </w:p>
    <w:p w:rsidR="005372CE" w:rsidRDefault="005372CE" w:rsidP="00530FD4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0"/>
          <w:szCs w:val="70"/>
        </w:rPr>
      </w:pPr>
      <w:r>
        <w:rPr>
          <w:noProof/>
          <w:lang w:eastAsia="tr-TR"/>
        </w:rPr>
        <w:pict>
          <v:group id="Grup 354" o:spid="_x0000_s1110" style="position:absolute;margin-left:-24.65pt;margin-top:13.35pt;width:515.1pt;height:40.1pt;z-index:251409408" coordorigin="567,14787" coordsize="10800,720">
            <v:group id="Group 97" o:spid="_x0000_s1111" style="position:absolute;left:567;top:14787;width:10800;height:720" coordorigin="567,14787" coordsize="10800,720">
              <v:rect id="Rectangle 98" o:spid="_x0000_s111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11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11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115" style="position:absolute;left:567;top:14787;width:10800;height:720" coordorigin="567,14787" coordsize="10800,720">
              <v:shape id="Freeform 102" o:spid="_x0000_s111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11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11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11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12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12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12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12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12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12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12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12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12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12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13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13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13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13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13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13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13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13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13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13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14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14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14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14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14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14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14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14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14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14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15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15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15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15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15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15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26" o:spid="_x0000_s1156" type="#_x0000_t5" style="position:absolute;margin-left:-24.1pt;margin-top:13.3pt;width:31.2pt;height:10.8pt;z-index:25140019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27" o:spid="_x0000_s1157" style="position:absolute;margin-left:-24.15pt;margin-top:24.55pt;width:31.2pt;height:27.85pt;z-index:25140121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29" o:spid="_x0000_s1158" style="position:absolute;margin-left:-10.85pt;margin-top:27.7pt;width:6pt;height:12pt;z-index:25140326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30" o:spid="_x0000_s1159" style="position:absolute;z-index:25140838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31" o:spid="_x0000_s1160" style="position:absolute;z-index:25140736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32" o:spid="_x0000_s1161" style="position:absolute;z-index:25140633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33" o:spid="_x0000_s1162" style="position:absolute;z-index:25140531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34" o:spid="_x0000_s1163" style="position:absolute;z-index:25140428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35" o:spid="_x0000_s1164" style="position:absolute;z-index:251402240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t</w:t>
      </w:r>
      <w:r w:rsidRPr="003C7D7B">
        <w:rPr>
          <w:rFonts w:ascii="Nurhan Uz" w:hAnsi="Nurhan Uz" w:cs="Nurhan Uz"/>
          <w:sz w:val="70"/>
          <w:szCs w:val="70"/>
        </w:rPr>
        <w:t>ttttt</w:t>
      </w:r>
      <w:r>
        <w:rPr>
          <w:noProof/>
          <w:lang w:eastAsia="tr-TR"/>
        </w:rPr>
        <w:pict>
          <v:rect id="Dikdörtgen 68" o:spid="_x0000_s1165" style="position:absolute;margin-left:-24.05pt;margin-top:24pt;width:31.2pt;height:28.8pt;z-index:25128243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65" o:spid="_x0000_s1166" type="#_x0000_t5" style="position:absolute;margin-left:-24.05pt;margin-top:13pt;width:31.2pt;height:10.8pt;z-index:25128140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0" o:spid="_x0000_s1167" style="position:absolute;z-index:251288576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61" o:spid="_x0000_s1168" style="position:absolute;z-index:251289600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62" o:spid="_x0000_s1169" style="position:absolute;z-index:251287552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63" o:spid="_x0000_s1170" style="position:absolute;z-index:251286528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64" o:spid="_x0000_s1171" style="position:absolute;z-index:251285504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66" o:spid="_x0000_s1172" style="position:absolute;margin-left:-10.85pt;margin-top:28.15pt;width:6pt;height:12pt;z-index:25128448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7" o:spid="_x0000_s1173" style="position:absolute;z-index:251283456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tttttttttt</w:t>
      </w:r>
    </w:p>
    <w:p w:rsidR="005372CE" w:rsidRDefault="005372CE" w:rsidP="00530FD4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588" o:spid="_x0000_s1174" style="position:absolute;margin-left:-25.6pt;margin-top:12.8pt;width:513.85pt;height:40.1pt;z-index:251428864" coordorigin="567,14787" coordsize="10800,720">
            <v:group id="Group 97" o:spid="_x0000_s1175" style="position:absolute;left:567;top:14787;width:10800;height:720" coordorigin="567,14787" coordsize="10800,720">
              <v:rect id="Rectangle 98" o:spid="_x0000_s117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17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17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179" style="position:absolute;left:567;top:14787;width:10800;height:720" coordorigin="567,14787" coordsize="10800,720">
              <v:shape id="Freeform 102" o:spid="_x0000_s118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18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18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18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18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18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18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18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18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18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19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19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19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19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19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19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19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19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19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19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20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20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20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20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20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20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20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20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20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20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21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21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21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21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21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21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21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21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21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21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66" o:spid="_x0000_s1220" type="#_x0000_t5" style="position:absolute;margin-left:-24.1pt;margin-top:13.3pt;width:31.2pt;height:10.8pt;z-index:2514196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7" o:spid="_x0000_s1221" style="position:absolute;margin-left:-24.15pt;margin-top:24.55pt;width:31.2pt;height:27.85pt;z-index:25142067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72" o:spid="_x0000_s1222" style="position:absolute;margin-left:-10.85pt;margin-top:27.7pt;width:6pt;height:12pt;z-index:25142272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74" o:spid="_x0000_s1223" style="position:absolute;z-index:25142784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75" o:spid="_x0000_s1224" style="position:absolute;z-index:25142681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78" o:spid="_x0000_s1225" style="position:absolute;z-index:25142579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79" o:spid="_x0000_s1226" style="position:absolute;z-index:25142476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81" o:spid="_x0000_s1227" style="position:absolute;z-index:25142374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82" o:spid="_x0000_s1228" style="position:absolute;z-index:251421696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ttt</w:t>
      </w:r>
      <w:r w:rsidRPr="00530FD4">
        <w:rPr>
          <w:rFonts w:ascii="Hand writing Mutlu" w:hAnsi="Hand writing Mutlu" w:cs="Hand writing Mutlu"/>
          <w:sz w:val="70"/>
          <w:szCs w:val="70"/>
        </w:rPr>
        <w:t>tt</w:t>
      </w:r>
      <w:r>
        <w:rPr>
          <w:noProof/>
          <w:lang w:eastAsia="tr-TR"/>
        </w:rPr>
        <w:pict>
          <v:rect id="Dikdörtgen 785" o:spid="_x0000_s1229" style="position:absolute;margin-left:-24.05pt;margin-top:24pt;width:31.2pt;height:28.8pt;z-index:25141145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786" o:spid="_x0000_s1230" type="#_x0000_t5" style="position:absolute;margin-left:-24.05pt;margin-top:13pt;width:31.2pt;height:10.8pt;z-index:25141043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787" o:spid="_x0000_s1231" style="position:absolute;z-index:251417600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788" o:spid="_x0000_s1232" style="position:absolute;z-index:251418624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789" o:spid="_x0000_s1233" style="position:absolute;z-index:251416576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790" o:spid="_x0000_s1234" style="position:absolute;z-index:251415552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791" o:spid="_x0000_s1235" style="position:absolute;z-index:251414528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792" o:spid="_x0000_s1236" style="position:absolute;margin-left:-10.85pt;margin-top:28.15pt;width:6pt;height:12pt;z-index:25141350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793" o:spid="_x0000_s1237" style="position:absolute;z-index:251412480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ttttttttttt</w:t>
      </w:r>
    </w:p>
    <w:p w:rsidR="005372CE" w:rsidRDefault="005372CE" w:rsidP="00530FD4">
      <w:pPr>
        <w:spacing w:after="0"/>
        <w:ind w:right="-426" w:hanging="851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group id="Grup 795" o:spid="_x0000_s1238" style="position:absolute;margin-left:-25.6pt;margin-top:12.55pt;width:513.85pt;height:40.1pt;z-index:251448320" coordorigin="567,14787" coordsize="10800,720">
            <v:group id="Group 97" o:spid="_x0000_s1239" style="position:absolute;left:567;top:14787;width:10800;height:720" coordorigin="567,14787" coordsize="10800,720">
              <v:rect id="Rectangle 98" o:spid="_x0000_s124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24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24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243" style="position:absolute;left:567;top:14787;width:10800;height:720" coordorigin="567,14787" coordsize="10800,720">
              <v:shape id="Freeform 102" o:spid="_x0000_s124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24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24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24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24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24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25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25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25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25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25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25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25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25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25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25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26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26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26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26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26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26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26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26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26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26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27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27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27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27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27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27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27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27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27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27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28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28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28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28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90" o:spid="_x0000_s1284" type="#_x0000_t5" style="position:absolute;margin-left:-24.1pt;margin-top:13.3pt;width:31.2pt;height:10.8pt;z-index:2514391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91" o:spid="_x0000_s1285" style="position:absolute;margin-left:-24.15pt;margin-top:24.55pt;width:31.2pt;height:27.85pt;z-index:2514401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92" o:spid="_x0000_s1286" style="position:absolute;margin-left:-10.85pt;margin-top:27.7pt;width:6pt;height:12pt;z-index:2514421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93" o:spid="_x0000_s1287" style="position:absolute;z-index:2514472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94" o:spid="_x0000_s1288" style="position:absolute;z-index:2514462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95" o:spid="_x0000_s1289" style="position:absolute;z-index:2514452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96" o:spid="_x0000_s1290" style="position:absolute;z-index:2514442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97" o:spid="_x0000_s1291" style="position:absolute;z-index:2514432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98" o:spid="_x0000_s1292" style="position:absolute;z-index:25144115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t</w:t>
      </w:r>
      <w:r w:rsidRPr="00530FD4">
        <w:rPr>
          <w:rFonts w:ascii="Hand writing Mutlu" w:hAnsi="Hand writing Mutlu" w:cs="Hand writing Mutlu"/>
          <w:sz w:val="70"/>
          <w:szCs w:val="70"/>
        </w:rPr>
        <w:t>ttt</w:t>
      </w:r>
      <w:r w:rsidRPr="003C7D7B">
        <w:rPr>
          <w:rFonts w:ascii="Nurhan Uz" w:hAnsi="Nurhan Uz" w:cs="Nurhan Uz"/>
          <w:sz w:val="70"/>
          <w:szCs w:val="70"/>
        </w:rPr>
        <w:t>tt</w:t>
      </w:r>
      <w:r>
        <w:rPr>
          <w:noProof/>
          <w:lang w:eastAsia="tr-TR"/>
        </w:rPr>
        <w:pict>
          <v:rect id="Dikdörtgen 899" o:spid="_x0000_s1293" style="position:absolute;margin-left:-24.05pt;margin-top:24pt;width:31.2pt;height:28.8pt;z-index:25143091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900" o:spid="_x0000_s1294" type="#_x0000_t5" style="position:absolute;margin-left:-24.05pt;margin-top:13pt;width:31.2pt;height:10.8pt;z-index:25142988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901" o:spid="_x0000_s1295" style="position:absolute;z-index:251437056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902" o:spid="_x0000_s1296" style="position:absolute;z-index:251438080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903" o:spid="_x0000_s1297" style="position:absolute;z-index:251436032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904" o:spid="_x0000_s1298" style="position:absolute;z-index:251435008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905" o:spid="_x0000_s1299" style="position:absolute;z-index:251433984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906" o:spid="_x0000_s1300" style="position:absolute;margin-left:-10.85pt;margin-top:28.15pt;width:6pt;height:12pt;z-index:25143296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3648" o:spid="_x0000_s1301" style="position:absolute;z-index:251431936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tttttttttt</w:t>
      </w:r>
      <w:r>
        <w:rPr>
          <w:noProof/>
          <w:lang w:eastAsia="tr-TR"/>
        </w:rPr>
        <w:pict>
          <v:line id="Düz Bağlayıcı 612" o:spid="_x0000_s1302" style="position:absolute;z-index:251341824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613" o:spid="_x0000_s1303" style="position:absolute;z-index:251342848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614" o:spid="_x0000_s1304" style="position:absolute;z-index:251340800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615" o:spid="_x0000_s1305" style="position:absolute;z-index:251339776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616" o:spid="_x0000_s1306" style="position:absolute;z-index:251338752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617" o:spid="_x0000_s1307" style="position:absolute;margin-left:-10.85pt;margin-top:28.15pt;width:6pt;height:12pt;z-index:25133772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18" o:spid="_x0000_s1308" style="position:absolute;z-index:251336704;visibility:visible;mso-position-horizontal-relative:text;mso-position-vertical-relative:text" from="-24.05pt,40.4pt" to="7.15pt,40.4pt" strokecolor="#365f91" strokeweight="1.5pt"/>
        </w:pict>
      </w:r>
    </w:p>
    <w:p w:rsidR="005372CE" w:rsidRDefault="005372CE" w:rsidP="00530FD4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4290" o:spid="_x0000_s1309" style="position:absolute;margin-left:-25.6pt;margin-top:12.85pt;width:513.85pt;height:40.1pt;z-index:251467776" coordorigin="567,14787" coordsize="10800,720">
            <v:group id="Group 97" o:spid="_x0000_s1310" style="position:absolute;left:567;top:14787;width:10800;height:720" coordorigin="567,14787" coordsize="10800,720">
              <v:rect id="Rectangle 98" o:spid="_x0000_s131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31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31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314" style="position:absolute;left:567;top:14787;width:10800;height:720" coordorigin="567,14787" coordsize="10800,720">
              <v:shape id="Freeform 102" o:spid="_x0000_s131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31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31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31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31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32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32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32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32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32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32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32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32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32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32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33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33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33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33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33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33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33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33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33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33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34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34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34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34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34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34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34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34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34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34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35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35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35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35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35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Metin Kutusu 665" o:spid="_x0000_s1355" type="#_x0000_t202" style="position:absolute;margin-left:98.05pt;margin-top:62.15pt;width:293.1pt;height:84.9pt;z-index:251377664;visibility:visible" filled="f" stroked="f" strokeweight=".5pt">
            <v:textbox>
              <w:txbxContent>
                <w:p w:rsidR="005372CE" w:rsidRPr="00740FB0" w:rsidRDefault="005372CE" w:rsidP="00DA76F6">
                  <w:pPr>
                    <w:spacing w:after="0" w:line="240" w:lineRule="auto"/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</w:pPr>
                  <w:r w:rsidRPr="00740FB0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 xml:space="preserve">Arkadaşlar aşağıdaki resimleri inceleyelim. Resimlerde kaç tane </w:t>
                  </w:r>
                  <w:r w:rsidRPr="001971A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36"/>
                      <w:szCs w:val="36"/>
                    </w:rPr>
                    <w:t>t</w:t>
                  </w:r>
                  <w:r w:rsidRPr="00740FB0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 xml:space="preserve">sesi geçiyorsa kutucuğuna o kadar </w:t>
                  </w:r>
                  <w:r w:rsidRPr="001971A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36"/>
                      <w:szCs w:val="36"/>
                    </w:rPr>
                    <w:t>t</w:t>
                  </w:r>
                  <w:r w:rsidRPr="00740FB0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 xml:space="preserve"> yazalım</w:t>
                  </w:r>
                </w:p>
                <w:p w:rsidR="005372CE" w:rsidRDefault="005372CE"/>
              </w:txbxContent>
            </v:textbox>
          </v:shape>
        </w:pict>
      </w:r>
      <w:r>
        <w:rPr>
          <w:noProof/>
          <w:lang w:eastAsia="tr-TR"/>
        </w:rPr>
        <w:pict>
          <v:shape id="Metin Kutusu 640" o:spid="_x0000_s1356" type="#_x0000_t202" style="position:absolute;margin-left:-41.75pt;margin-top:52.4pt;width:138.45pt;height:116.75pt;z-index:251376640;visibility:visible" filled="f" stroked="f" strokeweight=".5pt">
            <v:textbox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262" o:spid="_x0000_i1054" type="#_x0000_t75" style="width:103.5pt;height:162pt;visibility:visible">
                        <v:imagedata r:id="rId23" o:title="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İkizkenar Üçgen 4336" o:spid="_x0000_s1357" type="#_x0000_t5" style="position:absolute;margin-left:-24.1pt;margin-top:13.3pt;width:31.2pt;height:10.8pt;z-index:2514585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337" o:spid="_x0000_s1358" style="position:absolute;margin-left:-24.15pt;margin-top:24.55pt;width:31.2pt;height:27.85pt;z-index:2514595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338" o:spid="_x0000_s1359" style="position:absolute;margin-left:-10.85pt;margin-top:27.7pt;width:6pt;height:12pt;z-index:25146163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339" o:spid="_x0000_s1360" style="position:absolute;z-index:25146675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340" o:spid="_x0000_s1361" style="position:absolute;z-index:25146572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341" o:spid="_x0000_s1362" style="position:absolute;z-index:25146470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342" o:spid="_x0000_s1363" style="position:absolute;z-index:25146368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343" o:spid="_x0000_s1364" style="position:absolute;z-index:25146265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345" o:spid="_x0000_s1365" style="position:absolute;z-index:251460608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4346" o:spid="_x0000_s1366" style="position:absolute;margin-left:-24.05pt;margin-top:24pt;width:31.2pt;height:28.8pt;z-index:251450368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4347" o:spid="_x0000_s1367" type="#_x0000_t5" style="position:absolute;margin-left:-24.05pt;margin-top:13pt;width:31.2pt;height:10.8pt;z-index:25144934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348" o:spid="_x0000_s1368" style="position:absolute;z-index:251456512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4349" o:spid="_x0000_s1369" style="position:absolute;z-index:251457536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4351" o:spid="_x0000_s1370" style="position:absolute;z-index:251455488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4352" o:spid="_x0000_s1371" style="position:absolute;z-index:251454464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4355" o:spid="_x0000_s1372" style="position:absolute;z-index:251453440;visibility:visible" from="-19.15pt,40.6pt" to="-19.15pt,44.25pt" strokecolor="#4579b8"/>
        </w:pict>
      </w:r>
      <w:r>
        <w:rPr>
          <w:noProof/>
          <w:lang w:eastAsia="tr-TR"/>
        </w:rPr>
        <w:pict>
          <v:rect id="Dikdörtgen 4356" o:spid="_x0000_s1373" style="position:absolute;margin-left:-10.85pt;margin-top:28.15pt;width:6pt;height:12pt;z-index:25145241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360" o:spid="_x0000_s1374" style="position:absolute;z-index:251451392;visibility:visible" from="-24.05pt,40.4pt" to="7.15pt,40.4pt" strokecolor="#365f91" strokeweight="1.5pt"/>
        </w:pict>
      </w:r>
    </w:p>
    <w:p w:rsidR="005372CE" w:rsidRDefault="005372CE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66" o:spid="_x0000_s1375" type="#_x0000_t62" style="position:absolute;margin-left:85.55pt;margin-top:1.65pt;width:306.5pt;height:84pt;z-index:251378688;visibility:visible;v-text-anchor:middle" adj="-2807,13619" filled="f" strokecolor="#243f60" strokeweight="2pt">
            <v:textbox>
              <w:txbxContent>
                <w:p w:rsidR="005372CE" w:rsidRDefault="005372CE" w:rsidP="00740FB0">
                  <w:pPr>
                    <w:jc w:val="center"/>
                  </w:pPr>
                </w:p>
                <w:p w:rsidR="005372CE" w:rsidRDefault="005372CE"/>
              </w:txbxContent>
            </v:textbox>
          </v:shape>
        </w:pict>
      </w:r>
    </w:p>
    <w:p w:rsidR="005372CE" w:rsidRPr="00645344" w:rsidRDefault="005372CE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637" o:spid="_x0000_s1376" type="#_x0000_t202" style="position:absolute;margin-left:244.5pt;margin-top:54.15pt;width:107.5pt;height:92.3pt;z-index:251345920;visibility:visible" strokeweight=".5pt">
            <v:textbox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157" o:spid="_x0000_i1056" type="#_x0000_t75" alt="http://www.dengegazetesi.com.tr/images/news/50776.jpg" style="width:93pt;height:83.25pt;visibility:visible">
                        <v:imagedata r:id="rId2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35" o:spid="_x0000_s1377" type="#_x0000_t202" style="position:absolute;margin-left:107.15pt;margin-top:54.15pt;width:107.5pt;height:92.3pt;z-index:251344896;visibility:visible" strokeweight=".5pt">
            <v:textbox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158" o:spid="_x0000_i1058" type="#_x0000_t75" alt="http://t1.gstatic.com/images?q=tbn:ANd9GcSBxsc-h4dbpIa1USTXpLJll6H-rl6ODMAnVDOgl_EjWAr3-Uvb" style="width:92.25pt;height:92.25pt;visibility:visible">
                        <v:imagedata r:id="rId2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39" o:spid="_x0000_s1378" type="#_x0000_t202" style="position:absolute;margin-left:381pt;margin-top:53.25pt;width:107.55pt;height:92.3pt;z-index:251346944;visibility:visible" strokeweight=".5pt">
            <v:textbox>
              <w:txbxContent>
                <w:p w:rsidR="005372CE" w:rsidRDefault="005372CE">
                  <w:hyperlink r:id="rId26" w:history="1">
                    <w:r w:rsidRPr="002F6BAA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159" o:spid="_x0000_i1060" type="#_x0000_t75" alt="http://t3.gstatic.com/images?q=tbn:ANd9GcRTdNkD2IuCOvOYQraNf6trXiGSTfkgIs_te0foWaVyTbxSnrnQ" href="http://www.google.com.tr/imgres?q=terlik&amp;hl=tr&amp;sa=X&amp;biw=1536&amp;bih=717&amp;tbs=itp:clipart&amp;tbm=isch&amp;prmd=imvns&amp;tbnid=YSUn7RDgUdUG_M:&amp;imgrefurl=http://www.estanbul.com/2012-bayan-terlik-modelleri-265903.html&amp;docid=zyUS7okKGCpN6M&amp;imgurl=http://modelleri.kadin.ca/wp-content/uploads/Versace-Klasik-Terlik-Modelleri.jpg&amp;w=539&amp;h=524&amp;ei=ChGxUNGxPIOE4gSg_oCgBg&amp;zoom=1&amp;iact=hc&amp;vpx=184&amp;vpy=383&amp;dur=59&amp;hovh=221&amp;hovw=228&amp;tx=76&amp;ty=187&amp;sig=103466541001490539181&amp;page=2&amp;tbnh=152&amp;tbnw=159&amp;start=23&amp;ndsp=37&amp;ved=1t:429,r:23,s:0,i:2" style="width:92.25pt;height:89.25pt;visibility:visible" o:button="t">
                          <v:fill o:detectmouseclick="t"/>
                          <v:imagedata r:id="rId27" o:title=""/>
                        </v:shape>
                      </w:pic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33" o:spid="_x0000_s1379" type="#_x0000_t202" style="position:absolute;margin-left:-33pt;margin-top:54.2pt;width:107.55pt;height:92.3pt;z-index:251343872;visibility:visible" strokeweight=".5pt">
            <v:textbox>
              <w:txbxContent>
                <w:p w:rsidR="005372CE" w:rsidRDefault="005372CE">
                  <w:hyperlink r:id="rId28" w:history="1">
                    <w:r w:rsidRPr="002F6BAA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160" o:spid="_x0000_i1062" type="#_x0000_t75" alt="http://t0.gstatic.com/images?q=tbn:ANd9GcTsA5Zgds8RNb7eB17UJrgX3S3NJM-nli8S-4Dxl-QF_nrOB-HJmw" href="http://www.google.com.tr/imgres?q=atat%C3%BCrk&amp;hl=tr&amp;biw=1536&amp;bih=717&amp;tbs=itp:clipart&amp;tbm=isch&amp;tbnid=5HlssNQ2pIb5eM:&amp;imgrefurl=http://sensodyner.blogcu.com/ataturk-un-genclige-hitabesi/3247232&amp;docid=k7tcBy_sSCmpeM&amp;imgurl=http://img1.blogcu.com/images/s/e/n/sensodyner/ataturk.gif&amp;w=254&amp;h=318&amp;ei=jxKxUPf1Hojm4QSetICYBw&amp;zoom=1&amp;iact=hc&amp;vpx=1037&amp;vpy=352&amp;dur=707&amp;hovh=251&amp;hovw=201&amp;tx=115&amp;ty=192&amp;sig=103466541001490539181&amp;page=2&amp;tbnh=150&amp;tbnw=115&amp;start=20&amp;ndsp=37&amp;ved=1t:429,r:47,s:0,i:2" style="width:80.25pt;height:84.75pt;visibility:visible" o:button="t">
                          <v:fill o:detectmouseclick="t"/>
                          <v:imagedata r:id="rId29" o:title=""/>
                        </v:shape>
                      </w:pict>
                    </w:r>
                  </w:hyperlink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roundrect id="Yuvarlatılmış Dikdörtgen 348" o:spid="_x0000_s1380" style="position:absolute;margin-left:399.85pt;margin-top:10.1pt;width:22.15pt;height:23.5pt;z-index:25136128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9" o:spid="_x0000_s1381" style="position:absolute;margin-left:425.5pt;margin-top:10.1pt;width:22.15pt;height:23.5pt;z-index:25136230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50" o:spid="_x0000_s1382" style="position:absolute;margin-left:451.85pt;margin-top:10.1pt;width:22.15pt;height:23.5pt;z-index:25136332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7" o:spid="_x0000_s1383" style="position:absolute;margin-left:313.65pt;margin-top:10.1pt;width:22.15pt;height:23.5pt;z-index:25136025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6" o:spid="_x0000_s1384" style="position:absolute;margin-left:287.35pt;margin-top:10.1pt;width:22.15pt;height:23.5pt;z-index:25135923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5" o:spid="_x0000_s1385" style="position:absolute;margin-left:261.75pt;margin-top:10.1pt;width:22.15pt;height:23.5pt;z-index:25135820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8" o:spid="_x0000_s1386" style="position:absolute;margin-left:124.3pt;margin-top:10.1pt;width:22.15pt;height:23.55pt;z-index:25135513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40" o:spid="_x0000_s1387" style="position:absolute;margin-left:149.95pt;margin-top:10.1pt;width:22.15pt;height:23.55pt;z-index:25135616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29" o:spid="_x0000_s1388" style="position:absolute;margin-left:176.25pt;margin-top:10.1pt;width:22.15pt;height:23.55pt;z-index:25135718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7" o:spid="_x0000_s1389" style="position:absolute;margin-left:33.65pt;margin-top:10.1pt;width:22.15pt;height:23.55pt;z-index:25135411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6" o:spid="_x0000_s1390" style="position:absolute;margin-left:7.35pt;margin-top:10.1pt;width:22.15pt;height:23.55pt;z-index:25135308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5" o:spid="_x0000_s1391" style="position:absolute;margin-left:-18.35pt;margin-top:10.1pt;width:22.15pt;height:23.55pt;z-index:251352064;visibility:visible;v-text-anchor:middle" arcsize="10923f" filled="f" strokecolor="#243f60" strokeweight="2pt"/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shape id="Metin Kutusu 211" o:spid="_x0000_s1392" type="#_x0000_t202" style="position:absolute;margin-left:-33pt;margin-top:11.55pt;width:107.5pt;height:92.3pt;z-index:251347968;visibility:visible" strokeweight=".5pt">
            <v:textbox>
              <w:txbxContent>
                <w:p w:rsidR="005372CE" w:rsidRDefault="005372CE">
                  <w:hyperlink r:id="rId30" w:history="1">
                    <w:r w:rsidRPr="002F6BAA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161" o:spid="_x0000_i1064" type="#_x0000_t75" alt="http://t2.gstatic.com/images?q=tbn:ANd9GcTs__Mzy702RzimIuv7TfE_0v5V5lnM2DNWHahQj--FTtiyoGLL" href="http://www.google.com.tr/imgres?q=t%C4%B1rt%C4%B1l&amp;hl=tr&amp;sa=X&amp;biw=1536&amp;bih=717&amp;tbs=itp:clipart&amp;tbm=isch&amp;tbnid=qK2yOK_MiTQ9bM:&amp;imgrefurl=http://pixabay.com/tr/t%C4%B1rt%C4%B1l-%C3%A7im-hata-k%C4%B1r%C4%B1k-dalga-bacak-46202/&amp;docid=9byW28lh-O1T6M&amp;imgurl=http://pixabay.com/static/uploads/photo/2012/05/02/20/12/caterpillar-46202_640.png&amp;w=640&amp;h=473&amp;ei=0QqwUOzgJ4LRhAfegIHQDg&amp;zoom=1&amp;iact=hc&amp;vpx=723&amp;vpy=34&amp;dur=2097&amp;hovh=193&amp;hovw=261&amp;tx=157&amp;ty=147&amp;sig=103466541001490539181&amp;page=3&amp;tbnh=128&amp;tbnw=173&amp;start=62&amp;ndsp=36&amp;ved=1t:429,r:94,s:0,i:4" style="width:92.25pt;height:79.5pt;visibility:visible" o:button="t">
                          <v:fill o:detectmouseclick="t"/>
                          <v:imagedata r:id="rId31" o:title=""/>
                        </v:shape>
                      </w:pic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3" o:spid="_x0000_s1393" type="#_x0000_t202" style="position:absolute;margin-left:107.15pt;margin-top:11.55pt;width:107.5pt;height:92.3pt;z-index:251348992;visibility:visible" strokeweight=".5pt">
            <v:textbox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_x0000_i1066" type="#_x0000_t75" alt="http://www.wickes.co.uk/content/ebiz/wickes/invt/200394/Masonry-Saw_large.jpg" style="width:90pt;height:90pt;visibility:visible">
                        <v:imagedata r:id="rId3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5" o:spid="_x0000_s1394" type="#_x0000_t202" style="position:absolute;margin-left:244.5pt;margin-top:11.55pt;width:107.5pt;height:92.3pt;z-index:251350016;visibility:visible" strokeweight=".5pt">
            <v:textbox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163" o:spid="_x0000_i1068" type="#_x0000_t75" alt="http://umutdiyari.files.wordpress.com/2011/01/kitapkurdu.jpg" style="width:90.75pt;height:90.75pt;visibility:visible">
                        <v:imagedata r:id="rId3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7" o:spid="_x0000_s1395" type="#_x0000_t202" style="position:absolute;margin-left:380.95pt;margin-top:10.65pt;width:107.5pt;height:92.3pt;z-index:251351040;visibility:visible" strokeweight=".5pt">
            <v:textbox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164" o:spid="_x0000_i1070" type="#_x0000_t75" alt="http://t0.gstatic.com/images?q=tbn:ANd9GcTlMYT06sVFCShjIGRx9X7aLcYqD8_-_cUPiAHbu6omVNfldbzkig" style="width:91.5pt;height:83.25pt;visibility:visible">
                        <v:imagedata r:id="rId34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roundrect id="Yuvarlatılmış Dikdörtgen 377" o:spid="_x0000_s1396" style="position:absolute;margin-left:-18.05pt;margin-top:5.95pt;width:22.15pt;height:23.5pt;z-index:25137356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87" o:spid="_x0000_s1397" style="position:absolute;margin-left:7.6pt;margin-top:5.95pt;width:22.15pt;height:23.5pt;z-index:25137459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404" o:spid="_x0000_s1398" style="position:absolute;margin-left:33.9pt;margin-top:5.95pt;width:22.15pt;height:23.5pt;z-index:25137561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76" o:spid="_x0000_s1399" style="position:absolute;margin-left:176.25pt;margin-top:5.95pt;width:22.15pt;height:23.5pt;z-index:25137254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72" o:spid="_x0000_s1400" style="position:absolute;margin-left:149.95pt;margin-top:5.95pt;width:22.15pt;height:23.5pt;z-index:25137152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70" o:spid="_x0000_s1401" style="position:absolute;margin-left:124.3pt;margin-top:5.95pt;width:22.15pt;height:23.5pt;z-index:25137049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1" o:spid="_x0000_s1402" style="position:absolute;margin-left:262.3pt;margin-top:5.5pt;width:22.15pt;height:23.5pt;z-index:25136742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4" o:spid="_x0000_s1403" style="position:absolute;margin-left:287.95pt;margin-top:5.5pt;width:22.15pt;height:23.5pt;z-index:25136844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6" o:spid="_x0000_s1404" style="position:absolute;margin-left:314.25pt;margin-top:5.5pt;width:22.15pt;height:23.5pt;z-index:25136947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51" o:spid="_x0000_s1405" style="position:absolute;margin-left:399.85pt;margin-top:4.65pt;width:22.15pt;height:23.5pt;z-index:25136435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55" o:spid="_x0000_s1406" style="position:absolute;margin-left:425.5pt;margin-top:4.65pt;width:22.15pt;height:23.5pt;z-index:25136537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0" o:spid="_x0000_s1407" style="position:absolute;margin-left:451.8pt;margin-top:4.65pt;width:22.15pt;height:23.5pt;z-index:251366400;visibility:visible;v-text-anchor:middle" arcsize="10923f" filled="f" strokecolor="#243f60" strokeweight="2pt"/>
        </w:pict>
      </w:r>
    </w:p>
    <w:p w:rsidR="005372CE" w:rsidRDefault="005372CE" w:rsidP="00EA1411">
      <w:pPr>
        <w:ind w:hanging="851"/>
      </w:pPr>
    </w:p>
    <w:p w:rsidR="005372CE" w:rsidRDefault="005372CE" w:rsidP="00EA1411">
      <w:pPr>
        <w:ind w:hanging="851"/>
      </w:pPr>
      <w:r>
        <w:rPr>
          <w:noProof/>
          <w:lang w:eastAsia="tr-TR"/>
        </w:rPr>
        <w:pict>
          <v:shape id="Metin Kutusu 105" o:spid="_x0000_s1408" type="#_x0000_t202" style="position:absolute;margin-left:373.05pt;margin-top:4.2pt;width:147.65pt;height:127.95pt;z-index:251292672;visibility:visible;mso-wrap-style:none" filled="f" stroked="f" strokeweight="2pt">
            <v:textbox style="mso-fit-shape-to-text:t">
              <w:txbxContent>
                <w:p w:rsidR="005372CE" w:rsidRDefault="005372CE" w:rsidP="00F1011C">
                  <w:r w:rsidRPr="00114C98">
                    <w:rPr>
                      <w:noProof/>
                      <w:lang w:eastAsia="tr-TR"/>
                    </w:rPr>
                    <w:pict>
                      <v:shape id="Resim 6820" o:spid="_x0000_i1072" type="#_x0000_t75" style="width:87.75pt;height:76.5pt;visibility:visible">
                        <v:imagedata r:id="rId35" o:title="" croptop="5751f" cropbottom="6766f" cropleft="2320f" cropright="2320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21" o:spid="_x0000_s1409" type="#_x0000_t202" style="position:absolute;margin-left:156.65pt;margin-top:6.85pt;width:63.25pt;height:73.4pt;z-index:251468800;visibility:visible" filled="f" stroked="f" strokeweight=".5pt">
            <v:textbox>
              <w:txbxContent>
                <w:p w:rsidR="005372CE" w:rsidRPr="00F71DD5" w:rsidRDefault="005372CE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F71DD5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8" o:spid="_x0000_s1410" type="#_x0000_t202" style="position:absolute;margin-left:243.9pt;margin-top:24.35pt;width:87.2pt;height:77.85pt;z-index:251294720;visibility:visible" filled="f" stroked="f" strokeweight=".5pt">
            <v:textbox>
              <w:txbxContent>
                <w:p w:rsidR="005372CE" w:rsidRPr="00F71DD5" w:rsidRDefault="005372CE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F71DD5">
                    <w:rPr>
                      <w:rFonts w:ascii="Hand writing Mutlu" w:hAnsi="Hand writing Mutlu" w:cs="Hand writing Mutlu"/>
                      <w:noProof/>
                      <w:sz w:val="100"/>
                      <w:szCs w:val="100"/>
                      <w:lang w:eastAsia="tr-TR"/>
                    </w:rPr>
                    <w:t>e</w:t>
                  </w:r>
                  <w:r w:rsidRPr="00F71DD5">
                    <w:rPr>
                      <w:rFonts w:ascii="Hand writing Mutlu" w:hAnsi="Hand writing Mutlu" w:cs="Hand writing Mutlu"/>
                      <w:noProof/>
                      <w:color w:val="FF0000"/>
                      <w:sz w:val="100"/>
                      <w:szCs w:val="100"/>
                      <w:lang w:eastAsia="tr-TR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0" o:spid="_x0000_s1411" type="#_x0000_t202" style="position:absolute;margin-left:152.9pt;margin-top:-12.15pt;width:192.65pt;height:48.6pt;z-index:251290624;visibility:visible" filled="f" stroked="f" strokeweight=".5pt">
            <v:textbox>
              <w:txbxContent>
                <w:p w:rsidR="005372CE" w:rsidRPr="007226AB" w:rsidRDefault="005372CE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101" o:spid="_x0000_s1412" style="position:absolute;margin-left:132.7pt;margin-top:-13.6pt;width:230.4pt;height:52.8pt;z-index:251291648;visibility:visible;v-text-anchor:middle" arcsize="10923f" filled="f" strokecolor="#4f81bd" strokeweight="2pt"/>
        </w:pict>
      </w:r>
    </w:p>
    <w:p w:rsidR="005372CE" w:rsidRDefault="005372CE" w:rsidP="00317A92">
      <w:pPr>
        <w:ind w:left="3542" w:hanging="142"/>
      </w:pPr>
      <w:r>
        <w:rPr>
          <w:noProof/>
          <w:lang w:eastAsia="tr-TR"/>
        </w:rPr>
        <w:pict>
          <v:shape id="Metin Kutusu 108" o:spid="_x0000_s1413" type="#_x0000_t202" style="position:absolute;left:0;text-align:left;margin-left:-50.15pt;margin-top:10.95pt;width:119.05pt;height:95pt;z-index:251293696;visibility:visible" filled="f" stroked="f" strokeweight="2pt">
            <v:textbox>
              <w:txbxContent>
                <w:p w:rsidR="005372CE" w:rsidRDefault="005372CE" w:rsidP="00F1011C">
                  <w:r w:rsidRPr="00114C98">
                    <w:rPr>
                      <w:noProof/>
                      <w:lang w:eastAsia="tr-TR"/>
                    </w:rPr>
                    <w:pict>
                      <v:shape id="Resim 6821" o:spid="_x0000_i1074" type="#_x0000_t75" style="width:91.5pt;height:66pt;visibility:visible">
                        <v:imagedata r:id="rId36" o:title="" croptop="2791f" cropbottom="7100f" cropleft="2166f" cropright="3296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22" o:spid="_x0000_s1414" type="#_x0000_t202" style="position:absolute;left:0;text-align:left;margin-left:158pt;margin-top:23.75pt;width:63.2pt;height:73.35pt;z-index:251469824;visibility:visible" filled="f" stroked="f" strokeweight=".5pt">
            <v:textbox>
              <w:txbxContent>
                <w:p w:rsidR="005372CE" w:rsidRPr="00F71DD5" w:rsidRDefault="005372CE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5372CE" w:rsidRDefault="005372CE" w:rsidP="00317A92">
      <w:pPr>
        <w:ind w:left="3542" w:hanging="142"/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0" o:spid="_x0000_s1415" type="#_x0000_t32" style="position:absolute;left:0;text-align:left;margin-left:196.95pt;margin-top:7.2pt;width:40.25pt;height:8.1pt;z-index:251296768;visibility:visible" strokeweight="2.25pt">
            <v:stroke endarrow="open"/>
          </v:shape>
        </w:pict>
      </w:r>
      <w:r>
        <w:tab/>
      </w:r>
    </w:p>
    <w:p w:rsidR="005372CE" w:rsidRDefault="005372CE" w:rsidP="00317A92">
      <w:pPr>
        <w:ind w:left="3542" w:hanging="142"/>
      </w:pPr>
      <w:r>
        <w:rPr>
          <w:noProof/>
          <w:lang w:eastAsia="tr-TR"/>
        </w:rPr>
        <w:pict>
          <v:shape id="Metin Kutusu 4779" o:spid="_x0000_s1416" type="#_x0000_t202" style="position:absolute;left:0;text-align:left;margin-left:396.15pt;margin-top:14.5pt;width:108pt;height:96.5pt;z-index:251510784;visibility:visible;mso-wrap-style:none" filled="f" stroked="f" strokeweight=".5pt">
            <v:textbox style="mso-fit-shape-to-text:t">
              <w:txbxContent>
                <w:p w:rsidR="005372CE" w:rsidRDefault="005372CE"/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119" o:spid="_x0000_s1417" type="#_x0000_t32" style="position:absolute;left:0;text-align:left;margin-left:192.6pt;margin-top:9.1pt;width:39.4pt;height:14.45pt;flip:y;z-index:251295744;visibility:visible" strokeweight="2.25pt">
            <v:stroke endarrow="open"/>
          </v:shape>
        </w:pict>
      </w:r>
    </w:p>
    <w:p w:rsidR="005372CE" w:rsidRDefault="005372CE" w:rsidP="00317A92">
      <w:pPr>
        <w:ind w:left="3542" w:hanging="142"/>
      </w:pPr>
      <w:r>
        <w:rPr>
          <w:noProof/>
          <w:lang w:eastAsia="tr-TR"/>
        </w:rPr>
        <w:pict>
          <v:shape id="Metin Kutusu 4788" o:spid="_x0000_s1418" type="#_x0000_t202" style="position:absolute;left:0;text-align:left;margin-left:241.65pt;margin-top:22.95pt;width:87.2pt;height:77.85pt;z-index:251515904;visibility:visible" filled="f" stroked="f" strokeweight=".5pt">
            <v:textbox>
              <w:txbxContent>
                <w:p w:rsidR="005372CE" w:rsidRPr="00F71DD5" w:rsidRDefault="005372CE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noProof/>
                      <w:color w:val="4F81BD"/>
                      <w:sz w:val="100"/>
                      <w:szCs w:val="100"/>
                      <w:lang w:eastAsia="tr-TR"/>
                    </w:rPr>
                    <w:t>a</w:t>
                  </w:r>
                  <w:r w:rsidRPr="00F71DD5">
                    <w:rPr>
                      <w:rFonts w:ascii="Hand writing Mutlu" w:hAnsi="Hand writing Mutlu" w:cs="Hand writing Mutlu"/>
                      <w:noProof/>
                      <w:color w:val="FF0000"/>
                      <w:sz w:val="100"/>
                      <w:szCs w:val="100"/>
                      <w:lang w:eastAsia="tr-TR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82" o:spid="_x0000_s1419" type="#_x0000_t202" style="position:absolute;left:0;text-align:left;margin-left:150.3pt;margin-top:6.95pt;width:63.2pt;height:73.35pt;z-index:251511808;visibility:visible" filled="f" stroked="f" strokeweight=".5pt">
            <v:textbox>
              <w:txbxContent>
                <w:p w:rsidR="005372CE" w:rsidRPr="002F6BAA" w:rsidRDefault="005372CE">
                  <w:pPr>
                    <w:rPr>
                      <w:rFonts w:ascii="Hand writing Mutlu" w:hAnsi="Hand writing Mutlu" w:cs="Hand writing Mutlu"/>
                      <w:color w:val="4F81BD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color w:val="4F81BD"/>
                      <w:sz w:val="100"/>
                      <w:szCs w:val="100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71" o:spid="_x0000_s1420" type="#_x0000_t202" style="position:absolute;left:0;text-align:left;margin-left:-48.15pt;margin-top:18.3pt;width:97.7pt;height:93.6pt;z-index:251509760;visibility:visible" filled="f" stroked="f" strokeweight="2pt">
            <v:textbox>
              <w:txbxContent>
                <w:p w:rsidR="005372CE" w:rsidRDefault="005372CE" w:rsidP="008F1087">
                  <w:r w:rsidRPr="00114C98">
                    <w:rPr>
                      <w:noProof/>
                      <w:lang w:eastAsia="tr-TR"/>
                    </w:rPr>
                    <w:pict>
                      <v:shape id="Resim 6822" o:spid="_x0000_i1076" type="#_x0000_t75" style="width:78.75pt;height:74.25pt;visibility:visible">
                        <v:imagedata r:id="rId37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317A92">
      <w:pPr>
        <w:ind w:left="3542" w:hanging="142"/>
      </w:pPr>
      <w:r>
        <w:rPr>
          <w:noProof/>
          <w:lang w:eastAsia="tr-TR"/>
        </w:rPr>
        <w:pict>
          <v:shape id="Metin Kutusu 4783" o:spid="_x0000_s1421" type="#_x0000_t202" style="position:absolute;left:0;text-align:left;margin-left:155.2pt;margin-top:22.55pt;width:63.2pt;height:73.35pt;z-index:251512832;visibility:visible" filled="f" stroked="f" strokeweight=".5pt">
            <v:textbox>
              <w:txbxContent>
                <w:p w:rsidR="005372CE" w:rsidRPr="00F71DD5" w:rsidRDefault="005372CE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5372CE" w:rsidRDefault="005372CE" w:rsidP="00317A92">
      <w:pPr>
        <w:ind w:left="3542" w:hanging="142"/>
      </w:pPr>
      <w:r>
        <w:rPr>
          <w:noProof/>
          <w:lang w:eastAsia="tr-TR"/>
        </w:rPr>
        <w:pict>
          <v:shape id="Düz Ok Bağlayıcısı 4787" o:spid="_x0000_s1422" type="#_x0000_t32" style="position:absolute;left:0;text-align:left;margin-left:197.6pt;margin-top:7pt;width:40.25pt;height:8.1pt;z-index:251514880;visibility:visible" strokeweight="2.25pt">
            <v:stroke endarrow="open"/>
          </v:shape>
        </w:pict>
      </w:r>
    </w:p>
    <w:p w:rsidR="005372CE" w:rsidRDefault="005372CE" w:rsidP="00317A92">
      <w:pPr>
        <w:ind w:left="3542" w:hanging="142"/>
      </w:pPr>
      <w:r>
        <w:rPr>
          <w:noProof/>
          <w:lang w:eastAsia="tr-TR"/>
        </w:rPr>
        <w:pict>
          <v:shape id="Düz Ok Bağlayıcısı 4786" o:spid="_x0000_s1423" type="#_x0000_t32" style="position:absolute;left:0;text-align:left;margin-left:196.25pt;margin-top:7.85pt;width:39.4pt;height:14.45pt;flip:y;z-index:251513856;visibility:visible" strokeweight="2.25pt">
            <v:stroke endarrow="open"/>
          </v:shape>
        </w:pict>
      </w:r>
      <w:r>
        <w:rPr>
          <w:noProof/>
          <w:lang w:eastAsia="tr-TR"/>
        </w:rPr>
        <w:pict>
          <v:shape id="Metin Kutusu 124" o:spid="_x0000_s1424" type="#_x0000_t202" style="position:absolute;left:0;text-align:left;margin-left:83.8pt;margin-top:35.55pt;width:69.4pt;height:84pt;z-index:251298816;visibility:visible" filled="f" stroked="f" strokeweight=".5pt">
            <v:textbox>
              <w:txbxContent>
                <w:p w:rsidR="005372CE" w:rsidRPr="00317A92" w:rsidRDefault="005372CE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  <w:t>e</w:t>
                  </w:r>
                  <w:r w:rsidRPr="00FE6E1A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1" o:spid="_x0000_s1425" type="#_x0000_t202" style="position:absolute;left:0;text-align:left;margin-left:-33.45pt;margin-top:30pt;width:108pt;height:96.55pt;z-index:251297792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6823" o:spid="_x0000_i1078" type="#_x0000_t75" style="width:116.25pt;height:78pt;flip:x;visibility:visible">
                        <v:imagedata r:id="rId38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317A92">
      <w:pPr>
        <w:ind w:left="3542" w:hanging="142"/>
      </w:pPr>
      <w:r>
        <w:rPr>
          <w:noProof/>
          <w:lang w:eastAsia="tr-TR"/>
        </w:rPr>
        <w:pict>
          <v:shape id="Metin Kutusu 127" o:spid="_x0000_s1426" type="#_x0000_t202" style="position:absolute;left:0;text-align:left;margin-left:373.15pt;margin-top:4.1pt;width:126pt;height:98.3pt;z-index:251299840;visibility:visible" filled="f" stroked="f" strokeweight=".5pt">
            <v:textbox>
              <w:txbxContent>
                <w:p w:rsidR="005372CE" w:rsidRPr="00317A92" w:rsidRDefault="005372CE" w:rsidP="0081318E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 w:rsidRPr="002F6BAA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6824" o:spid="_x0000_i1080" type="#_x0000_t75" alt="https://encrypted-tbn2.gstatic.com/images?q=tbn:ANd9GcSg_ABqPlWNHHresIY_hfCCvHN2gHwqKC23D-WqlhVPKicHdTB02Q" style="width:87.75pt;height:77.25pt;visibility:visible">
                        <v:imagedata r:id="rId39" o:title="" croptop="3038f" cropbottom="5739f" cropleft="4521f" cropright="6402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2" o:spid="_x0000_s1427" type="#_x0000_t202" style="position:absolute;left:0;text-align:left;margin-left:299.8pt;margin-top:13.15pt;width:69.4pt;height:84pt;z-index:251300864;visibility:visible" filled="f" stroked="f" strokeweight=".5pt">
            <v:textbox>
              <w:txbxContent>
                <w:p w:rsidR="005372CE" w:rsidRPr="00317A92" w:rsidRDefault="005372CE" w:rsidP="0081318E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b/>
                      <w:bCs/>
                      <w:color w:val="4F81BD"/>
                      <w:sz w:val="100"/>
                      <w:szCs w:val="100"/>
                    </w:rPr>
                    <w:t>a</w:t>
                  </w:r>
                  <w:r w:rsidRPr="001D79EC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5372CE" w:rsidRDefault="005372CE" w:rsidP="00317A92">
      <w:pPr>
        <w:ind w:left="3542" w:hanging="142"/>
      </w:pPr>
    </w:p>
    <w:p w:rsidR="005372CE" w:rsidRDefault="005372CE" w:rsidP="00317A92">
      <w:pPr>
        <w:ind w:hanging="142"/>
        <w:rPr>
          <w:i/>
          <w:iCs/>
        </w:rPr>
      </w:pPr>
    </w:p>
    <w:p w:rsidR="005372CE" w:rsidRDefault="005372CE" w:rsidP="0081318E">
      <w:pPr>
        <w:ind w:hanging="851"/>
      </w:pPr>
      <w:r>
        <w:rPr>
          <w:noProof/>
          <w:lang w:eastAsia="tr-TR"/>
        </w:rPr>
        <w:pict>
          <v:shape id="Metin Kutusu 146" o:spid="_x0000_s1428" type="#_x0000_t202" style="position:absolute;margin-left:291.5pt;margin-top:8.75pt;width:109.2pt;height:99pt;z-index:251303936;visibility:visible;mso-wrap-style:none" filled="f" stroked="f" strokeweight=".5pt">
            <v:textbox style="mso-fit-shape-to-text:t">
              <w:txbxContent>
                <w:p w:rsidR="005372CE" w:rsidRDefault="005372CE" w:rsidP="0081318E">
                  <w:r w:rsidRPr="00114C98">
                    <w:rPr>
                      <w:noProof/>
                      <w:lang w:eastAsia="tr-TR"/>
                    </w:rPr>
                    <w:pict>
                      <v:shape id="Resim 6825" o:spid="_x0000_i1082" type="#_x0000_t75" style="width:1in;height:86.25pt;visibility:visible">
                        <v:imagedata r:id="rId40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81318E">
      <w:pPr>
        <w:ind w:hanging="851"/>
      </w:pPr>
      <w:r>
        <w:rPr>
          <w:noProof/>
          <w:lang w:eastAsia="tr-TR"/>
        </w:rPr>
        <w:pict>
          <v:roundrect id="Yuvarlatılmış Dikdörtgen 133" o:spid="_x0000_s1429" style="position:absolute;margin-left:99.3pt;margin-top:12.5pt;width:197.1pt;height:52.8pt;z-index:25130188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134" o:spid="_x0000_s1430" type="#_x0000_t202" style="position:absolute;margin-left:105.9pt;margin-top:12.35pt;width:185.4pt;height:48.6pt;z-index:251302912;visibility:visible" filled="f" stroked="f" strokeweight=".5pt">
            <v:textbox>
              <w:txbxContent>
                <w:p w:rsidR="005372CE" w:rsidRPr="007226AB" w:rsidRDefault="005372CE" w:rsidP="0081318E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5372CE" w:rsidRDefault="005372CE" w:rsidP="0081318E">
      <w:pPr>
        <w:ind w:hanging="851"/>
      </w:pPr>
    </w:p>
    <w:p w:rsidR="005372CE" w:rsidRDefault="005372CE" w:rsidP="0081318E">
      <w:pPr>
        <w:ind w:hanging="851"/>
      </w:pPr>
    </w:p>
    <w:p w:rsidR="005372CE" w:rsidRDefault="005372CE" w:rsidP="003974AB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4734" o:spid="_x0000_s1431" style="position:absolute;margin-left:-25.6pt;margin-top:12.7pt;width:504.7pt;height:40.1pt;z-index:251489280" coordorigin="567,14787" coordsize="10800,720">
            <v:group id="Group 97" o:spid="_x0000_s1432" style="position:absolute;left:567;top:14787;width:10800;height:720" coordorigin="567,14787" coordsize="10800,720">
              <v:rect id="Rectangle 98" o:spid="_x0000_s143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43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43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436" style="position:absolute;left:567;top:14787;width:10800;height:720" coordorigin="567,14787" coordsize="10800,720">
              <v:shape id="Freeform 102" o:spid="_x0000_s143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43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43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44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44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44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44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44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44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44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44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44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44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45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45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45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45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45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45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45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45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45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45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46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46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46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46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46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46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46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46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46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46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47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47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47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47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47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47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47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2256" o:spid="_x0000_s1477" type="#_x0000_t5" style="position:absolute;margin-left:-24.1pt;margin-top:13.3pt;width:31.2pt;height:10.8pt;z-index:2514800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257" o:spid="_x0000_s1478" style="position:absolute;margin-left:-24.15pt;margin-top:24.55pt;width:31.2pt;height:27.85pt;z-index:2514810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258" o:spid="_x0000_s1479" style="position:absolute;margin-left:-10.85pt;margin-top:27.7pt;width:6pt;height:12pt;z-index:2514831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259" o:spid="_x0000_s1480" style="position:absolute;z-index:2514882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260" o:spid="_x0000_s1481" style="position:absolute;z-index:2514872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2261" o:spid="_x0000_s1482" style="position:absolute;z-index:2514862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2262" o:spid="_x0000_s1483" style="position:absolute;z-index:2514851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2263" o:spid="_x0000_s1484" style="position:absolute;z-index:2514841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2264" o:spid="_x0000_s1485" style="position:absolute;z-index:25148211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et</w:t>
      </w:r>
      <w:r>
        <w:rPr>
          <w:noProof/>
          <w:lang w:eastAsia="tr-TR"/>
        </w:rPr>
        <w:pict>
          <v:rect id="Dikdörtgen 2265" o:spid="_x0000_s1486" style="position:absolute;margin-left:-24.05pt;margin-top:24pt;width:31.2pt;height:28.8pt;z-index:25147187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2266" o:spid="_x0000_s1487" type="#_x0000_t5" style="position:absolute;margin-left:-24.05pt;margin-top:13pt;width:31.2pt;height:10.8pt;z-index:25147084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2267" o:spid="_x0000_s1488" style="position:absolute;z-index:251478016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2268" o:spid="_x0000_s1489" style="position:absolute;z-index:251479040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2269" o:spid="_x0000_s1490" style="position:absolute;z-index:251476992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2270" o:spid="_x0000_s1491" style="position:absolute;z-index:251475968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2271" o:spid="_x0000_s1492" style="position:absolute;z-index:251474944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2272" o:spid="_x0000_s1493" style="position:absolute;margin-left:-10.85pt;margin-top:28.15pt;width:6pt;height:12pt;z-index:25147392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2273" o:spid="_x0000_s1494" style="position:absolute;z-index:251472896;visibility:visible;mso-position-horizontal-relative:text;mso-position-vertical-relative:text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et et et et et et et et et</w:t>
      </w:r>
    </w:p>
    <w:p w:rsidR="005372CE" w:rsidRDefault="005372CE" w:rsidP="00992DB2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2275" o:spid="_x0000_s1495" style="position:absolute;margin-left:-25.6pt;margin-top:12.45pt;width:504.7pt;height:40.1pt;z-index:251508736" coordorigin="567,14787" coordsize="10800,720">
            <v:group id="Group 97" o:spid="_x0000_s1496" style="position:absolute;left:567;top:14787;width:10800;height:720" coordorigin="567,14787" coordsize="10800,720">
              <v:rect id="Rectangle 98" o:spid="_x0000_s149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49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49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500" style="position:absolute;left:567;top:14787;width:10800;height:720" coordorigin="567,14787" coordsize="10800,720">
              <v:shape id="Freeform 102" o:spid="_x0000_s150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50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50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50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50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50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50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50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50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51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51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51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51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51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51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51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51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51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51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52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52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52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52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52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52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52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52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52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52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53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53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53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53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53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53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53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53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53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53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54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750" o:spid="_x0000_s1541" type="#_x0000_t5" style="position:absolute;margin-left:-24.1pt;margin-top:13.3pt;width:31.2pt;height:10.8pt;z-index:25149952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751" o:spid="_x0000_s1542" style="position:absolute;margin-left:-24.15pt;margin-top:24.55pt;width:31.2pt;height:27.85pt;z-index:2515005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752" o:spid="_x0000_s1543" style="position:absolute;margin-left:-10.85pt;margin-top:27.7pt;width:6pt;height:12pt;z-index:25150259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753" o:spid="_x0000_s1544" style="position:absolute;z-index:25150771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754" o:spid="_x0000_s1545" style="position:absolute;z-index:25150668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755" o:spid="_x0000_s1546" style="position:absolute;z-index:25150566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756" o:spid="_x0000_s1547" style="position:absolute;z-index:25150464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757" o:spid="_x0000_s1548" style="position:absolute;z-index:25150361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758" o:spid="_x0000_s1549" style="position:absolute;z-index:25150156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et</w:t>
      </w:r>
      <w:r>
        <w:rPr>
          <w:rFonts w:ascii="Hand writing Mutlu" w:hAnsi="Hand writing Mutlu" w:cs="Hand writing Mutlu"/>
          <w:sz w:val="70"/>
          <w:szCs w:val="70"/>
        </w:rPr>
        <w:t>ete</w:t>
      </w:r>
      <w:r w:rsidRPr="00530FD4">
        <w:rPr>
          <w:rFonts w:ascii="Hand writing Mutlu" w:hAnsi="Hand writing Mutlu" w:cs="Hand writing Mutlu"/>
          <w:sz w:val="70"/>
          <w:szCs w:val="70"/>
        </w:rPr>
        <w:t>t</w:t>
      </w:r>
      <w:r>
        <w:rPr>
          <w:noProof/>
          <w:lang w:eastAsia="tr-TR"/>
        </w:rPr>
        <w:pict>
          <v:rect id="Dikdörtgen 4759" o:spid="_x0000_s1550" style="position:absolute;margin-left:-24.05pt;margin-top:24pt;width:31.2pt;height:28.8pt;z-index:25149132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4760" o:spid="_x0000_s1551" type="#_x0000_t5" style="position:absolute;margin-left:-24.05pt;margin-top:13pt;width:31.2pt;height:10.8pt;z-index:25149030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761" o:spid="_x0000_s1552" style="position:absolute;z-index:251497472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4762" o:spid="_x0000_s1553" style="position:absolute;z-index:251498496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4763" o:spid="_x0000_s1554" style="position:absolute;z-index:251496448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4764" o:spid="_x0000_s1555" style="position:absolute;z-index:251495424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4765" o:spid="_x0000_s1556" style="position:absolute;z-index:251494400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4766" o:spid="_x0000_s1557" style="position:absolute;margin-left:-10.85pt;margin-top:28.15pt;width:6pt;height:12pt;z-index:25149337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767" o:spid="_x0000_s1558" style="position:absolute;z-index:251492352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 xml:space="preserve"> et et et et et et et</w:t>
      </w:r>
    </w:p>
    <w:p w:rsidR="005372CE" w:rsidRDefault="005372CE" w:rsidP="00992DB2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4790" o:spid="_x0000_s1559" style="position:absolute;margin-left:-25.6pt;margin-top:12.75pt;width:507.2pt;height:40.1pt;z-index:251535360" coordorigin="567,14787" coordsize="10800,720">
            <v:group id="Group 97" o:spid="_x0000_s1560" style="position:absolute;left:567;top:14787;width:10800;height:720" coordorigin="567,14787" coordsize="10800,720">
              <v:rect id="Rectangle 98" o:spid="_x0000_s156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56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56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564" style="position:absolute;left:567;top:14787;width:10800;height:720" coordorigin="567,14787" coordsize="10800,720">
              <v:shape id="Freeform 102" o:spid="_x0000_s156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56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56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56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56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57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57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57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57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57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57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57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57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57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57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58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58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58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58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58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58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58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58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58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58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59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59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59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59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59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59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59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59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59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59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60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60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60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60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60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836" o:spid="_x0000_s1605" type="#_x0000_t5" style="position:absolute;margin-left:-24.1pt;margin-top:13.3pt;width:31.2pt;height:10.8pt;z-index:2515261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837" o:spid="_x0000_s1606" style="position:absolute;margin-left:-24.15pt;margin-top:24.55pt;width:31.2pt;height:27.85pt;z-index:2515271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838" o:spid="_x0000_s1607" style="position:absolute;margin-left:-10.85pt;margin-top:27.7pt;width:6pt;height:12pt;z-index:2515292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839" o:spid="_x0000_s1608" style="position:absolute;z-index:2515343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840" o:spid="_x0000_s1609" style="position:absolute;z-index:2515333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841" o:spid="_x0000_s1610" style="position:absolute;z-index:2515322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842" o:spid="_x0000_s1611" style="position:absolute;z-index:2515312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843" o:spid="_x0000_s1612" style="position:absolute;z-index:2515302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844" o:spid="_x0000_s1613" style="position:absolute;z-index:251528192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4845" o:spid="_x0000_s1614" style="position:absolute;margin-left:-24.05pt;margin-top:24pt;width:31.2pt;height:28.8pt;z-index:251517952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4846" o:spid="_x0000_s1615" type="#_x0000_t5" style="position:absolute;margin-left:-24.05pt;margin-top:13pt;width:31.2pt;height:10.8pt;z-index:25151692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847" o:spid="_x0000_s1616" style="position:absolute;z-index:251524096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4848" o:spid="_x0000_s1617" style="position:absolute;z-index:251525120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4849" o:spid="_x0000_s1618" style="position:absolute;z-index:251523072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4850" o:spid="_x0000_s1619" style="position:absolute;z-index:251522048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4851" o:spid="_x0000_s1620" style="position:absolute;z-index:251521024;visibility:visible" from="-19.15pt,40.6pt" to="-19.15pt,44.25pt" strokecolor="#4579b8"/>
        </w:pict>
      </w:r>
      <w:r>
        <w:rPr>
          <w:noProof/>
          <w:lang w:eastAsia="tr-TR"/>
        </w:rPr>
        <w:pict>
          <v:rect id="Dikdörtgen 4852" o:spid="_x0000_s1621" style="position:absolute;margin-left:-10.85pt;margin-top:28.15pt;width:6pt;height:12pt;z-index:25152000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853" o:spid="_x0000_s1622" style="position:absolute;z-index:251518976;visibility:visible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et</w:t>
      </w:r>
    </w:p>
    <w:p w:rsidR="005372CE" w:rsidRDefault="005372CE" w:rsidP="00992DB2">
      <w:pPr>
        <w:spacing w:after="0"/>
        <w:ind w:right="-426" w:hanging="851"/>
        <w:rPr>
          <w:rFonts w:ascii="Hand writing Mutlu" w:hAnsi="Hand writing Mutlu" w:cs="Hand writing Mutlu"/>
          <w:sz w:val="70"/>
          <w:szCs w:val="70"/>
        </w:rPr>
      </w:pPr>
      <w:r>
        <w:rPr>
          <w:noProof/>
          <w:lang w:eastAsia="tr-TR"/>
        </w:rPr>
        <w:pict>
          <v:group id="Grup 4855" o:spid="_x0000_s1623" style="position:absolute;margin-left:-25.6pt;margin-top:13.2pt;width:507.2pt;height:40.1pt;z-index:251554816" coordorigin="567,14787" coordsize="10800,720">
            <v:group id="Group 97" o:spid="_x0000_s1624" style="position:absolute;left:567;top:14787;width:10800;height:720" coordorigin="567,14787" coordsize="10800,720">
              <v:rect id="Rectangle 98" o:spid="_x0000_s1625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626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627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628" style="position:absolute;left:567;top:14787;width:10800;height:720" coordorigin="567,14787" coordsize="10800,720">
              <v:shape id="Freeform 102" o:spid="_x0000_s1629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630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631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632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633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634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635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636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637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638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639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640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641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642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643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644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645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646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647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648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649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650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651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652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653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654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655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656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657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658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659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660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661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662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663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664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665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666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667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668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901" o:spid="_x0000_s1669" type="#_x0000_t5" style="position:absolute;margin-left:-24.1pt;margin-top:13.3pt;width:31.2pt;height:10.8pt;z-index:25154560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02" o:spid="_x0000_s1670" style="position:absolute;margin-left:-24.15pt;margin-top:24.55pt;width:31.2pt;height:27.85pt;z-index:2515466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03" o:spid="_x0000_s1671" style="position:absolute;margin-left:-10.85pt;margin-top:27.7pt;width:6pt;height:12pt;z-index:25154867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904" o:spid="_x0000_s1672" style="position:absolute;z-index:25155379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905" o:spid="_x0000_s1673" style="position:absolute;z-index:25155276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906" o:spid="_x0000_s1674" style="position:absolute;z-index:25155174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907" o:spid="_x0000_s1675" style="position:absolute;z-index:25155072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908" o:spid="_x0000_s1676" style="position:absolute;z-index:25154969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909" o:spid="_x0000_s1677" style="position:absolute;z-index:25154764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atatatatatatatatat</w:t>
      </w:r>
      <w:r>
        <w:rPr>
          <w:noProof/>
          <w:lang w:eastAsia="tr-TR"/>
        </w:rPr>
        <w:pict>
          <v:rect id="Dikdörtgen 4910" o:spid="_x0000_s1678" style="position:absolute;margin-left:-24.05pt;margin-top:24pt;width:31.2pt;height:28.8pt;z-index:25153740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4911" o:spid="_x0000_s1679" type="#_x0000_t5" style="position:absolute;margin-left:-24.05pt;margin-top:13pt;width:31.2pt;height:10.8pt;z-index:25153638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12" o:spid="_x0000_s1680" style="position:absolute;z-index:251543552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4913" o:spid="_x0000_s1681" style="position:absolute;z-index:251544576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4914" o:spid="_x0000_s1682" style="position:absolute;z-index:251542528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4915" o:spid="_x0000_s1683" style="position:absolute;z-index:251541504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4916" o:spid="_x0000_s1684" style="position:absolute;z-index:251540480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4917" o:spid="_x0000_s1685" style="position:absolute;margin-left:-10.85pt;margin-top:28.15pt;width:6pt;height:12pt;z-index:25153945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18" o:spid="_x0000_s1686" style="position:absolute;z-index:251538432;visibility:visible;mso-position-horizontal-relative:text;mso-position-vertical-relative:text" from="-24.05pt,40.4pt" to="7.15pt,40.4pt" strokecolor="#365f91" strokeweight="1.5pt"/>
        </w:pict>
      </w:r>
    </w:p>
    <w:p w:rsidR="005372CE" w:rsidRDefault="005372CE" w:rsidP="00FD059A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4920" o:spid="_x0000_s1687" style="position:absolute;margin-left:-25.6pt;margin-top:12.35pt;width:509.65pt;height:40.1pt;z-index:251574272" coordorigin="567,14787" coordsize="10800,720">
            <v:group id="Group 97" o:spid="_x0000_s1688" style="position:absolute;left:567;top:14787;width:10800;height:720" coordorigin="567,14787" coordsize="10800,720">
              <v:rect id="Rectangle 98" o:spid="_x0000_s168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69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69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692" style="position:absolute;left:567;top:14787;width:10800;height:720" coordorigin="567,14787" coordsize="10800,720">
              <v:shape id="Freeform 102" o:spid="_x0000_s169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69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69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69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69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69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69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70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70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70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70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70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70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70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70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70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70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71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71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71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71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71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71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71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71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71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71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72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72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72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72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72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72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72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72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72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72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73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73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73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966" o:spid="_x0000_s1733" type="#_x0000_t5" style="position:absolute;margin-left:-24.1pt;margin-top:13.3pt;width:31.2pt;height:10.8pt;z-index:25156505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67" o:spid="_x0000_s1734" style="position:absolute;margin-left:-24.15pt;margin-top:24.55pt;width:31.2pt;height:27.85pt;z-index:2515660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68" o:spid="_x0000_s1735" style="position:absolute;margin-left:-10.85pt;margin-top:27.7pt;width:6pt;height:12pt;z-index:251568128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969" o:spid="_x0000_s1736" style="position:absolute;z-index:251573248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970" o:spid="_x0000_s1737" style="position:absolute;z-index:251572224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971" o:spid="_x0000_s1738" style="position:absolute;z-index:251571200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972" o:spid="_x0000_s1739" style="position:absolute;z-index:251570176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973" o:spid="_x0000_s1740" style="position:absolute;z-index:251569152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974" o:spid="_x0000_s1741" style="position:absolute;z-index:251567104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</w:t>
      </w:r>
      <w:r>
        <w:rPr>
          <w:rFonts w:ascii="Hand writing Mutlu" w:hAnsi="Hand writing Mutlu" w:cs="Hand writing Mutlu"/>
          <w:sz w:val="70"/>
          <w:szCs w:val="70"/>
        </w:rPr>
        <w:t>ata</w:t>
      </w:r>
      <w:r w:rsidRPr="00530FD4">
        <w:rPr>
          <w:rFonts w:ascii="Hand writing Mutlu" w:hAnsi="Hand writing Mutlu" w:cs="Hand writing Mutlu"/>
          <w:sz w:val="70"/>
          <w:szCs w:val="70"/>
        </w:rPr>
        <w:t>t</w:t>
      </w:r>
      <w:r>
        <w:rPr>
          <w:noProof/>
          <w:lang w:eastAsia="tr-TR"/>
        </w:rPr>
        <w:pict>
          <v:rect id="Dikdörtgen 4975" o:spid="_x0000_s1742" style="position:absolute;margin-left:-24.05pt;margin-top:24pt;width:31.2pt;height:28.8pt;z-index:25155686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4976" o:spid="_x0000_s1743" type="#_x0000_t5" style="position:absolute;margin-left:-24.05pt;margin-top:13pt;width:31.2pt;height:10.8pt;z-index:25155584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77" o:spid="_x0000_s1744" style="position:absolute;z-index:251563008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4978" o:spid="_x0000_s1745" style="position:absolute;z-index:251564032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4979" o:spid="_x0000_s1746" style="position:absolute;z-index:251561984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4980" o:spid="_x0000_s1747" style="position:absolute;z-index:251560960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4981" o:spid="_x0000_s1748" style="position:absolute;z-index:251559936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4982" o:spid="_x0000_s1749" style="position:absolute;margin-left:-10.85pt;margin-top:28.15pt;width:6pt;height:12pt;z-index:25155891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83" o:spid="_x0000_s1750" style="position:absolute;z-index:251557888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 xml:space="preserve"> at at at at at at</w:t>
      </w:r>
    </w:p>
    <w:p w:rsidR="005372CE" w:rsidRDefault="005372CE" w:rsidP="0095086B">
      <w:pPr>
        <w:tabs>
          <w:tab w:val="right" w:pos="9498"/>
        </w:tabs>
        <w:spacing w:after="0"/>
        <w:ind w:right="-426" w:hanging="851"/>
        <w:rPr>
          <w:rFonts w:ascii="Nurhan Uz" w:hAnsi="Nurhan Uz" w:cs="Nurhan Uz"/>
          <w:sz w:val="72"/>
          <w:szCs w:val="72"/>
        </w:rPr>
        <w:sectPr w:rsidR="005372CE" w:rsidSect="00164626">
          <w:pgSz w:w="11906" w:h="16838"/>
          <w:pgMar w:top="851" w:right="1417" w:bottom="709" w:left="1417" w:header="708" w:footer="708" w:gutter="0"/>
          <w:cols w:space="708"/>
          <w:docGrid w:linePitch="360"/>
        </w:sectPr>
      </w:pPr>
      <w:r>
        <w:rPr>
          <w:noProof/>
          <w:lang w:eastAsia="tr-TR"/>
        </w:rPr>
        <w:pict>
          <v:group id="Grup 4985" o:spid="_x0000_s1751" style="position:absolute;margin-left:-25.6pt;margin-top:12.7pt;width:512.1pt;height:40.1pt;z-index:251593728" coordorigin="567,14787" coordsize="10800,720">
            <v:group id="Group 97" o:spid="_x0000_s1752" style="position:absolute;left:567;top:14787;width:10800;height:720" coordorigin="567,14787" coordsize="10800,720">
              <v:rect id="Rectangle 98" o:spid="_x0000_s175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75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75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756" style="position:absolute;left:567;top:14787;width:10800;height:720" coordorigin="567,14787" coordsize="10800,720">
              <v:shape id="Freeform 102" o:spid="_x0000_s175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75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75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76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76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76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76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76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76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76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76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76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76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77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77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77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77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77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77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77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77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77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77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78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78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78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78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78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78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78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78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78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78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79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79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79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79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79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79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79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031" o:spid="_x0000_s1797" type="#_x0000_t5" style="position:absolute;margin-left:-24.1pt;margin-top:13.3pt;width:31.2pt;height:10.8pt;z-index:25158451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032" o:spid="_x0000_s1798" style="position:absolute;margin-left:-24.15pt;margin-top:24.55pt;width:31.2pt;height:27.85pt;z-index:25158553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033" o:spid="_x0000_s1799" style="position:absolute;margin-left:-10.85pt;margin-top:27.7pt;width:6pt;height:12pt;z-index:25158758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034" o:spid="_x0000_s1800" style="position:absolute;z-index:25159270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035" o:spid="_x0000_s1801" style="position:absolute;z-index:25159168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036" o:spid="_x0000_s1802" style="position:absolute;z-index:25159065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037" o:spid="_x0000_s1803" style="position:absolute;z-index:25158963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038" o:spid="_x0000_s1804" style="position:absolute;z-index:25158860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039" o:spid="_x0000_s1805" style="position:absolute;z-index:251586560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040" o:spid="_x0000_s1806" style="position:absolute;margin-left:-24.05pt;margin-top:24pt;width:31.2pt;height:28.8pt;z-index:251576320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041" o:spid="_x0000_s1807" type="#_x0000_t5" style="position:absolute;margin-left:-24.05pt;margin-top:13pt;width:31.2pt;height:10.8pt;z-index:25157529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042" o:spid="_x0000_s1808" style="position:absolute;z-index:251582464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043" o:spid="_x0000_s1809" style="position:absolute;z-index:251583488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044" o:spid="_x0000_s1810" style="position:absolute;z-index:251581440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045" o:spid="_x0000_s1811" style="position:absolute;z-index:251580416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046" o:spid="_x0000_s1812" style="position:absolute;z-index:251579392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047" o:spid="_x0000_s1813" style="position:absolute;margin-left:-10.85pt;margin-top:28.15pt;width:6pt;height:12pt;z-index:25157836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048" o:spid="_x0000_s1814" style="position:absolute;z-index:251577344;visibility:visible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at</w:t>
      </w:r>
    </w:p>
    <w:p w:rsidR="005372CE" w:rsidRPr="006016E1" w:rsidRDefault="005372CE" w:rsidP="00DE40BB">
      <w:pPr>
        <w:spacing w:after="0"/>
        <w:ind w:right="-426" w:hanging="426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221" o:spid="_x0000_s1815" type="#_x0000_t202" style="position:absolute;margin-left:-41.3pt;margin-top:-29.15pt;width:146.3pt;height:89.1pt;z-index:251305984;visibility:visible" filled="f" stroked="f" strokeweight=".5pt">
            <v:textbox>
              <w:txbxContent>
                <w:p w:rsidR="005372CE" w:rsidRPr="005F59AC" w:rsidRDefault="005372CE">
                  <w:pPr>
                    <w:rPr>
                      <w:b/>
                      <w:bCs/>
                    </w:rPr>
                  </w:pPr>
                  <w:r w:rsidRPr="002F6BAA">
                    <w:rPr>
                      <w:b/>
                      <w:bCs/>
                      <w:noProof/>
                      <w:lang w:eastAsia="tr-TR"/>
                    </w:rPr>
                    <w:pict>
                      <v:shape id="Resim 6834" o:spid="_x0000_i1084" type="#_x0000_t75" style="width:134.25pt;height:80.25pt;visibility:visible">
                        <v:imagedata r:id="rId41" o:title="" croptop="2285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2" o:spid="_x0000_s1816" type="#_x0000_t202" style="position:absolute;margin-left:331.2pt;margin-top:-34.35pt;width:159.4pt;height:117pt;z-index:251307008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6835" o:spid="_x0000_i1086" type="#_x0000_t75" style="width:98.25pt;height:85.5pt;visibility:visible">
                        <v:imagedata r:id="rId4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1" o:spid="_x0000_s1817" type="#_x0000_t202" style="position:absolute;margin-left:215.3pt;margin-top:60.15pt;width:104.75pt;height:66.9pt;z-index:251313152;visibility:visible" filled="f" stroked="f" strokeweight=".5pt">
            <v:textbox>
              <w:txbxContent>
                <w:p w:rsidR="005372CE" w:rsidRPr="003A229F" w:rsidRDefault="005372CE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at</w:t>
                  </w:r>
                  <w:r w:rsidRPr="003A229F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6" o:spid="_x0000_s1818" type="#_x0000_t202" style="position:absolute;margin-left:101.7pt;margin-top:47.6pt;width:95.05pt;height:78pt;z-index:251309056;visibility:visible" filled="f" stroked="f" strokeweight=".5pt">
            <v:textbox>
              <w:txbxContent>
                <w:p w:rsidR="005372CE" w:rsidRPr="003A229F" w:rsidRDefault="005372CE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3" o:spid="_x0000_s1819" type="#_x0000_t202" style="position:absolute;margin-left:126.2pt;margin-top:-5.65pt;width:197.55pt;height:48.6pt;z-index:251308032;visibility:visible" filled="f" stroked="f" strokeweight=".5pt">
            <v:textbox>
              <w:txbxContent>
                <w:p w:rsidR="005372CE" w:rsidRPr="007226AB" w:rsidRDefault="005372CE" w:rsidP="00DE40B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220" o:spid="_x0000_s1820" style="position:absolute;margin-left:105.15pt;margin-top:-6.05pt;width:230.4pt;height:52.8pt;z-index:251304960;visibility:visible;v-text-anchor:middle" arcsize="10923f" filled="f" strokecolor="#243f60" strokeweight="2pt"/>
        </w:pict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</w:p>
    <w:p w:rsidR="005372CE" w:rsidRDefault="005372CE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27" o:spid="_x0000_s1821" type="#_x0000_t202" style="position:absolute;margin-left:102.15pt;margin-top:20.45pt;width:58.6pt;height:57.65pt;z-index:251310080;visibility:visible" filled="f" stroked="f" strokeweight=".5pt">
            <v:textbox>
              <w:txbxContent>
                <w:p w:rsidR="005372CE" w:rsidRPr="003A229F" w:rsidRDefault="005372CE">
                  <w:pPr>
                    <w:rPr>
                      <w:rFonts w:ascii="Hand writing Mutlu" w:hAnsi="Hand writing Mutlu" w:cs="Hand writing Mutlu"/>
                      <w:color w:val="FF0000"/>
                      <w:sz w:val="90"/>
                      <w:szCs w:val="90"/>
                    </w:rPr>
                  </w:pPr>
                  <w:r w:rsidRPr="003A229F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a</w:t>
                  </w:r>
                </w:p>
              </w:txbxContent>
            </v:textbox>
          </v:shape>
        </w:pict>
      </w:r>
    </w:p>
    <w:p w:rsidR="005372CE" w:rsidRDefault="005372CE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Düz Ok Bağlayıcısı 229" o:spid="_x0000_s1822" type="#_x0000_t32" style="position:absolute;margin-left:159.05pt;margin-top:20.8pt;width:58.25pt;height:13.6pt;flip:y;z-index:251312128;visibility:visible" strokeweight="1.5pt">
            <v:stroke endarrow="open"/>
          </v:shape>
        </w:pict>
      </w:r>
      <w:r>
        <w:rPr>
          <w:noProof/>
          <w:lang w:eastAsia="tr-TR"/>
        </w:rPr>
        <w:pict>
          <v:shape id="Düz Ok Bağlayıcısı 228" o:spid="_x0000_s1823" type="#_x0000_t32" style="position:absolute;margin-left:158.4pt;margin-top:-.2pt;width:60.8pt;height:9.8pt;z-index:251311104;visibility:visible" strokeweight="1.5pt">
            <v:stroke endarrow="open"/>
          </v:shape>
        </w:pict>
      </w:r>
    </w:p>
    <w:p w:rsidR="005372CE" w:rsidRDefault="005372CE" w:rsidP="00317A92">
      <w:pPr>
        <w:ind w:hanging="142"/>
        <w:rPr>
          <w:i/>
          <w:iCs/>
          <w:sz w:val="16"/>
          <w:szCs w:val="16"/>
        </w:rPr>
      </w:pPr>
    </w:p>
    <w:p w:rsidR="005372CE" w:rsidRPr="00E1624A" w:rsidRDefault="005372CE" w:rsidP="00317A92">
      <w:pPr>
        <w:ind w:hanging="142"/>
        <w:rPr>
          <w:i/>
          <w:iCs/>
          <w:sz w:val="8"/>
          <w:szCs w:val="8"/>
        </w:rPr>
      </w:pPr>
      <w:r>
        <w:rPr>
          <w:noProof/>
          <w:lang w:eastAsia="tr-TR"/>
        </w:rPr>
        <w:pict>
          <v:shape id="Metin Kutusu 664" o:spid="_x0000_s1824" type="#_x0000_t202" style="position:absolute;margin-left:340.85pt;margin-top:6.2pt;width:120.9pt;height:102pt;z-index:251380736;visibility:visible" filled="f" stroked="f" strokeweight=".5pt">
            <v:textbox>
              <w:txbxContent>
                <w:p w:rsidR="005372CE" w:rsidRPr="003A229F" w:rsidRDefault="005372CE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 w:rsidRPr="002F6BAA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173" o:spid="_x0000_i1088" type="#_x0000_t75" alt="https://encrypted-tbn0.gstatic.com/images?q=tbn:ANd9GcRfIzgki6_4d2FgZxDkeOYbQYvMtl9ES7GCHVv7IUS2_hgDAUPNng" style="width:105.75pt;height:84.75pt;visibility:visible">
                        <v:imagedata r:id="rId43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317A92">
      <w:pPr>
        <w:ind w:hanging="142"/>
        <w:rPr>
          <w:i/>
          <w:iCs/>
          <w:sz w:val="16"/>
          <w:szCs w:val="16"/>
        </w:rPr>
      </w:pPr>
      <w:r>
        <w:rPr>
          <w:noProof/>
          <w:lang w:eastAsia="tr-TR"/>
        </w:rPr>
        <w:pict>
          <v:shape id="Metin Kutusu 668" o:spid="_x0000_s1825" type="#_x0000_t202" style="position:absolute;margin-left:237pt;margin-top:10.45pt;width:114pt;height:66.9pt;z-index:251381760;visibility:visible" filled="f" stroked="f" strokeweight=".5pt">
            <v:textbox>
              <w:txbxContent>
                <w:p w:rsidR="005372CE" w:rsidRPr="003A229F" w:rsidRDefault="005372CE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</w:t>
                  </w:r>
                  <w:r w:rsidRPr="00877CE4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ta</w:t>
                  </w:r>
                  <w:r w:rsidRPr="003A229F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58" o:spid="_x0000_s1826" type="#_x0000_t202" style="position:absolute;margin-left:-33.95pt;margin-top:15.75pt;width:104.75pt;height:66.9pt;z-index:251379712;visibility:visible" filled="f" stroked="f" strokeweight=".5pt">
            <v:textbox>
              <w:txbxContent>
                <w:p w:rsidR="005372CE" w:rsidRPr="003A229F" w:rsidRDefault="005372CE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</w:t>
                  </w: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ta</w:t>
                  </w:r>
                </w:p>
              </w:txbxContent>
            </v:textbox>
          </v:shape>
        </w:pict>
      </w:r>
    </w:p>
    <w:p w:rsidR="005372CE" w:rsidRDefault="005372CE" w:rsidP="00317A92">
      <w:pPr>
        <w:ind w:hanging="142"/>
        <w:rPr>
          <w:i/>
          <w:iCs/>
          <w:sz w:val="16"/>
          <w:szCs w:val="16"/>
        </w:rPr>
      </w:pPr>
    </w:p>
    <w:p w:rsidR="005372CE" w:rsidRDefault="005372CE" w:rsidP="00317A92">
      <w:pPr>
        <w:ind w:hanging="142"/>
        <w:rPr>
          <w:i/>
          <w:iCs/>
          <w:sz w:val="16"/>
          <w:szCs w:val="16"/>
        </w:rPr>
      </w:pPr>
    </w:p>
    <w:p w:rsidR="005372CE" w:rsidRPr="00ED409A" w:rsidRDefault="005372CE" w:rsidP="00317A92">
      <w:pPr>
        <w:ind w:hanging="142"/>
        <w:rPr>
          <w:i/>
          <w:iCs/>
          <w:sz w:val="16"/>
          <w:szCs w:val="16"/>
        </w:rPr>
      </w:pPr>
    </w:p>
    <w:p w:rsidR="005372CE" w:rsidRPr="0081318E" w:rsidRDefault="005372CE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41" o:spid="_x0000_s1827" type="#_x0000_t202" style="position:absolute;margin-left:-27.45pt;margin-top:3.6pt;width:102.45pt;height:121.65pt;z-index:251316224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174" o:spid="_x0000_i1090" type="#_x0000_t75" style="width:79.5pt;height:96pt;visibility:visible">
                        <v:imagedata r:id="rId4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3" o:spid="_x0000_s1828" type="#_x0000_t202" style="position:absolute;margin-left:391.55pt;margin-top:8.8pt;width:125.3pt;height:95.7pt;z-index:251317248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175" o:spid="_x0000_i1092" type="#_x0000_t75" style="width:91.5pt;height:75.75pt;visibility:visible">
                        <v:imagedata r:id="rId45" o:title="" cropbottom="3828f" cropleft="7567f" cropright="4507f"/>
                      </v:shape>
                    </w:pict>
                  </w:r>
                </w:p>
                <w:p w:rsidR="005372CE" w:rsidRDefault="005372CE"/>
              </w:txbxContent>
            </v:textbox>
          </v:shape>
        </w:pict>
      </w:r>
    </w:p>
    <w:p w:rsidR="005372CE" w:rsidRDefault="005372CE" w:rsidP="00196A0D">
      <w:pPr>
        <w:rPr>
          <w:sz w:val="80"/>
          <w:szCs w:val="80"/>
        </w:rPr>
      </w:pPr>
      <w:r>
        <w:rPr>
          <w:noProof/>
          <w:lang w:eastAsia="tr-TR"/>
        </w:rPr>
        <w:pict>
          <v:roundrect id="Yuvarlatılmış Dikdörtgen 234" o:spid="_x0000_s1829" style="position:absolute;margin-left:62.7pt;margin-top:6.25pt;width:332.95pt;height:52.8pt;z-index:25131417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239" o:spid="_x0000_s1830" type="#_x0000_t202" style="position:absolute;margin-left:65.35pt;margin-top:2pt;width:325.65pt;height:61.25pt;z-index:251315200;visibility:visible" filled="f" stroked="f" strokeweight=".5pt">
            <v:textbox>
              <w:txbxContent>
                <w:p w:rsidR="005372CE" w:rsidRPr="007226AB" w:rsidRDefault="005372CE" w:rsidP="00DE40B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 - Okuyalım</w:t>
                  </w:r>
                </w:p>
              </w:txbxContent>
            </v:textbox>
          </v:shape>
        </w:pict>
      </w:r>
    </w:p>
    <w:p w:rsidR="005372CE" w:rsidRPr="00BD6765" w:rsidRDefault="005372CE" w:rsidP="00196A0D">
      <w:pPr>
        <w:rPr>
          <w:sz w:val="10"/>
          <w:szCs w:val="10"/>
        </w:rPr>
      </w:pPr>
    </w:p>
    <w:p w:rsidR="005372CE" w:rsidRDefault="005372CE" w:rsidP="00BD6765">
      <w:pPr>
        <w:tabs>
          <w:tab w:val="right" w:pos="9498"/>
        </w:tabs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5058" o:spid="_x0000_s1831" style="position:absolute;margin-left:-24pt;margin-top:13pt;width:513.4pt;height:40.1pt;z-index:251613184" coordorigin="567,14787" coordsize="10800,720">
            <v:group id="Group 97" o:spid="_x0000_s1832" style="position:absolute;left:567;top:14787;width:10800;height:720" coordorigin="567,14787" coordsize="10800,720">
              <v:rect id="Rectangle 98" o:spid="_x0000_s183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83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83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836" style="position:absolute;left:567;top:14787;width:10800;height:720" coordorigin="567,14787" coordsize="10800,720">
              <v:shape id="Freeform 102" o:spid="_x0000_s183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83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83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84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84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84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84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84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84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84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84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84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84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85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85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85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85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85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85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85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85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85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85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86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86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86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86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86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86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86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86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86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86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87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87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87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87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87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87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87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104" o:spid="_x0000_s1877" type="#_x0000_t5" style="position:absolute;margin-left:-24.1pt;margin-top:13.3pt;width:31.2pt;height:10.8pt;z-index:2516039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05" o:spid="_x0000_s1878" style="position:absolute;margin-left:-24.15pt;margin-top:24.55pt;width:31.2pt;height:27.85pt;z-index:25160499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06" o:spid="_x0000_s1879" style="position:absolute;margin-left:-10.85pt;margin-top:27.7pt;width:6pt;height:12pt;z-index:25160704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107" o:spid="_x0000_s1880" style="position:absolute;z-index:25161216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08" o:spid="_x0000_s1881" style="position:absolute;z-index:25161113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109" o:spid="_x0000_s1882" style="position:absolute;z-index:25161011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110" o:spid="_x0000_s1883" style="position:absolute;z-index:25160908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111" o:spid="_x0000_s1884" style="position:absolute;z-index:25160806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112" o:spid="_x0000_s1885" style="position:absolute;z-index:251606016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113" o:spid="_x0000_s1886" style="position:absolute;margin-left:-24.05pt;margin-top:24pt;width:31.2pt;height:28.8pt;z-index:25159577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114" o:spid="_x0000_s1887" type="#_x0000_t5" style="position:absolute;margin-left:-24.05pt;margin-top:13pt;width:31.2pt;height:10.8pt;z-index:25159475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15" o:spid="_x0000_s1888" style="position:absolute;z-index:251601920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116" o:spid="_x0000_s1889" style="position:absolute;z-index:251602944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117" o:spid="_x0000_s1890" style="position:absolute;z-index:251600896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118" o:spid="_x0000_s1891" style="position:absolute;z-index:251599872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119" o:spid="_x0000_s1892" style="position:absolute;z-index:251598848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120" o:spid="_x0000_s1893" style="position:absolute;margin-left:-10.85pt;margin-top:28.15pt;width:6pt;height:12pt;z-index:25159782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21" o:spid="_x0000_s1894" style="position:absolute;z-index:251596800;visibility:visible" from="-24.05pt,40.4pt" to="7.15pt,40.4pt" strokecolor="#365f91" strokeweight="1.5pt"/>
        </w:pict>
      </w:r>
      <w:r w:rsidRPr="00BD6765">
        <w:rPr>
          <w:rFonts w:ascii="Hand writing Mutlu" w:hAnsi="Hand writing Mutlu" w:cs="Hand writing Mutlu"/>
          <w:outline/>
          <w:color w:val="000000"/>
          <w:sz w:val="72"/>
          <w:szCs w:val="72"/>
        </w:rPr>
        <w:t>ata ata ata ata ata ata</w:t>
      </w:r>
    </w:p>
    <w:p w:rsidR="005372CE" w:rsidRDefault="005372CE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5123" o:spid="_x0000_s1895" style="position:absolute;margin-left:-25.65pt;margin-top:12.75pt;width:515.05pt;height:40.1pt;z-index:251632640" coordorigin="567,14787" coordsize="10800,720">
            <v:group id="Group 97" o:spid="_x0000_s1896" style="position:absolute;left:567;top:14787;width:10800;height:720" coordorigin="567,14787" coordsize="10800,720">
              <v:rect id="Rectangle 98" o:spid="_x0000_s189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89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89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900" style="position:absolute;left:567;top:14787;width:10800;height:720" coordorigin="567,14787" coordsize="10800,720">
              <v:shape id="Freeform 102" o:spid="_x0000_s190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90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90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90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90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90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90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90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90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91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91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91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91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91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91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91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91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91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91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92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92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92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92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92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92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92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92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92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92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93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93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93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93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93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93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93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93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93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93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94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169" o:spid="_x0000_s1941" type="#_x0000_t5" style="position:absolute;margin-left:-24.1pt;margin-top:13.3pt;width:31.2pt;height:10.8pt;z-index:2516234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70" o:spid="_x0000_s1942" style="position:absolute;margin-left:-24.15pt;margin-top:24.55pt;width:31.2pt;height:27.85pt;z-index:2516244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71" o:spid="_x0000_s1943" style="position:absolute;margin-left:-10.85pt;margin-top:27.7pt;width:6pt;height:12pt;z-index:2516264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172" o:spid="_x0000_s1944" style="position:absolute;z-index:2516316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73" o:spid="_x0000_s1945" style="position:absolute;z-index:2516305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174" o:spid="_x0000_s1946" style="position:absolute;z-index:2516295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175" o:spid="_x0000_s1947" style="position:absolute;z-index:2516285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176" o:spid="_x0000_s1948" style="position:absolute;z-index:2516275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177" o:spid="_x0000_s1949" style="position:absolute;z-index:251625472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178" o:spid="_x0000_s1950" style="position:absolute;margin-left:-24.05pt;margin-top:24pt;width:31.2pt;height:28.8pt;z-index:251615232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179" o:spid="_x0000_s1951" type="#_x0000_t5" style="position:absolute;margin-left:-24.05pt;margin-top:13pt;width:31.2pt;height:10.8pt;z-index:25161420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80" o:spid="_x0000_s1952" style="position:absolute;z-index:251621376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181" o:spid="_x0000_s1953" style="position:absolute;z-index:251622400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182" o:spid="_x0000_s1954" style="position:absolute;z-index:251620352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183" o:spid="_x0000_s1955" style="position:absolute;z-index:251619328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184" o:spid="_x0000_s1956" style="position:absolute;z-index:251618304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185" o:spid="_x0000_s1957" style="position:absolute;margin-left:-10.85pt;margin-top:28.15pt;width:6pt;height:12pt;z-index:25161728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86" o:spid="_x0000_s1958" style="position:absolute;z-index:251616256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ataataataataataata</w:t>
      </w:r>
    </w:p>
    <w:p w:rsidR="005372CE" w:rsidRDefault="005372CE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group id="Grup 5328" o:spid="_x0000_s1959" style="position:absolute;margin-left:-25.65pt;margin-top:12.5pt;width:515.05pt;height:40.1pt;z-index:251691008" coordorigin="567,14787" coordsize="10800,720">
            <v:group id="Group 97" o:spid="_x0000_s1960" style="position:absolute;left:567;top:14787;width:10800;height:720" coordorigin="567,14787" coordsize="10800,720">
              <v:rect id="Rectangle 98" o:spid="_x0000_s196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96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96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964" style="position:absolute;left:567;top:14787;width:10800;height:720" coordorigin="567,14787" coordsize="10800,720">
              <v:shape id="Freeform 102" o:spid="_x0000_s196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96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96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96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96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97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97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97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97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97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97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97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97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97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97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98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98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98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98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98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98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98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98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98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98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99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99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99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99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99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99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99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99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99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99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00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00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00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00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00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439" o:spid="_x0000_s2005" type="#_x0000_t5" style="position:absolute;margin-left:-24.1pt;margin-top:13.3pt;width:31.2pt;height:10.8pt;z-index:2517012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440" o:spid="_x0000_s2006" style="position:absolute;margin-left:-24.15pt;margin-top:24.55pt;width:31.2pt;height:27.85pt;z-index:25170227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441" o:spid="_x0000_s2007" style="position:absolute;margin-left:-10.85pt;margin-top:27.7pt;width:6pt;height:12pt;z-index:25170432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442" o:spid="_x0000_s2008" style="position:absolute;z-index:25170944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443" o:spid="_x0000_s2009" style="position:absolute;z-index:25170841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444" o:spid="_x0000_s2010" style="position:absolute;z-index:25170739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445" o:spid="_x0000_s2011" style="position:absolute;z-index:25170636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446" o:spid="_x0000_s2012" style="position:absolute;z-index:25170534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447" o:spid="_x0000_s2013" style="position:absolute;z-index:251703296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448" o:spid="_x0000_s2014" style="position:absolute;margin-left:-24.05pt;margin-top:24pt;width:31.2pt;height:28.8pt;z-index:25169305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449" o:spid="_x0000_s2015" type="#_x0000_t5" style="position:absolute;margin-left:-24.05pt;margin-top:13pt;width:31.2pt;height:10.8pt;z-index:25169203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450" o:spid="_x0000_s2016" style="position:absolute;z-index:251699200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451" o:spid="_x0000_s2017" style="position:absolute;z-index:251700224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452" o:spid="_x0000_s2018" style="position:absolute;z-index:251698176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453" o:spid="_x0000_s2019" style="position:absolute;z-index:251697152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454" o:spid="_x0000_s2020" style="position:absolute;z-index:251696128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455" o:spid="_x0000_s2021" style="position:absolute;margin-left:-10.85pt;margin-top:28.15pt;width:6pt;height:12pt;z-index:25169510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456" o:spid="_x0000_s2022" style="position:absolute;z-index:251694080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İkizkenar Üçgen 5374" o:spid="_x0000_s2023" type="#_x0000_t5" style="position:absolute;margin-left:-24.1pt;margin-top:13.3pt;width:31.2pt;height:10.8pt;z-index:25168179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75" o:spid="_x0000_s2024" style="position:absolute;margin-left:-24.15pt;margin-top:24.55pt;width:31.2pt;height:27.85pt;z-index:25168281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76" o:spid="_x0000_s2025" style="position:absolute;margin-left:-10.85pt;margin-top:27.7pt;width:6pt;height:12pt;z-index:25168486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377" o:spid="_x0000_s2026" style="position:absolute;z-index:25168998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378" o:spid="_x0000_s2027" style="position:absolute;z-index:25168896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379" o:spid="_x0000_s2028" style="position:absolute;z-index:25168793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380" o:spid="_x0000_s2029" style="position:absolute;z-index:25168691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381" o:spid="_x0000_s2030" style="position:absolute;z-index:25168588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382" o:spid="_x0000_s2031" style="position:absolute;z-index:251683840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383" o:spid="_x0000_s2032" style="position:absolute;margin-left:-24.05pt;margin-top:24pt;width:31.2pt;height:28.8pt;z-index:251673600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384" o:spid="_x0000_s2033" type="#_x0000_t5" style="position:absolute;margin-left:-24.05pt;margin-top:13pt;width:31.2pt;height:10.8pt;z-index:25167257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85" o:spid="_x0000_s2034" style="position:absolute;z-index:251679744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386" o:spid="_x0000_s2035" style="position:absolute;z-index:251680768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387" o:spid="_x0000_s2036" style="position:absolute;z-index:251678720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388" o:spid="_x0000_s2037" style="position:absolute;z-index:251677696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389" o:spid="_x0000_s2038" style="position:absolute;z-index:251676672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390" o:spid="_x0000_s2039" style="position:absolute;margin-left:-10.85pt;margin-top:28.15pt;width:6pt;height:12pt;z-index:25167564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91" o:spid="_x0000_s2040" style="position:absolute;z-index:251674624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</w:t>
      </w:r>
    </w:p>
    <w:p w:rsidR="005372CE" w:rsidRDefault="005372CE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5198" o:spid="_x0000_s2041" style="position:absolute;margin-left:-25.65pt;margin-top:12.8pt;width:515pt;height:40.1pt;z-index:251652096" coordorigin="567,14787" coordsize="10800,720">
            <v:group id="Group 97" o:spid="_x0000_s2042" style="position:absolute;left:567;top:14787;width:10800;height:720" coordorigin="567,14787" coordsize="10800,720">
              <v:rect id="Rectangle 98" o:spid="_x0000_s204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04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04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046" style="position:absolute;left:567;top:14787;width:10800;height:720" coordorigin="567,14787" coordsize="10800,720">
              <v:shape id="Freeform 102" o:spid="_x0000_s204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04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04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05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05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05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05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05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05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05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05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05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05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06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06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06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06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06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06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06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06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06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06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07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07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07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07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07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07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07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07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07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07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08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08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08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08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08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08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08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244" o:spid="_x0000_s2087" type="#_x0000_t5" style="position:absolute;margin-left:-24.1pt;margin-top:13.3pt;width:31.2pt;height:10.8pt;z-index:2516428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245" o:spid="_x0000_s2088" style="position:absolute;margin-left:-24.15pt;margin-top:24.55pt;width:31.2pt;height:27.85pt;z-index:2516439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246" o:spid="_x0000_s2089" style="position:absolute;margin-left:-10.85pt;margin-top:27.7pt;width:6pt;height:12pt;z-index:25164595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247" o:spid="_x0000_s2090" style="position:absolute;z-index:25165107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248" o:spid="_x0000_s2091" style="position:absolute;z-index:25165004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249" o:spid="_x0000_s2092" style="position:absolute;z-index:25164902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250" o:spid="_x0000_s2093" style="position:absolute;z-index:25164800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251" o:spid="_x0000_s2094" style="position:absolute;z-index:25164697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252" o:spid="_x0000_s2095" style="position:absolute;z-index:251644928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253" o:spid="_x0000_s2096" style="position:absolute;margin-left:-24.05pt;margin-top:24pt;width:31.2pt;height:28.8pt;z-index:251634688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254" o:spid="_x0000_s2097" type="#_x0000_t5" style="position:absolute;margin-left:-24.05pt;margin-top:13pt;width:31.2pt;height:10.8pt;z-index:25163366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255" o:spid="_x0000_s2098" style="position:absolute;z-index:251640832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256" o:spid="_x0000_s2099" style="position:absolute;z-index:251641856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257" o:spid="_x0000_s2100" style="position:absolute;z-index:251639808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258" o:spid="_x0000_s2101" style="position:absolute;z-index:251638784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259" o:spid="_x0000_s2102" style="position:absolute;z-index:251637760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260" o:spid="_x0000_s2103" style="position:absolute;margin-left:-10.85pt;margin-top:28.15pt;width:6pt;height:12pt;z-index:25163673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261" o:spid="_x0000_s2104" style="position:absolute;z-index:251635712;visibility:visible" from="-24.05pt,40.4pt" to="7.15pt,40.4pt" strokecolor="#365f91" strokeweight="1.5pt"/>
        </w:pict>
      </w:r>
      <w:r w:rsidRPr="00BD6765"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Ata Ata Ata Ata Ata</w:t>
      </w:r>
    </w:p>
    <w:p w:rsidR="005372CE" w:rsidRDefault="005372CE" w:rsidP="00BD6765">
      <w:pPr>
        <w:tabs>
          <w:tab w:val="right" w:pos="9498"/>
        </w:tabs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5263" o:spid="_x0000_s2105" style="position:absolute;margin-left:-25.65pt;margin-top:12.5pt;width:515.05pt;height:40.1pt;z-index:251671552" coordorigin="567,14787" coordsize="10800,720">
            <v:group id="Group 97" o:spid="_x0000_s2106" style="position:absolute;left:567;top:14787;width:10800;height:720" coordorigin="567,14787" coordsize="10800,720">
              <v:rect id="Rectangle 98" o:spid="_x0000_s210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10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10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110" style="position:absolute;left:567;top:14787;width:10800;height:720" coordorigin="567,14787" coordsize="10800,720">
              <v:shape id="Freeform 102" o:spid="_x0000_s211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11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11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11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11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11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11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11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11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12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12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12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12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12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12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12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12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12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12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13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13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13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13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13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13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13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13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13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13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14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14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14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14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14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14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14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14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14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14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15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309" o:spid="_x0000_s2151" type="#_x0000_t5" style="position:absolute;margin-left:-24.1pt;margin-top:13.3pt;width:31.2pt;height:10.8pt;z-index:25166233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10" o:spid="_x0000_s2152" style="position:absolute;margin-left:-24.15pt;margin-top:24.55pt;width:31.2pt;height:27.85pt;z-index:2516633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11" o:spid="_x0000_s2153" style="position:absolute;margin-left:-10.85pt;margin-top:27.7pt;width:6pt;height:12pt;z-index:251665408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312" o:spid="_x0000_s2154" style="position:absolute;z-index:251670528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313" o:spid="_x0000_s2155" style="position:absolute;z-index:251669504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314" o:spid="_x0000_s2156" style="position:absolute;z-index:251668480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315" o:spid="_x0000_s2157" style="position:absolute;z-index:251667456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316" o:spid="_x0000_s2158" style="position:absolute;z-index:251666432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317" o:spid="_x0000_s2159" style="position:absolute;z-index:251664384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318" o:spid="_x0000_s2160" style="position:absolute;margin-left:-24.05pt;margin-top:24pt;width:31.2pt;height:28.8pt;z-index:251654144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319" o:spid="_x0000_s2161" type="#_x0000_t5" style="position:absolute;margin-left:-24.05pt;margin-top:13pt;width:31.2pt;height:10.8pt;z-index:25165312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20" o:spid="_x0000_s2162" style="position:absolute;z-index:251660288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321" o:spid="_x0000_s2163" style="position:absolute;z-index:251661312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322" o:spid="_x0000_s2164" style="position:absolute;z-index:251659264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323" o:spid="_x0000_s2165" style="position:absolute;z-index:251658240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324" o:spid="_x0000_s2166" style="position:absolute;z-index:251657216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325" o:spid="_x0000_s2167" style="position:absolute;margin-left:-10.85pt;margin-top:28.15pt;width:6pt;height:12pt;z-index:25165619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26" o:spid="_x0000_s2168" style="position:absolute;z-index:251655168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AtaAtaAtaAtaAta</w:t>
      </w:r>
    </w:p>
    <w:p w:rsidR="005372CE" w:rsidRDefault="005372CE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5458" o:spid="_x0000_s2169" style="position:absolute;margin-left:-25.65pt;margin-top:13.35pt;width:515pt;height:40.1pt;z-index:251728896" coordorigin="567,14787" coordsize="10800,720">
            <v:group id="Group 97" o:spid="_x0000_s2170" style="position:absolute;left:567;top:14787;width:10800;height:720" coordorigin="567,14787" coordsize="10800,720">
              <v:rect id="Rectangle 98" o:spid="_x0000_s217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17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17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174" style="position:absolute;left:567;top:14787;width:10800;height:720" coordorigin="567,14787" coordsize="10800,720">
              <v:shape id="Freeform 102" o:spid="_x0000_s217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17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17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17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17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18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18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18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18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18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18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18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18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18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18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19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19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19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19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19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19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19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19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19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19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20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20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20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20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20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20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20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20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20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20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21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21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21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21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21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504" o:spid="_x0000_s2215" type="#_x0000_t5" style="position:absolute;margin-left:-24.1pt;margin-top:13.3pt;width:31.2pt;height:10.8pt;z-index:2517196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505" o:spid="_x0000_s2216" style="position:absolute;margin-left:-24.15pt;margin-top:24.55pt;width:31.2pt;height:27.85pt;z-index:2517207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506" o:spid="_x0000_s2217" style="position:absolute;margin-left:-10.85pt;margin-top:27.7pt;width:6pt;height:12pt;z-index:25172275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507" o:spid="_x0000_s2218" style="position:absolute;z-index:25172787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508" o:spid="_x0000_s2219" style="position:absolute;z-index:25172684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509" o:spid="_x0000_s2220" style="position:absolute;z-index:25172582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510" o:spid="_x0000_s2221" style="position:absolute;z-index:25172480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511" o:spid="_x0000_s2222" style="position:absolute;z-index:25172377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512" o:spid="_x0000_s2223" style="position:absolute;z-index:251721728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513" o:spid="_x0000_s2224" style="position:absolute;margin-left:-24.05pt;margin-top:24pt;width:31.2pt;height:28.8pt;z-index:251711488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514" o:spid="_x0000_s2225" type="#_x0000_t5" style="position:absolute;margin-left:-24.05pt;margin-top:13pt;width:31.2pt;height:10.8pt;z-index:25171046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515" o:spid="_x0000_s2226" style="position:absolute;z-index:251717632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516" o:spid="_x0000_s2227" style="position:absolute;z-index:251718656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517" o:spid="_x0000_s2228" style="position:absolute;z-index:251716608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518" o:spid="_x0000_s2229" style="position:absolute;z-index:251715584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519" o:spid="_x0000_s2230" style="position:absolute;z-index:251714560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520" o:spid="_x0000_s2231" style="position:absolute;margin-left:-10.85pt;margin-top:28.15pt;width:6pt;height:12pt;z-index:25171353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521" o:spid="_x0000_s2232" style="position:absolute;z-index:25171251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</w:t>
      </w:r>
    </w:p>
    <w:p w:rsidR="005372CE" w:rsidRDefault="005372CE">
      <w:pPr>
        <w:rPr>
          <w:rFonts w:ascii="Hand writing Mutlu" w:hAnsi="Hand writing Mutlu" w:cs="Hand writing Mutlu"/>
          <w:outline/>
          <w:color w:val="000000"/>
          <w:sz w:val="72"/>
          <w:szCs w:val="72"/>
        </w:rPr>
        <w:sectPr w:rsidR="005372CE" w:rsidSect="00AB3EBD">
          <w:pgSz w:w="11906" w:h="16838"/>
          <w:pgMar w:top="851" w:right="1418" w:bottom="709" w:left="1418" w:header="708" w:footer="708" w:gutter="0"/>
          <w:cols w:space="708"/>
          <w:docGrid w:linePitch="360"/>
        </w:sectPr>
      </w:pPr>
    </w:p>
    <w:p w:rsidR="005372CE" w:rsidRDefault="005372CE" w:rsidP="00DA6CCA">
      <w:pPr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shape id="Metin Kutusu 6337" o:spid="_x0000_s2233" type="#_x0000_t202" style="position:absolute;margin-left:232.8pt;margin-top:-23.35pt;width:111pt;height:93.4pt;z-index:251741184;visibility:visible;mso-wrap-style:none" filled="f" stroked="f" strokeweight=".5pt">
            <v:textbox style="mso-fit-shape-to-text:t">
              <w:txbxContent>
                <w:p w:rsidR="005372CE" w:rsidRDefault="005372CE" w:rsidP="00DA6CCA">
                  <w:r w:rsidRPr="00114C98">
                    <w:rPr>
                      <w:noProof/>
                      <w:lang w:eastAsia="tr-TR"/>
                    </w:rPr>
                    <w:pict>
                      <v:shape id="Resim 6836" o:spid="_x0000_i1094" type="#_x0000_t75" style="width:111pt;height:81pt;visibility:visible">
                        <v:imagedata r:id="rId4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6335" o:spid="_x0000_s2234" style="position:absolute;margin-left:60.85pt;margin-top:-15.9pt;width:169.25pt;height:52.8pt;z-index:25173913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6336" o:spid="_x0000_s2235" type="#_x0000_t202" style="position:absolute;margin-left:60.2pt;margin-top:-19.55pt;width:177pt;height:61.25pt;z-index:251740160;visibility:visible" filled="f" stroked="f" strokeweight=".5pt">
            <v:textbox>
              <w:txbxContent>
                <w:p w:rsidR="005372CE" w:rsidRPr="007226AB" w:rsidRDefault="005372CE" w:rsidP="00DA6CCA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Okuyalım</w:t>
                  </w:r>
                </w:p>
              </w:txbxContent>
            </v:textbox>
          </v:shape>
        </w:pict>
      </w:r>
    </w:p>
    <w:p w:rsidR="005372CE" w:rsidRDefault="005372CE" w:rsidP="00DA6CCA">
      <w:pPr>
        <w:spacing w:after="0"/>
        <w:ind w:right="-426"/>
        <w:jc w:val="center"/>
        <w:rPr>
          <w:rFonts w:ascii="Nurhan Uz" w:hAnsi="Nurhan Uz" w:cs="Nurhan Uz"/>
          <w:sz w:val="20"/>
          <w:szCs w:val="20"/>
        </w:rPr>
      </w:pPr>
    </w:p>
    <w:p w:rsidR="005372CE" w:rsidRPr="00A746BF" w:rsidRDefault="005372CE" w:rsidP="00DA6CCA">
      <w:pPr>
        <w:spacing w:after="0"/>
        <w:ind w:right="-426"/>
        <w:jc w:val="center"/>
        <w:rPr>
          <w:rFonts w:ascii="Nurhan Uz" w:hAnsi="Nurhan Uz" w:cs="Nurhan Uz"/>
          <w:sz w:val="70"/>
          <w:szCs w:val="70"/>
        </w:rPr>
      </w:pPr>
      <w:r w:rsidRPr="002F6BAA">
        <w:rPr>
          <w:rFonts w:ascii="Arial" w:hAnsi="Arial" w:cs="Arial"/>
          <w:noProof/>
          <w:color w:val="0000FF"/>
          <w:sz w:val="27"/>
          <w:szCs w:val="27"/>
          <w:lang w:eastAsia="tr-TR"/>
        </w:rPr>
        <w:pict>
          <v:shape id="Resim 6339" o:spid="_x0000_i1095" type="#_x0000_t75" alt="https://encrypted-tbn2.gstatic.com/images?q=tbn:ANd9GcSg_ABqPlWNHHresIY_hfCCvHN2gHwqKC23D-WqlhVPKicHdTB02Q" style="width:92.25pt;height:81.75pt;visibility:visible">
            <v:imagedata r:id="rId39" o:title="" croptop="3038f" cropbottom="5739f" cropleft="4521f" cropright="6402f"/>
          </v:shape>
        </w:pict>
      </w:r>
    </w:p>
    <w:p w:rsidR="005372CE" w:rsidRDefault="005372CE" w:rsidP="00DA6CCA">
      <w:pPr>
        <w:spacing w:after="0"/>
        <w:ind w:right="55"/>
        <w:jc w:val="center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186" o:spid="_x0000_s2236" style="position:absolute;left:0;text-align:left;margin-left:-10.55pt;margin-top:8.1pt;width:360.6pt;height:28.1pt;z-index:251732992" coordorigin="567,14787" coordsize="10800,720">
            <v:group id="Group 97" o:spid="_x0000_s2237" style="position:absolute;left:567;top:14787;width:10800;height:720" coordorigin="567,14787" coordsize="10800,720">
              <v:rect id="Rectangle 98" o:spid="_x0000_s223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23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24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241" style="position:absolute;left:567;top:14787;width:10800;height:720" coordorigin="567,14787" coordsize="10800,720">
              <v:shape id="Freeform 102" o:spid="_x0000_s224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24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24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24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24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24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24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24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25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25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25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25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25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25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25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25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25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25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26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26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26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26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26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26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26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26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26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26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27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27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27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27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27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27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27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27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27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27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28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28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ALA AT</w:t>
      </w:r>
    </w:p>
    <w:p w:rsidR="005372CE" w:rsidRDefault="005372CE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255" o:spid="_x0000_s2282" style="position:absolute;margin-left:-10.5pt;margin-top:7.7pt;width:360.6pt;height:28.1pt;z-index:251734016" coordorigin="567,14787" coordsize="10800,720">
            <v:group id="Group 97" o:spid="_x0000_s2283" style="position:absolute;left:567;top:14787;width:10800;height:720" coordorigin="567,14787" coordsize="10800,720">
              <v:rect id="Rectangle 98" o:spid="_x0000_s228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28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28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287" style="position:absolute;left:567;top:14787;width:10800;height:720" coordorigin="567,14787" coordsize="10800,720">
              <v:shape id="Freeform 102" o:spid="_x0000_s228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28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29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29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29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29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29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29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29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29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29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29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30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30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30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30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30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30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30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30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30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30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31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31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31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31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31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31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31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31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31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31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32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32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32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32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32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32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32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32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4B090A">
        <w:rPr>
          <w:rFonts w:ascii="Nurhan Uz" w:hAnsi="Nurhan Uz" w:cs="Nurhan Uz"/>
          <w:sz w:val="48"/>
          <w:szCs w:val="48"/>
        </w:rPr>
        <w:t>Al Ela al.</w:t>
      </w:r>
    </w:p>
    <w:p w:rsidR="005372CE" w:rsidRDefault="005372CE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342" o:spid="_x0000_s2328" style="position:absolute;margin-left:-10.5pt;margin-top:7.7pt;width:360.6pt;height:28.1pt;z-index:251742208" coordorigin="567,14787" coordsize="10800,720">
            <v:group id="Group 97" o:spid="_x0000_s2329" style="position:absolute;left:567;top:14787;width:10800;height:720" coordorigin="567,14787" coordsize="10800,720">
              <v:rect id="Rectangle 98" o:spid="_x0000_s233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33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33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333" style="position:absolute;left:567;top:14787;width:10800;height:720" coordorigin="567,14787" coordsize="10800,720">
              <v:shape id="Freeform 102" o:spid="_x0000_s233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33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33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33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33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33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34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34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34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34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34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34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34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34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34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34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35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35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35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35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35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35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35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35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35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35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36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36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36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36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36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36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36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36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36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36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37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37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37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37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Al L</w:t>
      </w:r>
      <w:r w:rsidRPr="004B090A">
        <w:rPr>
          <w:rFonts w:ascii="Nurhan Uz" w:hAnsi="Nurhan Uz" w:cs="Nurhan Uz"/>
          <w:sz w:val="48"/>
          <w:szCs w:val="48"/>
        </w:rPr>
        <w:t>a</w:t>
      </w:r>
      <w:r>
        <w:rPr>
          <w:rFonts w:ascii="Nurhan Uz" w:hAnsi="Nurhan Uz" w:cs="Nurhan Uz"/>
          <w:sz w:val="48"/>
          <w:szCs w:val="48"/>
        </w:rPr>
        <w:t>le</w:t>
      </w:r>
      <w:r w:rsidRPr="004B090A">
        <w:rPr>
          <w:rFonts w:ascii="Nurhan Uz" w:hAnsi="Nurhan Uz" w:cs="Nurhan Uz"/>
          <w:sz w:val="48"/>
          <w:szCs w:val="48"/>
        </w:rPr>
        <w:t xml:space="preserve"> al.</w:t>
      </w:r>
    </w:p>
    <w:p w:rsidR="005372CE" w:rsidRPr="0022562D" w:rsidRDefault="005372CE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shape id="Metin Kutusu 497" o:spid="_x0000_s2374" type="#_x0000_t202" style="position:absolute;margin-left:175.15pt;margin-top:37.6pt;width:67.85pt;height:55.6pt;z-index:251746304;visibility:visible" filled="f" stroked="f" strokeweight=".5pt">
            <v:textbox>
              <w:txbxContent>
                <w:p w:rsidR="005372CE" w:rsidRDefault="005372CE" w:rsidP="00DA6CCA">
                  <w:r w:rsidRPr="002F6BAA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27" o:spid="_x0000_i1098" type="#_x0000_t75" alt="https://fbcdn-sphotos-c-a.akamaihd.net/hphotos-ak-ash4/s480x480/248873_4360670328893_1281636843_n.jpg" style="width:47.25pt;height:43.5pt;visibility:visible">
                        <v:imagedata r:id="rId47" o:title=""/>
                      </v:shape>
                    </w:pict>
                  </w:r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828" o:spid="_x0000_i1099" type="#_x0000_t75" alt="http://www.hediyeler.org/wp-content/uploads/2009/05/maydanoz.jpg" style="width:52.5pt;height:46.5pt;visibility:visible">
                        <v:imagedata r:id="rId4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293" o:spid="_x0000_s2375" style="position:absolute;margin-left:-10.65pt;margin-top:8.05pt;width:360.6pt;height:28.1pt;z-index:251735040" coordorigin="567,14787" coordsize="10800,720">
            <v:group id="Group 97" o:spid="_x0000_s2376" style="position:absolute;left:567;top:14787;width:10800;height:720" coordorigin="567,14787" coordsize="10800,720">
              <v:rect id="Rectangle 98" o:spid="_x0000_s237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37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37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380" style="position:absolute;left:567;top:14787;width:10800;height:720" coordorigin="567,14787" coordsize="10800,720">
              <v:shape id="Freeform 102" o:spid="_x0000_s238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38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38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38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38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38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38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38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38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39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39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39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39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39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39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39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39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39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39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40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40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40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40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40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40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40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40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40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40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41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41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41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41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41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41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41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41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41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41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42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Ela atal, ala at al.</w:t>
      </w:r>
    </w:p>
    <w:p w:rsidR="005372CE" w:rsidRPr="002C17A4" w:rsidRDefault="005372CE" w:rsidP="00DA6CCA">
      <w:pPr>
        <w:spacing w:after="0"/>
        <w:ind w:right="-426"/>
        <w:rPr>
          <w:rFonts w:ascii="Nurhan Uz" w:hAnsi="Nurhan Uz" w:cs="Nurhan Uz"/>
          <w:noProof/>
          <w:sz w:val="10"/>
          <w:szCs w:val="10"/>
          <w:lang w:eastAsia="tr-TR"/>
        </w:rPr>
      </w:pPr>
      <w:r>
        <w:rPr>
          <w:noProof/>
          <w:lang w:eastAsia="tr-TR"/>
        </w:rPr>
        <w:pict>
          <v:shape id="Metin Kutusu 6389" o:spid="_x0000_s2421" type="#_x0000_t202" style="position:absolute;margin-left:59.75pt;margin-top:36.45pt;width:67.85pt;height:52.35pt;z-index:251745280;visibility:visible" filled="f" stroked="f" strokeweight=".5pt">
            <v:textbox>
              <w:txbxContent>
                <w:p w:rsidR="005372CE" w:rsidRDefault="005372CE" w:rsidP="00DA6CCA">
                  <w:r w:rsidRPr="002F6BAA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29" o:spid="_x0000_i1101" type="#_x0000_t75" alt="https://fbcdn-sphotos-c-a.akamaihd.net/hphotos-ak-ash4/s480x480/248873_4360670328893_1281636843_n.jpg" style="width:47.25pt;height:43.5pt;visibility:visible">
                        <v:imagedata r:id="rId4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438" o:spid="_x0000_s2422" type="#_x0000_t202" style="position:absolute;margin-left:122.2pt;margin-top:42pt;width:67.85pt;height:46.65pt;z-index:251743232;visibility:visible" filled="f" stroked="f" strokeweight=".5pt">
            <v:textbox>
              <w:txbxContent>
                <w:p w:rsidR="005372CE" w:rsidRDefault="005372CE" w:rsidP="00DA6CCA">
                  <w:r w:rsidRPr="002F6BAA">
                    <w:rPr>
                      <w:rFonts w:ascii="Trebuchet MS" w:hAnsi="Trebuchet MS" w:cs="Trebuchet MS"/>
                      <w:noProof/>
                      <w:sz w:val="18"/>
                      <w:szCs w:val="18"/>
                      <w:lang w:eastAsia="tr-TR"/>
                    </w:rPr>
                    <w:pict>
                      <v:shape id="Resim 6830" o:spid="_x0000_i1103" type="#_x0000_t75" alt="Galatasaray 3-0 Liverpool maç golleri izle seyret(gs haberleri)spor" style="width:31.5pt;height:31.5pt;visibility:visible">
                        <v:imagedata r:id="rId49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498" o:spid="_x0000_s2423" style="position:absolute;margin-left:-10.65pt;margin-top:7.9pt;width:360.6pt;height:28.1pt;z-index:251736064" coordorigin="567,14787" coordsize="10800,720">
            <v:group id="Group 97" o:spid="_x0000_s2424" style="position:absolute;left:567;top:14787;width:10800;height:720" coordorigin="567,14787" coordsize="10800,720">
              <v:rect id="Rectangle 98" o:spid="_x0000_s2425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426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427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428" style="position:absolute;left:567;top:14787;width:10800;height:720" coordorigin="567,14787" coordsize="10800,720">
              <v:shape id="Freeform 102" o:spid="_x0000_s2429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430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431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432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433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434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435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436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437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438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439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440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441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442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443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444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445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446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447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448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449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450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451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452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453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454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455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456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457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458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459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460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461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462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463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464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465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466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467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468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2C17A4">
        <w:rPr>
          <w:rFonts w:ascii="Nurhan Uz" w:hAnsi="Nurhan Uz" w:cs="Nurhan Uz"/>
          <w:sz w:val="48"/>
          <w:szCs w:val="48"/>
        </w:rPr>
        <w:t>A</w:t>
      </w:r>
      <w:r>
        <w:rPr>
          <w:rFonts w:ascii="Nurhan Uz" w:hAnsi="Nurhan Uz" w:cs="Nurhan Uz"/>
          <w:sz w:val="48"/>
          <w:szCs w:val="48"/>
        </w:rPr>
        <w:t>t</w:t>
      </w:r>
      <w:r w:rsidRPr="002C17A4">
        <w:rPr>
          <w:rFonts w:ascii="Nurhan Uz" w:hAnsi="Nurhan Uz" w:cs="Nurhan Uz"/>
          <w:sz w:val="48"/>
          <w:szCs w:val="48"/>
        </w:rPr>
        <w:t xml:space="preserve">a </w:t>
      </w:r>
      <w:r>
        <w:rPr>
          <w:rFonts w:ascii="Nurhan Uz" w:hAnsi="Nurhan Uz" w:cs="Nurhan Uz"/>
          <w:sz w:val="48"/>
          <w:szCs w:val="48"/>
        </w:rPr>
        <w:t xml:space="preserve">atla, ata   </w:t>
      </w:r>
      <w:r w:rsidRPr="002C17A4">
        <w:rPr>
          <w:rFonts w:ascii="Nurhan Uz" w:hAnsi="Nurhan Uz" w:cs="Nurhan Uz"/>
          <w:sz w:val="48"/>
          <w:szCs w:val="48"/>
        </w:rPr>
        <w:t xml:space="preserve">     al.</w:t>
      </w:r>
    </w:p>
    <w:p w:rsidR="005372CE" w:rsidRDefault="005372CE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580" o:spid="_x0000_s2469" style="position:absolute;margin-left:-10pt;margin-top:6.8pt;width:360.6pt;height:28.1pt;z-index:251744256" coordorigin="567,14787" coordsize="10800,720">
            <v:group id="Group 97" o:spid="_x0000_s2470" style="position:absolute;left:567;top:14787;width:10800;height:720" coordorigin="567,14787" coordsize="10800,720">
              <v:rect id="Rectangle 98" o:spid="_x0000_s247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47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47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474" style="position:absolute;left:567;top:14787;width:10800;height:720" coordorigin="567,14787" coordsize="10800,720">
              <v:shape id="Freeform 102" o:spid="_x0000_s247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47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47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47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47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48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48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48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48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48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48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48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48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48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48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49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49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49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49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49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49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49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49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49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49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50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50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50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50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50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50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50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50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50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50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51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51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51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51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51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Ata           la</w:t>
      </w:r>
      <w:r w:rsidRPr="002C17A4">
        <w:rPr>
          <w:rFonts w:ascii="Nurhan Uz" w:hAnsi="Nurhan Uz" w:cs="Nurhan Uz"/>
          <w:sz w:val="48"/>
          <w:szCs w:val="48"/>
        </w:rPr>
        <w:t>.</w:t>
      </w:r>
    </w:p>
    <w:p w:rsidR="005372CE" w:rsidRDefault="005372CE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72" o:spid="_x0000_s2515" style="position:absolute;margin-left:-9.45pt;margin-top:6.75pt;width:360.6pt;height:28.1pt;z-index:251737088" coordorigin="567,14787" coordsize="10800,720">
            <v:group id="Group 97" o:spid="_x0000_s2516" style="position:absolute;left:567;top:14787;width:10800;height:720" coordorigin="567,14787" coordsize="10800,720">
              <v:rect id="Rectangle 98" o:spid="_x0000_s251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51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51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520" style="position:absolute;left:567;top:14787;width:10800;height:720" coordorigin="567,14787" coordsize="10800,720">
              <v:shape id="Freeform 102" o:spid="_x0000_s252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52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52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52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52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52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52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52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52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53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53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53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53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53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53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53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53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53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53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54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54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54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54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54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54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54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54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54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54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55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55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55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55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55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55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55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55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55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55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56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Lale ata atla  </w:t>
      </w:r>
    </w:p>
    <w:p w:rsidR="005372CE" w:rsidRDefault="005372CE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5552" o:spid="_x0000_s2561" style="position:absolute;margin-left:-11.15pt;margin-top:8pt;width:360.6pt;height:28.1pt;z-index:251738112" coordorigin="567,14787" coordsize="10800,720">
            <v:group id="Group 97" o:spid="_x0000_s2562" style="position:absolute;left:567;top:14787;width:10800;height:720" coordorigin="567,14787" coordsize="10800,720">
              <v:rect id="Rectangle 98" o:spid="_x0000_s256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56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56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566" style="position:absolute;left:567;top:14787;width:10800;height:720" coordorigin="567,14787" coordsize="10800,720">
              <v:shape id="Freeform 102" o:spid="_x0000_s256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56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56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57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57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57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57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57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57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57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57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57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57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58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58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58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58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58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58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58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58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58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58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59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59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59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59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59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59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59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59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59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59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60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60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60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60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60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60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60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Atla Lale atla.</w:t>
      </w:r>
    </w:p>
    <w:p w:rsidR="005372CE" w:rsidRDefault="005372CE" w:rsidP="00DA6CCA">
      <w:pPr>
        <w:spacing w:after="0"/>
        <w:ind w:right="-426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657" o:spid="_x0000_s2607" type="#_x0000_t202" style="position:absolute;margin-left:199.75pt;margin-top:-23.4pt;width:111.5pt;height:94.9pt;z-index:251731968;visibility:visible;mso-wrap-style:none" filled="f" stroked="f" strokeweight=".5pt">
            <v:textbox>
              <w:txbxContent>
                <w:p w:rsidR="005372CE" w:rsidRDefault="005372CE" w:rsidP="00DA6CCA">
                  <w:r w:rsidRPr="00114C98">
                    <w:rPr>
                      <w:noProof/>
                      <w:lang w:eastAsia="tr-TR"/>
                    </w:rPr>
                    <w:pict>
                      <v:shape id="Resim 6831" o:spid="_x0000_i1105" type="#_x0000_t75" style="width:76.5pt;height:90.75pt;visibility:visible">
                        <v:imagedata r:id="rId4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658" o:spid="_x0000_s2608" type="#_x0000_t202" style="position:absolute;margin-left:31pt;margin-top:-15.9pt;width:177pt;height:61.25pt;z-index:251729920;visibility:visible" filled="f" stroked="f" strokeweight=".5pt">
            <v:textbox>
              <w:txbxContent>
                <w:p w:rsidR="005372CE" w:rsidRPr="007226AB" w:rsidRDefault="005372CE" w:rsidP="00DA6CCA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3659" o:spid="_x0000_s2609" style="position:absolute;margin-left:28.6pt;margin-top:-15.9pt;width:169.25pt;height:52.8pt;z-index:251730944;visibility:visible;v-text-anchor:middle" arcsize="10923f" filled="f" strokecolor="#243f60" strokeweight="2pt"/>
        </w:pict>
      </w:r>
    </w:p>
    <w:p w:rsidR="005372CE" w:rsidRDefault="005372CE" w:rsidP="00DA6CCA">
      <w:pPr>
        <w:spacing w:after="0"/>
        <w:ind w:right="-426"/>
        <w:jc w:val="both"/>
        <w:rPr>
          <w:rFonts w:ascii="Arial" w:hAnsi="Arial" w:cs="Arial"/>
          <w:noProof/>
          <w:color w:val="0000FF"/>
          <w:sz w:val="27"/>
          <w:szCs w:val="27"/>
          <w:lang w:eastAsia="tr-TR"/>
        </w:rPr>
      </w:pPr>
      <w:r>
        <w:rPr>
          <w:noProof/>
          <w:lang w:eastAsia="tr-TR"/>
        </w:rPr>
        <w:pict>
          <v:shape id="Metin Kutusu 6832" o:spid="_x0000_s2610" type="#_x0000_t202" style="position:absolute;left:0;text-align:left;margin-left:74.85pt;margin-top:8.35pt;width:129.15pt;height:106.2pt;z-index:251758592;visibility:visible" stroked="f" strokeweight=".5pt">
            <v:textbox>
              <w:txbxContent>
                <w:p w:rsidR="005372CE" w:rsidRPr="00E52836" w:rsidRDefault="005372CE" w:rsidP="00DA6CCA">
                  <w:r w:rsidRPr="002F6BAA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6833" o:spid="_x0000_i1107" type="#_x0000_t75" alt="https://encrypted-tbn2.gstatic.com/images?q=tbn:ANd9GcSg_ABqPlWNHHresIY_hfCCvHN2gHwqKC23D-WqlhVPKicHdTB02Q" style="width:93.75pt;height:82.5pt;visibility:visible">
                        <v:imagedata r:id="rId39" o:title="" croptop="3038f" cropbottom="5739f" cropleft="4521f" cropright="6402f"/>
                      </v:shape>
                    </w:pict>
                  </w:r>
                </w:p>
              </w:txbxContent>
            </v:textbox>
          </v:shape>
        </w:pict>
      </w:r>
    </w:p>
    <w:p w:rsidR="005372CE" w:rsidRPr="00E52836" w:rsidRDefault="005372CE" w:rsidP="00DA6CCA">
      <w:pPr>
        <w:spacing w:after="0"/>
        <w:ind w:right="-426"/>
        <w:jc w:val="both"/>
        <w:rPr>
          <w:rFonts w:ascii="Arial" w:hAnsi="Arial" w:cs="Arial"/>
          <w:noProof/>
          <w:color w:val="0000FF"/>
          <w:sz w:val="27"/>
          <w:szCs w:val="27"/>
          <w:lang w:eastAsia="tr-TR"/>
        </w:rPr>
      </w:pPr>
    </w:p>
    <w:p w:rsidR="005372CE" w:rsidRPr="00E52836" w:rsidRDefault="005372CE" w:rsidP="00DA6CCA">
      <w:pPr>
        <w:pStyle w:val="Heading2"/>
        <w:rPr>
          <w:rFonts w:cs="Times New Roman"/>
          <w:noProof/>
          <w:sz w:val="27"/>
          <w:szCs w:val="27"/>
          <w:lang w:eastAsia="tr-TR"/>
        </w:rPr>
      </w:pPr>
    </w:p>
    <w:p w:rsidR="005372CE" w:rsidRPr="00E52836" w:rsidRDefault="005372CE" w:rsidP="00DA6CCA">
      <w:pPr>
        <w:spacing w:after="0"/>
        <w:ind w:right="-426"/>
        <w:jc w:val="both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</w:p>
    <w:p w:rsidR="005372CE" w:rsidRDefault="005372CE" w:rsidP="00DA6CCA">
      <w:pPr>
        <w:spacing w:after="0"/>
        <w:ind w:right="55"/>
        <w:jc w:val="center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443" o:spid="_x0000_s2611" style="position:absolute;left:0;text-align:left;margin-left:-10.55pt;margin-top:8.1pt;width:360.6pt;height:28.1pt;z-index:251747328" coordorigin="567,14787" coordsize="10800,720">
            <v:group id="Group 97" o:spid="_x0000_s2612" style="position:absolute;left:567;top:14787;width:10800;height:720" coordorigin="567,14787" coordsize="10800,720">
              <v:rect id="Rectangle 98" o:spid="_x0000_s261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61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61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616" style="position:absolute;left:567;top:14787;width:10800;height:720" coordorigin="567,14787" coordsize="10800,720">
              <v:shape id="Freeform 102" o:spid="_x0000_s261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61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61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62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62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62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62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62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62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62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62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62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62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63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63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63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63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63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63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63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63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63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63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64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64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64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64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64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64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64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64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64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64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65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65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65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65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65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65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65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ALA AT</w:t>
      </w:r>
    </w:p>
    <w:p w:rsidR="005372CE" w:rsidRDefault="005372CE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489" o:spid="_x0000_s2657" style="position:absolute;margin-left:-10.5pt;margin-top:7.7pt;width:360.6pt;height:28.1pt;z-index:251748352" coordorigin="567,14787" coordsize="10800,720">
            <v:group id="Group 97" o:spid="_x0000_s2658" style="position:absolute;left:567;top:14787;width:10800;height:720" coordorigin="567,14787" coordsize="10800,720">
              <v:rect id="Rectangle 98" o:spid="_x0000_s265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66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66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662" style="position:absolute;left:567;top:14787;width:10800;height:720" coordorigin="567,14787" coordsize="10800,720">
              <v:shape id="Freeform 102" o:spid="_x0000_s266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66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66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66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66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66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66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67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67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67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67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67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67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67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67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67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67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68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68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68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68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68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68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68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68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68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68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69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69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69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69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69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69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69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69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69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69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70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70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70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Al      </w:t>
      </w:r>
      <w:r w:rsidRPr="004B090A">
        <w:rPr>
          <w:rFonts w:ascii="Nurhan Uz" w:hAnsi="Nurhan Uz" w:cs="Nurhan Uz"/>
          <w:sz w:val="48"/>
          <w:szCs w:val="48"/>
        </w:rPr>
        <w:t xml:space="preserve"> al.</w:t>
      </w:r>
    </w:p>
    <w:p w:rsidR="005372CE" w:rsidRDefault="005372CE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535" o:spid="_x0000_s2703" style="position:absolute;margin-left:-10.5pt;margin-top:7.7pt;width:360.6pt;height:28.1pt;z-index:251753472" coordorigin="567,14787" coordsize="10800,720">
            <v:group id="Group 97" o:spid="_x0000_s2704" style="position:absolute;left:567;top:14787;width:10800;height:720" coordorigin="567,14787" coordsize="10800,720">
              <v:rect id="Rectangle 98" o:spid="_x0000_s2705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706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707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708" style="position:absolute;left:567;top:14787;width:10800;height:720" coordorigin="567,14787" coordsize="10800,720">
              <v:shape id="Freeform 102" o:spid="_x0000_s2709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710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711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712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713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714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715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716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717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718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719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720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721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722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723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724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725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726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727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728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729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730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731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732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733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734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735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736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737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738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739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740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741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742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743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744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745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746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747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748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Al       </w:t>
      </w:r>
      <w:r w:rsidRPr="004B090A">
        <w:rPr>
          <w:rFonts w:ascii="Nurhan Uz" w:hAnsi="Nurhan Uz" w:cs="Nurhan Uz"/>
          <w:sz w:val="48"/>
          <w:szCs w:val="48"/>
        </w:rPr>
        <w:t xml:space="preserve"> al.</w:t>
      </w:r>
    </w:p>
    <w:p w:rsidR="005372CE" w:rsidRPr="0022562D" w:rsidRDefault="005372CE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shape id="Metin Kutusu 6581" o:spid="_x0000_s2749" type="#_x0000_t202" style="position:absolute;margin-left:175.15pt;margin-top:37.6pt;width:67.85pt;height:55.6pt;z-index:251757568;visibility:visible" filled="f" stroked="f" strokeweight=".5pt">
            <v:textbox>
              <w:txbxContent>
                <w:p w:rsidR="005372CE" w:rsidRDefault="005372CE" w:rsidP="00DA6CCA">
                  <w:r w:rsidRPr="002F6BAA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15" o:spid="_x0000_i1110" type="#_x0000_t75" alt="https://fbcdn-sphotos-c-a.akamaihd.net/hphotos-ak-ash4/s480x480/248873_4360670328893_1281636843_n.jpg" style="width:47.25pt;height:43.5pt;visibility:visible">
                        <v:imagedata r:id="rId47" o:title=""/>
                      </v:shape>
                    </w:pict>
                  </w:r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816" o:spid="_x0000_i1111" type="#_x0000_t75" alt="http://www.hediyeler.org/wp-content/uploads/2009/05/maydanoz.jpg" style="width:52.5pt;height:46.5pt;visibility:visible">
                        <v:imagedata r:id="rId4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6582" o:spid="_x0000_s2750" style="position:absolute;margin-left:-10.65pt;margin-top:8.05pt;width:360.6pt;height:28.1pt;z-index:251749376" coordorigin="567,14787" coordsize="10800,720">
            <v:group id="Group 97" o:spid="_x0000_s2751" style="position:absolute;left:567;top:14787;width:10800;height:720" coordorigin="567,14787" coordsize="10800,720">
              <v:rect id="Rectangle 98" o:spid="_x0000_s275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75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75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755" style="position:absolute;left:567;top:14787;width:10800;height:720" coordorigin="567,14787" coordsize="10800,720">
              <v:shape id="Freeform 102" o:spid="_x0000_s275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75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75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75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76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76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76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76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76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76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76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76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76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76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77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77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77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77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77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77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77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77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77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77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78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78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78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78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78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78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78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78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78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78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79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79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79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79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79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79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Ela atal,       at al.</w:t>
      </w:r>
    </w:p>
    <w:p w:rsidR="005372CE" w:rsidRPr="002C17A4" w:rsidRDefault="005372CE" w:rsidP="00DA6CCA">
      <w:pPr>
        <w:spacing w:after="0"/>
        <w:ind w:right="-426"/>
        <w:rPr>
          <w:rFonts w:ascii="Nurhan Uz" w:hAnsi="Nurhan Uz" w:cs="Nurhan Uz"/>
          <w:noProof/>
          <w:sz w:val="10"/>
          <w:szCs w:val="10"/>
          <w:lang w:eastAsia="tr-TR"/>
        </w:rPr>
      </w:pPr>
      <w:r>
        <w:rPr>
          <w:noProof/>
          <w:lang w:eastAsia="tr-TR"/>
        </w:rPr>
        <w:pict>
          <v:shape id="Metin Kutusu 6628" o:spid="_x0000_s2796" type="#_x0000_t202" style="position:absolute;margin-left:59.75pt;margin-top:36.45pt;width:67.85pt;height:52.35pt;z-index:251756544;visibility:visible" filled="f" stroked="f" strokeweight=".5pt">
            <v:textbox>
              <w:txbxContent>
                <w:p w:rsidR="005372CE" w:rsidRDefault="005372CE" w:rsidP="00DA6CCA">
                  <w:r w:rsidRPr="002F6BAA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17" o:spid="_x0000_i1113" type="#_x0000_t75" alt="https://fbcdn-sphotos-c-a.akamaihd.net/hphotos-ak-ash4/s480x480/248873_4360670328893_1281636843_n.jpg" style="width:47.25pt;height:43.5pt;visibility:visible">
                        <v:imagedata r:id="rId4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629" o:spid="_x0000_s2797" type="#_x0000_t202" style="position:absolute;margin-left:122.2pt;margin-top:42pt;width:67.85pt;height:46.65pt;z-index:251754496;visibility:visible" filled="f" stroked="f" strokeweight=".5pt">
            <v:textbox>
              <w:txbxContent>
                <w:p w:rsidR="005372CE" w:rsidRDefault="005372CE" w:rsidP="00DA6CCA">
                  <w:r w:rsidRPr="002F6BAA">
                    <w:rPr>
                      <w:rFonts w:ascii="Trebuchet MS" w:hAnsi="Trebuchet MS" w:cs="Trebuchet MS"/>
                      <w:noProof/>
                      <w:sz w:val="18"/>
                      <w:szCs w:val="18"/>
                      <w:lang w:eastAsia="tr-TR"/>
                    </w:rPr>
                    <w:pict>
                      <v:shape id="Resim 6818" o:spid="_x0000_i1115" type="#_x0000_t75" alt="Galatasaray 3-0 Liverpool maç golleri izle seyret(gs haberleri)spor" style="width:31.5pt;height:31.5pt;visibility:visible">
                        <v:imagedata r:id="rId49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6630" o:spid="_x0000_s2798" style="position:absolute;margin-left:-10.65pt;margin-top:7.9pt;width:360.6pt;height:28.1pt;z-index:251750400" coordorigin="567,14787" coordsize="10800,720">
            <v:group id="Group 97" o:spid="_x0000_s2799" style="position:absolute;left:567;top:14787;width:10800;height:720" coordorigin="567,14787" coordsize="10800,720">
              <v:rect id="Rectangle 98" o:spid="_x0000_s280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80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80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803" style="position:absolute;left:567;top:14787;width:10800;height:720" coordorigin="567,14787" coordsize="10800,720">
              <v:shape id="Freeform 102" o:spid="_x0000_s280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80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80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80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80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80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81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81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81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81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81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81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81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81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81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81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82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82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82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82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82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82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82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82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82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82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83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83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83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83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83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83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83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83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83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83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84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84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84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84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2C17A4">
        <w:rPr>
          <w:rFonts w:ascii="Nurhan Uz" w:hAnsi="Nurhan Uz" w:cs="Nurhan Uz"/>
          <w:sz w:val="48"/>
          <w:szCs w:val="48"/>
        </w:rPr>
        <w:t>A</w:t>
      </w:r>
      <w:r>
        <w:rPr>
          <w:rFonts w:ascii="Nurhan Uz" w:hAnsi="Nurhan Uz" w:cs="Nurhan Uz"/>
          <w:sz w:val="48"/>
          <w:szCs w:val="48"/>
        </w:rPr>
        <w:t>t</w:t>
      </w:r>
      <w:r w:rsidRPr="002C17A4">
        <w:rPr>
          <w:rFonts w:ascii="Nurhan Uz" w:hAnsi="Nurhan Uz" w:cs="Nurhan Uz"/>
          <w:sz w:val="48"/>
          <w:szCs w:val="48"/>
        </w:rPr>
        <w:t xml:space="preserve">a </w:t>
      </w:r>
      <w:r>
        <w:rPr>
          <w:rFonts w:ascii="Nurhan Uz" w:hAnsi="Nurhan Uz" w:cs="Nurhan Uz"/>
          <w:sz w:val="48"/>
          <w:szCs w:val="48"/>
        </w:rPr>
        <w:t xml:space="preserve">     , ata</w:t>
      </w:r>
      <w:r w:rsidRPr="002C17A4">
        <w:rPr>
          <w:rFonts w:ascii="Nurhan Uz" w:hAnsi="Nurhan Uz" w:cs="Nurhan Uz"/>
          <w:sz w:val="48"/>
          <w:szCs w:val="48"/>
        </w:rPr>
        <w:t xml:space="preserve">     al.</w:t>
      </w:r>
    </w:p>
    <w:p w:rsidR="005372CE" w:rsidRDefault="005372CE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676" o:spid="_x0000_s2844" style="position:absolute;margin-left:-10pt;margin-top:6.8pt;width:360.6pt;height:28.1pt;z-index:251755520" coordorigin="567,14787" coordsize="10800,720">
            <v:group id="Group 97" o:spid="_x0000_s2845" style="position:absolute;left:567;top:14787;width:10800;height:720" coordorigin="567,14787" coordsize="10800,720">
              <v:rect id="Rectangle 98" o:spid="_x0000_s284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84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84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849" style="position:absolute;left:567;top:14787;width:10800;height:720" coordorigin="567,14787" coordsize="10800,720">
              <v:shape id="Freeform 102" o:spid="_x0000_s285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85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85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85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85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85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85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85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85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85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86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86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86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86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86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86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86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86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86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86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87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87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87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87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87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87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87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87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87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87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88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88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88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88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88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88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88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88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88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88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la</w:t>
      </w:r>
      <w:r w:rsidRPr="002C17A4">
        <w:rPr>
          <w:rFonts w:ascii="Nurhan Uz" w:hAnsi="Nurhan Uz" w:cs="Nurhan Uz"/>
          <w:sz w:val="48"/>
          <w:szCs w:val="48"/>
        </w:rPr>
        <w:t>.</w:t>
      </w:r>
    </w:p>
    <w:p w:rsidR="005372CE" w:rsidRDefault="005372CE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722" o:spid="_x0000_s2890" style="position:absolute;margin-left:-9.45pt;margin-top:6.75pt;width:360.6pt;height:28.1pt;z-index:251751424" coordorigin="567,14787" coordsize="10800,720">
            <v:group id="Group 97" o:spid="_x0000_s2891" style="position:absolute;left:567;top:14787;width:10800;height:720" coordorigin="567,14787" coordsize="10800,720">
              <v:rect id="Rectangle 98" o:spid="_x0000_s289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89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89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895" style="position:absolute;left:567;top:14787;width:10800;height:720" coordorigin="567,14787" coordsize="10800,720">
              <v:shape id="Freeform 102" o:spid="_x0000_s289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89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89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89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90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90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90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90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90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90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90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90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90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90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91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91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91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91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91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91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91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91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91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91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92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92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92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92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92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92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92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92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92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92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93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93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93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93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93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93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Lale        atla.  </w:t>
      </w:r>
    </w:p>
    <w:p w:rsidR="005372CE" w:rsidRPr="00C10ACD" w:rsidRDefault="005372CE" w:rsidP="00C10ACD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  <w:sectPr w:rsidR="005372CE" w:rsidRPr="00C10ACD" w:rsidSect="00C10ACD">
          <w:pgSz w:w="16838" w:h="11906" w:orient="landscape"/>
          <w:pgMar w:top="709" w:right="851" w:bottom="567" w:left="709" w:header="708" w:footer="708" w:gutter="0"/>
          <w:cols w:num="2" w:space="708"/>
          <w:docGrid w:linePitch="360"/>
        </w:sectPr>
      </w:pPr>
      <w:r>
        <w:rPr>
          <w:noProof/>
          <w:lang w:eastAsia="tr-TR"/>
        </w:rPr>
        <w:pict>
          <v:group id="Grup 6768" o:spid="_x0000_s2936" style="position:absolute;margin-left:-11.15pt;margin-top:8pt;width:360.6pt;height:28.1pt;z-index:251752448" coordorigin="567,14787" coordsize="10800,720">
            <v:group id="Group 97" o:spid="_x0000_s2937" style="position:absolute;left:567;top:14787;width:10800;height:720" coordorigin="567,14787" coordsize="10800,720">
              <v:rect id="Rectangle 98" o:spid="_x0000_s293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93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94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941" style="position:absolute;left:567;top:14787;width:10800;height:720" coordorigin="567,14787" coordsize="10800,720">
              <v:shape id="Freeform 102" o:spid="_x0000_s294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94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94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94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94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94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94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94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95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95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95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95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95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95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95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95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95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95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96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96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96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96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96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96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96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96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96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96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97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97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97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97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97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97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97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97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97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97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98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98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Atla Lale          .</w:t>
      </w:r>
    </w:p>
    <w:p w:rsidR="005372CE" w:rsidRPr="004F2C55" w:rsidRDefault="005372CE" w:rsidP="004F2C55">
      <w:pPr>
        <w:spacing w:after="0"/>
        <w:ind w:right="-426" w:hanging="426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698" o:spid="_x0000_s2982" type="#_x0000_t202" style="position:absolute;margin-left:105.05pt;margin-top:58.9pt;width:58.6pt;height:62.7pt;z-index:251387904;visibility:visible" filled="f" stroked="f" strokeweight=".5pt">
            <v:textbox>
              <w:txbxContent>
                <w:p w:rsidR="005372CE" w:rsidRPr="00CA3E85" w:rsidRDefault="005372CE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4" o:spid="_x0000_s2983" type="#_x0000_t202" style="position:absolute;margin-left:100.6pt;margin-top:25.75pt;width:95.05pt;height:78pt;z-index:251386880;visibility:visible" filled="f" stroked="f" strokeweight=".5pt">
            <v:textbox>
              <w:txbxContent>
                <w:p w:rsidR="005372CE" w:rsidRPr="00CA3E85" w:rsidRDefault="005372CE" w:rsidP="004F2C55">
                  <w:pPr>
                    <w:rPr>
                      <w:rFonts w:ascii="Hand writing Mutlu" w:hAnsi="Hand writing Mutlu" w:cs="Hand writing Mutlu"/>
                      <w:color w:val="FF0000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5" o:spid="_x0000_s2984" type="#_x0000_t202" style="position:absolute;margin-left:-41.4pt;margin-top:-35.8pt;width:155.55pt;height:113.1pt;z-index:251383808;visibility:visible;mso-wrap-style:none" filled="f" stroked="f" strokeweight=".5pt">
            <v:textbox style="mso-fit-shape-to-text:t">
              <w:txbxContent>
                <w:p w:rsidR="005372CE" w:rsidRDefault="005372CE" w:rsidP="004F2C55">
                  <w:r w:rsidRPr="00114C98">
                    <w:rPr>
                      <w:noProof/>
                      <w:lang w:eastAsia="tr-TR"/>
                    </w:rPr>
                    <w:pict>
                      <v:shape id="Resim 6837" o:spid="_x0000_i1117" type="#_x0000_t75" style="width:124.5pt;height:78.75pt;visibility:visible">
                        <v:imagedata r:id="rId50" o:title="" croptop="4501f" cropbottom="6574f" cropleft="2982f" cropright="1977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2" o:spid="_x0000_s2985" type="#_x0000_t202" style="position:absolute;margin-left:331.25pt;margin-top:-22.8pt;width:159.4pt;height:117pt;z-index:251384832;visibility:visible;mso-wrap-style:none" filled="f" stroked="f" strokeweight=".5pt">
            <v:textbox style="mso-fit-shape-to-text:t">
              <w:txbxContent>
                <w:p w:rsidR="005372CE" w:rsidRDefault="005372CE" w:rsidP="004F2C55">
                  <w:r w:rsidRPr="00114C98">
                    <w:rPr>
                      <w:noProof/>
                      <w:lang w:eastAsia="tr-TR"/>
                    </w:rPr>
                    <w:pict>
                      <v:shape id="Resim 6838" o:spid="_x0000_i1119" type="#_x0000_t75" style="width:99.75pt;height:1in;visibility:visible">
                        <v:imagedata r:id="rId36" o:title="" croptop="2791f" cropbottom="7100f" cropleft="2166f" cropright="3296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3" o:spid="_x0000_s2986" type="#_x0000_t202" style="position:absolute;margin-left:215.3pt;margin-top:60.15pt;width:104.75pt;height:66.9pt;z-index:251390976;visibility:visible" filled="f" stroked="f" strokeweight=".5pt">
            <v:textbox>
              <w:txbxContent>
                <w:p w:rsidR="005372CE" w:rsidRPr="00CA3E85" w:rsidRDefault="005372CE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et</w:t>
                  </w: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6" o:spid="_x0000_s2987" type="#_x0000_t202" style="position:absolute;margin-left:126.2pt;margin-top:-5.65pt;width:197.55pt;height:48.6pt;z-index:251385856;visibility:visible" filled="f" stroked="f" strokeweight=".5pt">
            <v:textbox>
              <w:txbxContent>
                <w:p w:rsidR="005372CE" w:rsidRPr="007226AB" w:rsidRDefault="005372CE" w:rsidP="004F2C55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697" o:spid="_x0000_s2988" style="position:absolute;margin-left:105.15pt;margin-top:-6.05pt;width:230.4pt;height:52.8pt;z-index:251382784;visibility:visible;v-text-anchor:middle" arcsize="10923f" filled="f" strokecolor="#243f60" strokeweight="2pt"/>
        </w:pict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</w:p>
    <w:p w:rsidR="005372CE" w:rsidRDefault="005372CE" w:rsidP="004F2C55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Düz Ok Bağlayıcısı 699" o:spid="_x0000_s2989" type="#_x0000_t32" style="position:absolute;margin-left:159.05pt;margin-top:20.8pt;width:58.25pt;height:13.6pt;flip:y;z-index:251389952;visibility:visible" strokeweight="1.5pt">
            <v:stroke endarrow="open"/>
          </v:shape>
        </w:pict>
      </w:r>
      <w:r>
        <w:rPr>
          <w:noProof/>
          <w:lang w:eastAsia="tr-TR"/>
        </w:rPr>
        <w:pict>
          <v:shape id="Düz Ok Bağlayıcısı 700" o:spid="_x0000_s2990" type="#_x0000_t32" style="position:absolute;margin-left:158.4pt;margin-top:-.2pt;width:60.8pt;height:9.8pt;z-index:251388928;visibility:visible" strokeweight="1.5pt">
            <v:stroke endarrow="open"/>
          </v:shape>
        </w:pict>
      </w:r>
    </w:p>
    <w:p w:rsidR="005372CE" w:rsidRDefault="005372CE" w:rsidP="004F2C55">
      <w:pPr>
        <w:ind w:hanging="142"/>
        <w:rPr>
          <w:i/>
          <w:iCs/>
          <w:sz w:val="16"/>
          <w:szCs w:val="16"/>
        </w:rPr>
      </w:pPr>
    </w:p>
    <w:p w:rsidR="005372CE" w:rsidRDefault="005372CE" w:rsidP="004F2C55">
      <w:pPr>
        <w:ind w:hanging="142"/>
        <w:rPr>
          <w:i/>
          <w:iCs/>
          <w:sz w:val="16"/>
          <w:szCs w:val="16"/>
        </w:rPr>
      </w:pPr>
      <w:r>
        <w:rPr>
          <w:noProof/>
          <w:lang w:eastAsia="tr-TR"/>
        </w:rPr>
        <w:pict>
          <v:shape id="Metin Kutusu 209" o:spid="_x0000_s2991" type="#_x0000_t202" style="position:absolute;margin-left:-15.3pt;margin-top:5.5pt;width:104.75pt;height:66.9pt;z-index:251396096;visibility:visible" filled="f" stroked="f" strokeweight=".5pt">
            <v:textbox>
              <w:txbxContent>
                <w:p w:rsidR="005372CE" w:rsidRPr="00CA3E85" w:rsidRDefault="005372CE" w:rsidP="00CA3E8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et</w:t>
                  </w: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</w:p>
                <w:p w:rsidR="005372CE" w:rsidRPr="003A229F" w:rsidRDefault="005372CE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03" o:spid="_x0000_s2992" type="#_x0000_t202" style="position:absolute;margin-left:267.25pt;margin-top:6.15pt;width:120.9pt;height:102pt;z-index:251397120;visibility:visible" filled="f" stroked="f" strokeweight=".5pt">
            <v:textbox>
              <w:txbxContent>
                <w:p w:rsidR="005372CE" w:rsidRPr="003A229F" w:rsidRDefault="005372CE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839" o:spid="_x0000_i1121" type="#_x0000_t75" alt="http://www.doktorlarhaber.com/wp-content/uploads/2012/01/78951.jpg" style="width:84pt;height:57pt;flip:x;visibility:visible">
                        <v:imagedata r:id="rId51" o:title="" cropbottom="13248f" cropright="13498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840" o:spid="_x0000_s2993" type="#_x0000_t202" style="position:absolute;margin-left:355.4pt;margin-top:8.55pt;width:104.75pt;height:66.9pt;z-index:251759616;visibility:visible" filled="f" stroked="f" strokeweight=".5pt">
            <v:textbox>
              <w:txbxContent>
                <w:p w:rsidR="005372CE" w:rsidRPr="003A229F" w:rsidRDefault="005372CE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at.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02" o:spid="_x0000_s2994" type="#_x0000_t202" style="position:absolute;margin-left:170pt;margin-top:10.55pt;width:104.75pt;height:66.9pt;z-index:251398144;visibility:visible" filled="f" stroked="f" strokeweight=".5pt">
            <v:textbox>
              <w:txbxContent>
                <w:p w:rsidR="005372CE" w:rsidRPr="003A229F" w:rsidRDefault="005372CE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  <w:r w:rsidRPr="003B7BF8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te</w:t>
                  </w:r>
                </w:p>
              </w:txbxContent>
            </v:textbox>
          </v:shape>
        </w:pict>
      </w:r>
    </w:p>
    <w:p w:rsidR="005372CE" w:rsidRDefault="005372CE" w:rsidP="004F2C55">
      <w:pPr>
        <w:ind w:hanging="142"/>
        <w:rPr>
          <w:i/>
          <w:iCs/>
          <w:sz w:val="16"/>
          <w:szCs w:val="16"/>
        </w:rPr>
      </w:pPr>
    </w:p>
    <w:p w:rsidR="005372CE" w:rsidRDefault="005372CE" w:rsidP="004F2C55">
      <w:pPr>
        <w:ind w:hanging="142"/>
        <w:rPr>
          <w:i/>
          <w:iCs/>
          <w:sz w:val="16"/>
          <w:szCs w:val="16"/>
        </w:rPr>
      </w:pPr>
    </w:p>
    <w:p w:rsidR="005372CE" w:rsidRPr="00ED409A" w:rsidRDefault="005372CE" w:rsidP="004F2C55">
      <w:pPr>
        <w:ind w:hanging="142"/>
        <w:rPr>
          <w:i/>
          <w:iCs/>
          <w:sz w:val="16"/>
          <w:szCs w:val="16"/>
        </w:rPr>
      </w:pPr>
      <w:r>
        <w:rPr>
          <w:noProof/>
          <w:lang w:eastAsia="tr-TR"/>
        </w:rPr>
        <w:pict>
          <v:shape id="Metin Kutusu 218" o:spid="_x0000_s2995" type="#_x0000_t202" style="position:absolute;margin-left:-49.25pt;margin-top:8.4pt;width:102.45pt;height:121.65pt;z-index:251394048;visibility:visible;mso-wrap-style:none" filled="f" stroked="f" strokeweight=".5pt">
            <v:textbox style="mso-fit-shape-to-text:t">
              <w:txbxContent>
                <w:p w:rsidR="005372CE" w:rsidRDefault="005372CE" w:rsidP="004F2C55">
                  <w:r w:rsidRPr="00114C98">
                    <w:rPr>
                      <w:noProof/>
                      <w:lang w:eastAsia="tr-TR"/>
                    </w:rPr>
                    <w:pict>
                      <v:shape id="Resim 6841" o:spid="_x0000_i1123" type="#_x0000_t75" style="width:83.25pt;height:100.5pt;visibility:visible">
                        <v:imagedata r:id="rId52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Pr="0081318E" w:rsidRDefault="005372CE" w:rsidP="004F2C55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25" o:spid="_x0000_s2996" type="#_x0000_t202" style="position:absolute;margin-left:388.4pt;margin-top:2.55pt;width:126pt;height:99.05pt;z-index:251395072;visibility:visible;mso-wrap-style:none" filled="f" stroked="f" strokeweight=".5pt">
            <v:textbox style="mso-fit-shape-to-text:t">
              <w:txbxContent>
                <w:p w:rsidR="005372CE" w:rsidRDefault="005372CE" w:rsidP="004F2C55">
                  <w:r w:rsidRPr="00114C98">
                    <w:rPr>
                      <w:noProof/>
                      <w:lang w:eastAsia="tr-TR"/>
                    </w:rPr>
                    <w:pict>
                      <v:shape id="Resim 6842" o:spid="_x0000_i1125" type="#_x0000_t75" style="width:114.75pt;height:93pt;visibility:visible">
                        <v:imagedata r:id="rId53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Pr="00196A0D" w:rsidRDefault="005372CE" w:rsidP="004F2C55">
      <w:pPr>
        <w:rPr>
          <w:sz w:val="80"/>
          <w:szCs w:val="80"/>
        </w:rPr>
      </w:pPr>
      <w:r>
        <w:rPr>
          <w:noProof/>
          <w:lang w:eastAsia="tr-TR"/>
        </w:rPr>
        <w:pict>
          <v:roundrect id="Yuvarlatılmış Dikdörtgen 230" o:spid="_x0000_s2997" style="position:absolute;margin-left:62.7pt;margin-top:6.25pt;width:332.95pt;height:52.8pt;z-index:25139200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233" o:spid="_x0000_s2998" type="#_x0000_t202" style="position:absolute;margin-left:65.35pt;margin-top:2pt;width:325.65pt;height:61.25pt;z-index:251393024;visibility:visible" filled="f" stroked="f" strokeweight=".5pt">
            <v:textbox>
              <w:txbxContent>
                <w:p w:rsidR="005372CE" w:rsidRPr="007226AB" w:rsidRDefault="005372CE" w:rsidP="004F2C55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 - Okuyalım</w:t>
                  </w:r>
                </w:p>
              </w:txbxContent>
            </v:textbox>
          </v:shape>
        </w:pict>
      </w:r>
    </w:p>
    <w:p w:rsidR="005372CE" w:rsidRDefault="005372CE" w:rsidP="00DE4E4F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6918" o:spid="_x0000_s2999" style="position:absolute;margin-left:-24pt;margin-top:13pt;width:513.4pt;height:40.1pt;z-index:251769856" coordorigin="567,14787" coordsize="10800,720">
            <v:group id="Group 97" o:spid="_x0000_s3000" style="position:absolute;left:567;top:14787;width:10800;height:720" coordorigin="567,14787" coordsize="10800,720">
              <v:rect id="Rectangle 98" o:spid="_x0000_s300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00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00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004" style="position:absolute;left:567;top:14787;width:10800;height:720" coordorigin="567,14787" coordsize="10800,720">
              <v:shape id="Freeform 102" o:spid="_x0000_s300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00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00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00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00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01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01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01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01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01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01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01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01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01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01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02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02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02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02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02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02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02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02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02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02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03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03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03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03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03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03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03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03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03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03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04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04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04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04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04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6964" o:spid="_x0000_s3045" type="#_x0000_t5" style="position:absolute;margin-left:-24.1pt;margin-top:13.3pt;width:31.2pt;height:10.8pt;z-index:25176064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6965" o:spid="_x0000_s3046" style="position:absolute;margin-left:-24.15pt;margin-top:24.55pt;width:31.2pt;height:27.85pt;z-index:2517616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6966" o:spid="_x0000_s3047" style="position:absolute;margin-left:-10.85pt;margin-top:27.7pt;width:6pt;height:12pt;z-index:25176371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6967" o:spid="_x0000_s3048" style="position:absolute;z-index:25176883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6968" o:spid="_x0000_s3049" style="position:absolute;z-index:25176780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6969" o:spid="_x0000_s3050" style="position:absolute;z-index:25176678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6970" o:spid="_x0000_s3051" style="position:absolute;z-index:25176576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6971" o:spid="_x0000_s3052" style="position:absolute;z-index:25176473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6972" o:spid="_x0000_s3053" style="position:absolute;z-index:251762688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eteeteeteeteeteeteeteete</w:t>
      </w:r>
    </w:p>
    <w:p w:rsidR="005372CE" w:rsidRDefault="005372CE" w:rsidP="0076591B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6973" o:spid="_x0000_s3054" style="position:absolute;margin-left:-24pt;margin-top:13pt;width:513.4pt;height:40.1pt;z-index:251780096" coordorigin="567,14787" coordsize="10800,720">
            <v:group id="Group 97" o:spid="_x0000_s3055" style="position:absolute;left:567;top:14787;width:10800;height:720" coordorigin="567,14787" coordsize="10800,720">
              <v:rect id="Rectangle 98" o:spid="_x0000_s305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05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05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059" style="position:absolute;left:567;top:14787;width:10800;height:720" coordorigin="567,14787" coordsize="10800,720">
              <v:shape id="Freeform 102" o:spid="_x0000_s306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06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06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06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06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06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06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06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06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06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07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07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07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07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07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07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07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07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07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07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08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08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08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08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08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08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08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08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08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08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09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09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09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09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09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09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09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09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09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09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019" o:spid="_x0000_s3100" type="#_x0000_t5" style="position:absolute;margin-left:-24.1pt;margin-top:13.3pt;width:31.2pt;height:10.8pt;z-index:2517708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20" o:spid="_x0000_s3101" style="position:absolute;margin-left:-24.15pt;margin-top:24.55pt;width:31.2pt;height:27.85pt;z-index:2517719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21" o:spid="_x0000_s3102" style="position:absolute;margin-left:-10.85pt;margin-top:27.7pt;width:6pt;height:12pt;z-index:25177395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022" o:spid="_x0000_s3103" style="position:absolute;z-index:25177907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023" o:spid="_x0000_s3104" style="position:absolute;z-index:25177804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024" o:spid="_x0000_s3105" style="position:absolute;z-index:25177702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025" o:spid="_x0000_s3106" style="position:absolute;z-index:25177600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026" o:spid="_x0000_s3107" style="position:absolute;z-index:25177497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027" o:spid="_x0000_s3108" style="position:absolute;z-index:251772928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ete</w:t>
      </w:r>
      <w:r>
        <w:rPr>
          <w:rFonts w:ascii="Nurhan Uz" w:hAnsi="Nurhan Uz" w:cs="Nurhan Uz"/>
          <w:sz w:val="72"/>
          <w:szCs w:val="72"/>
        </w:rPr>
        <w:t>eteeteeteeteeteeteete</w:t>
      </w:r>
    </w:p>
    <w:p w:rsidR="005372CE" w:rsidRDefault="005372CE" w:rsidP="0076591B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028" o:spid="_x0000_s3109" style="position:absolute;margin-left:-24pt;margin-top:13pt;width:513.4pt;height:40.1pt;z-index:251790336" coordorigin="567,14787" coordsize="10800,720">
            <v:group id="Group 97" o:spid="_x0000_s3110" style="position:absolute;left:567;top:14787;width:10800;height:720" coordorigin="567,14787" coordsize="10800,720">
              <v:rect id="Rectangle 98" o:spid="_x0000_s311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11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11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114" style="position:absolute;left:567;top:14787;width:10800;height:720" coordorigin="567,14787" coordsize="10800,720">
              <v:shape id="Freeform 102" o:spid="_x0000_s311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11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11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11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11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12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12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12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12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12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12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12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12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12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12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13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13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13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13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13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13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13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13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13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13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14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14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14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14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14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14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14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14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14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14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15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15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15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15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15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074" o:spid="_x0000_s3155" type="#_x0000_t5" style="position:absolute;margin-left:-24.1pt;margin-top:13.3pt;width:31.2pt;height:10.8pt;z-index:25178112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75" o:spid="_x0000_s3156" style="position:absolute;margin-left:-24.15pt;margin-top:24.55pt;width:31.2pt;height:27.85pt;z-index:2517821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76" o:spid="_x0000_s3157" style="position:absolute;margin-left:-10.85pt;margin-top:27.7pt;width:6pt;height:12pt;z-index:25178419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077" o:spid="_x0000_s3158" style="position:absolute;z-index:25178931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078" o:spid="_x0000_s3159" style="position:absolute;z-index:25178828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079" o:spid="_x0000_s3160" style="position:absolute;z-index:25178726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080" o:spid="_x0000_s3161" style="position:absolute;z-index:25178624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081" o:spid="_x0000_s3162" style="position:absolute;z-index:25178521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082" o:spid="_x0000_s3163" style="position:absolute;z-index:251783168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ete</w:t>
      </w:r>
    </w:p>
    <w:p w:rsidR="005372CE" w:rsidRDefault="005372CE" w:rsidP="0034686F">
      <w:pPr>
        <w:spacing w:after="0" w:line="240" w:lineRule="auto"/>
        <w:ind w:right="-426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712" o:spid="_x0000_s3164" type="#_x0000_t202" style="position:absolute;margin-left:158.25pt;margin-top:-.1pt;width:184.6pt;height:58.6pt;z-index:251791360;visibility:visible" filled="f" stroked="f" strokeweight=".5pt">
            <v:textbox>
              <w:txbxContent>
                <w:p w:rsidR="005372CE" w:rsidRDefault="005372CE" w:rsidP="0034686F">
                  <w:pPr>
                    <w:ind w:left="360"/>
                    <w:rPr>
                      <w:rFonts w:ascii="Nurhan Uz" w:hAnsi="Nurhan Uz" w:cs="Nurhan Uz"/>
                      <w:sz w:val="68"/>
                      <w:szCs w:val="68"/>
                    </w:rPr>
                  </w:pPr>
                  <w:r>
                    <w:rPr>
                      <w:rFonts w:ascii="Nurhan Uz" w:hAnsi="Nurhan Uz" w:cs="Nurhan Uz"/>
                      <w:sz w:val="68"/>
                      <w:szCs w:val="68"/>
                    </w:rPr>
                    <w:t>AT</w:t>
                  </w:r>
                </w:p>
                <w:p w:rsidR="005372CE" w:rsidRPr="00B412CE" w:rsidRDefault="005372CE" w:rsidP="0034686F">
                  <w:pPr>
                    <w:ind w:left="360"/>
                    <w:rPr>
                      <w:rFonts w:ascii="Nurhan Uz" w:hAnsi="Nurhan Uz" w:cs="Nurhan Uz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2F6BAA">
        <w:rPr>
          <w:rFonts w:ascii="Arial" w:hAnsi="Arial" w:cs="Arial"/>
          <w:noProof/>
          <w:sz w:val="20"/>
          <w:szCs w:val="20"/>
          <w:lang w:eastAsia="tr-TR"/>
        </w:rPr>
        <w:pict>
          <v:shape id="Resim 7083" o:spid="_x0000_i1126" type="#_x0000_t75" alt="http://www.doktorlarhaber.com/wp-content/uploads/2012/01/78951.jpg" style="width:60pt;height:53.25pt;visibility:visible">
            <v:imagedata r:id="rId54" o:title="" cropbottom="-61f"/>
            <o:lock v:ext="edit" aspectratio="f"/>
          </v:shape>
        </w:pict>
      </w:r>
    </w:p>
    <w:p w:rsidR="005372CE" w:rsidRDefault="005372CE" w:rsidP="0034686F">
      <w:pPr>
        <w:spacing w:after="0" w:line="240" w:lineRule="auto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084" o:spid="_x0000_s3165" style="position:absolute;margin-left:-24pt;margin-top:13pt;width:513.4pt;height:40.1pt;z-index:251801600" coordorigin="567,14787" coordsize="10800,720">
            <v:group id="Group 97" o:spid="_x0000_s3166" style="position:absolute;left:567;top:14787;width:10800;height:720" coordorigin="567,14787" coordsize="10800,720">
              <v:rect id="Rectangle 98" o:spid="_x0000_s316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16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16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170" style="position:absolute;left:567;top:14787;width:10800;height:720" coordorigin="567,14787" coordsize="10800,720">
              <v:shape id="Freeform 102" o:spid="_x0000_s317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17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17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17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17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17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17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17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17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18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18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18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18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18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18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18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18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18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18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19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19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19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19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19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19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19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19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19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19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20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20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20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20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20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20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20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20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20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20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21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130" o:spid="_x0000_s3211" type="#_x0000_t5" style="position:absolute;margin-left:-24.1pt;margin-top:13.3pt;width:31.2pt;height:10.8pt;z-index:2517923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31" o:spid="_x0000_s3212" style="position:absolute;margin-left:-24.15pt;margin-top:24.55pt;width:31.2pt;height:27.85pt;z-index:2517934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32" o:spid="_x0000_s3213" style="position:absolute;margin-left:-10.85pt;margin-top:27.7pt;width:6pt;height:12pt;z-index:2517954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133" o:spid="_x0000_s3214" style="position:absolute;z-index:2518005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134" o:spid="_x0000_s3215" style="position:absolute;z-index:2517995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135" o:spid="_x0000_s3216" style="position:absolute;z-index:2517985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136" o:spid="_x0000_s3217" style="position:absolute;z-index:2517975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137" o:spid="_x0000_s3218" style="position:absolute;z-index:2517964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138" o:spid="_x0000_s3219" style="position:absolute;z-index:25179443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At, at, at.</w:t>
      </w:r>
    </w:p>
    <w:p w:rsidR="005372CE" w:rsidRDefault="005372CE" w:rsidP="0034686F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7249" o:spid="_x0000_s3220" type="#_x0000_t202" style="position:absolute;margin-left:81.05pt;margin-top:1.1pt;width:71.35pt;height:59.95pt;z-index:251823104;visibility:visible" filled="f" stroked="f" strokeweight=".5pt">
            <v:textbox>
              <w:txbxContent>
                <w:p w:rsidR="005372CE" w:rsidRDefault="005372CE"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250" o:spid="_x0000_i1128" type="#_x0000_t75" alt="http://www.doktorlarhaber.com/wp-content/uploads/2012/01/78951.jpg" style="width:55.5pt;height:47.25pt;visibility:visible">
                        <v:imagedata r:id="rId55" o:title="" cropbottom="-478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7139" o:spid="_x0000_s3221" style="position:absolute;margin-left:-24pt;margin-top:13pt;width:513.4pt;height:40.1pt;z-index:251811840" coordorigin="567,14787" coordsize="10800,720">
            <v:group id="Group 97" o:spid="_x0000_s3222" style="position:absolute;left:567;top:14787;width:10800;height:720" coordorigin="567,14787" coordsize="10800,720">
              <v:rect id="Rectangle 98" o:spid="_x0000_s322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22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22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226" style="position:absolute;left:567;top:14787;width:10800;height:720" coordorigin="567,14787" coordsize="10800,720">
              <v:shape id="Freeform 102" o:spid="_x0000_s322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22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22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23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23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23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23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23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23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23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23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23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23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24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24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24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24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24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24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24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24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24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24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25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25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25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25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25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25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25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25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25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25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26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26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26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26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26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26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26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185" o:spid="_x0000_s3267" type="#_x0000_t5" style="position:absolute;margin-left:-24.1pt;margin-top:13.3pt;width:31.2pt;height:10.8pt;z-index:2518026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86" o:spid="_x0000_s3268" style="position:absolute;margin-left:-24.15pt;margin-top:24.55pt;width:31.2pt;height:27.85pt;z-index:2518036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87" o:spid="_x0000_s3269" style="position:absolute;margin-left:-10.85pt;margin-top:27.7pt;width:6pt;height:12pt;z-index:2518056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188" o:spid="_x0000_s3270" style="position:absolute;z-index:2518108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189" o:spid="_x0000_s3271" style="position:absolute;z-index:2518097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190" o:spid="_x0000_s3272" style="position:absolute;z-index:2518087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191" o:spid="_x0000_s3273" style="position:absolute;z-index:2518077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192" o:spid="_x0000_s3274" style="position:absolute;z-index:2518067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193" o:spid="_x0000_s3275" style="position:absolute;z-index:25180467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Ete      at</w:t>
      </w:r>
    </w:p>
    <w:p w:rsidR="005372CE" w:rsidRDefault="005372CE" w:rsidP="0034686F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7251" o:spid="_x0000_s3276" type="#_x0000_t202" style="position:absolute;margin-left:108.55pt;margin-top:1.45pt;width:71.3pt;height:59.95pt;z-index:251824128;visibility:visible" filled="f" stroked="f" strokeweight=".5pt">
            <v:textbox>
              <w:txbxContent>
                <w:p w:rsidR="005372CE" w:rsidRDefault="005372CE" w:rsidP="003F2007">
                  <w:r w:rsidRPr="002F6BAA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252" o:spid="_x0000_i1130" type="#_x0000_t75" alt="http://www.doktorlarhaber.com/wp-content/uploads/2012/01/78951.jpg" style="width:55.5pt;height:47.25pt;visibility:visible">
                        <v:imagedata r:id="rId55" o:title="" cropbottom="-478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7194" o:spid="_x0000_s3277" style="position:absolute;margin-left:-24pt;margin-top:13pt;width:513.4pt;height:40.1pt;z-index:251822080" coordorigin="567,14787" coordsize="10800,720">
            <v:group id="Group 97" o:spid="_x0000_s3278" style="position:absolute;left:567;top:14787;width:10800;height:720" coordorigin="567,14787" coordsize="10800,720">
              <v:rect id="Rectangle 98" o:spid="_x0000_s327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28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28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282" style="position:absolute;left:567;top:14787;width:10800;height:720" coordorigin="567,14787" coordsize="10800,720">
              <v:shape id="Freeform 102" o:spid="_x0000_s328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28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28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28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28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28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28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29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29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29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29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29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29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29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29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29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29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30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30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30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30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30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30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30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30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30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30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31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31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31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31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31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31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31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31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31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31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32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32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32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240" o:spid="_x0000_s3323" type="#_x0000_t5" style="position:absolute;margin-left:-24.1pt;margin-top:13.3pt;width:31.2pt;height:10.8pt;z-index:2518128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241" o:spid="_x0000_s3324" style="position:absolute;margin-left:-24.15pt;margin-top:24.55pt;width:31.2pt;height:27.85pt;z-index:2518138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242" o:spid="_x0000_s3325" style="position:absolute;margin-left:-10.85pt;margin-top:27.7pt;width:6pt;height:12pt;z-index:2518159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243" o:spid="_x0000_s3326" style="position:absolute;z-index:2518210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244" o:spid="_x0000_s3327" style="position:absolute;z-index:2518200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245" o:spid="_x0000_s3328" style="position:absolute;z-index:2518190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246" o:spid="_x0000_s3329" style="position:absolute;z-index:2518179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247" o:spid="_x0000_s3330" style="position:absolute;z-index:2518169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248" o:spid="_x0000_s3331" style="position:absolute;z-index:25181491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Lale et al, ete at.</w:t>
      </w:r>
    </w:p>
    <w:p w:rsidR="005372CE" w:rsidRDefault="005372CE" w:rsidP="00593F4A">
      <w:pPr>
        <w:rPr>
          <w:sz w:val="20"/>
          <w:szCs w:val="20"/>
        </w:rPr>
      </w:pPr>
    </w:p>
    <w:p w:rsidR="005372CE" w:rsidRDefault="005372CE" w:rsidP="00593F4A">
      <w:pPr>
        <w:rPr>
          <w:sz w:val="20"/>
          <w:szCs w:val="20"/>
        </w:rPr>
      </w:pPr>
    </w:p>
    <w:p w:rsidR="005372CE" w:rsidRDefault="005372CE" w:rsidP="00593F4A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292" o:spid="_x0000_s3332" type="#_x0000_t202" style="position:absolute;margin-left:-4.7pt;margin-top:32.55pt;width:95.6pt;height:70pt;z-index:251826176;visibility:visible" filled="f" stroked="f" strokeweight=".5pt">
            <v:textbox>
              <w:txbxContent>
                <w:p w:rsidR="005372CE" w:rsidRPr="00774D7E" w:rsidRDefault="005372CE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774D7E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e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te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2" o:spid="_x0000_s3333" type="#_x0000_t202" style="position:absolute;margin-left:316.85pt;margin-top:-20.25pt;width:98pt;height:120.4pt;z-index:251321344;visibility:visibl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7287" o:spid="_x0000_i1132" type="#_x0000_t75" style="width:86.25pt;height:58.5pt;visibility:visible">
                        <v:imagedata r:id="rId56" o:title="" cropbottom="7047f" cropright="4583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56" o:spid="_x0000_s3334" type="#_x0000_t202" style="position:absolute;margin-left:402.8pt;margin-top:-27.25pt;width:114.95pt;height:86pt;z-index:251318272;visibility:visible" filled="f" stroked="f" strokeweight=".5pt">
            <v:textbox>
              <w:txbxContent>
                <w:p w:rsidR="005372CE" w:rsidRDefault="005372CE" w:rsidP="005F71B9">
                  <w:r w:rsidRPr="00114C98">
                    <w:rPr>
                      <w:noProof/>
                      <w:lang w:eastAsia="tr-TR"/>
                    </w:rPr>
                    <w:pict>
                      <v:shape id="Resim 7291" o:spid="_x0000_i1134" type="#_x0000_t75" style="width:117pt;height:67.5pt;visibility:visible">
                        <v:imagedata r:id="rId5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0" o:spid="_x0000_s3335" type="#_x0000_t202" style="position:absolute;margin-left:135.45pt;margin-top:-7.8pt;width:190.7pt;height:61.25pt;z-index:251319296;visibility:visible" filled="f" stroked="f" strokeweight=".5pt">
            <v:textbox>
              <w:txbxContent>
                <w:p w:rsidR="005372CE" w:rsidRPr="007226AB" w:rsidRDefault="005372CE" w:rsidP="0099360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Oluşturalım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411" o:spid="_x0000_s3336" style="position:absolute;margin-left:135.45pt;margin-top:-9.85pt;width:187.7pt;height:52.8pt;z-index:25132032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7289" o:spid="_x0000_s3337" type="#_x0000_t202" style="position:absolute;margin-left:12.2pt;margin-top:-34.95pt;width:138.55pt;height:84.1pt;z-index:251825152;visibility:visible;mso-wrap-style:none" filled="f" stroked="f" strokeweight=".5pt">
            <v:textbox style="mso-fit-shape-to-text:t">
              <w:txbxContent>
                <w:p w:rsidR="005372CE" w:rsidRDefault="005372CE">
                  <w:bookmarkStart w:id="0" w:name="_GoBack"/>
                  <w:r w:rsidRPr="00114C98">
                    <w:rPr>
                      <w:noProof/>
                      <w:lang w:eastAsia="tr-TR"/>
                    </w:rPr>
                    <w:pict>
                      <v:shape id="Resim 7290" o:spid="_x0000_i1136" type="#_x0000_t75" style="width:230.25pt;height:168pt;visibility:visible">
                        <v:imagedata r:id="rId58" o:title=""/>
                      </v:shape>
                    </w:pict>
                  </w:r>
                  <w:bookmarkEnd w:id="0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3" o:spid="_x0000_s3338" type="#_x0000_t202" style="position:absolute;margin-left:-59.45pt;margin-top:-19pt;width:86.5pt;height:74.55pt;z-index:251322368;visibility:visible" filled="f" stroked="f" strokeweight=".5pt">
            <v:textbox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7263" o:spid="_x0000_i1138" type="#_x0000_t75" style="width:62.25pt;height:54pt;visibility:visible">
                        <v:imagedata r:id="rId59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593F4A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297" o:spid="_x0000_s3339" type="#_x0000_t202" style="position:absolute;margin-left:370.2pt;margin-top:4.2pt;width:118.6pt;height:70pt;z-index:251831296;visibility:visible" filled="f" stroked="f" strokeweight=".5pt">
            <v:textbox>
              <w:txbxContent>
                <w:p w:rsidR="005372CE" w:rsidRPr="00774D7E" w:rsidRDefault="005372CE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a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t</w:t>
                  </w:r>
                  <w: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a</w:t>
                  </w:r>
                </w:p>
              </w:txbxContent>
            </v:textbox>
          </v:shape>
        </w:pict>
      </w:r>
    </w:p>
    <w:p w:rsidR="005372CE" w:rsidRDefault="005372CE" w:rsidP="00593F4A">
      <w:pPr>
        <w:rPr>
          <w:sz w:val="20"/>
          <w:szCs w:val="20"/>
        </w:rPr>
      </w:pPr>
    </w:p>
    <w:p w:rsidR="005372CE" w:rsidRDefault="005372CE" w:rsidP="00593F4A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302" o:spid="_x0000_s3340" type="#_x0000_t202" style="position:absolute;margin-left:427.45pt;margin-top:23.45pt;width:79.25pt;height:64.7pt;z-index:251835392;visibility:visible" filled="f" stroked="f" strokeweight=".5pt">
            <v:textbox>
              <w:txbxContent>
                <w:p w:rsidR="005372CE" w:rsidRPr="002F6BAA" w:rsidRDefault="005372CE">
                  <w:pPr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ta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301" o:spid="_x0000_s3341" type="#_x0000_t202" style="position:absolute;margin-left:335.7pt;margin-top:18.95pt;width:79.25pt;height:64.7pt;z-index:251834368;visibility:visible" filled="f" stroked="f" strokeweight=".5pt">
            <v:textbox>
              <w:txbxContent>
                <w:p w:rsidR="005372CE" w:rsidRPr="004B32E9" w:rsidRDefault="005372CE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300" o:spid="_x0000_s3342" type="#_x0000_t32" style="position:absolute;margin-left:436.05pt;margin-top:19.6pt;width:24.8pt;height:30.85pt;z-index:251833344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299" o:spid="_x0000_s3343" type="#_x0000_t32" style="position:absolute;margin-left:365.95pt;margin-top:19.6pt;width:25.4pt;height:30.85pt;flip:x;z-index:251832320;visibility:visible" strokecolor="#4579b8" strokeweight="2.25pt">
            <v:stroke endarrow="open"/>
          </v:shape>
        </w:pict>
      </w:r>
    </w:p>
    <w:p w:rsidR="005372CE" w:rsidRDefault="005372CE" w:rsidP="009837F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296" o:spid="_x0000_s3344" type="#_x0000_t202" style="position:absolute;margin-left:40.35pt;margin-top:8.2pt;width:79.25pt;height:64.7pt;z-index:251830272;visibility:visible" filled="f" stroked="f" strokeweight=".5pt">
            <v:textbox>
              <w:txbxContent>
                <w:p w:rsidR="005372CE" w:rsidRPr="002F6BAA" w:rsidRDefault="005372CE">
                  <w:pPr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te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295" o:spid="_x0000_s3345" type="#_x0000_t202" style="position:absolute;margin-left:-38.9pt;margin-top:7.05pt;width:79.25pt;height:64.7pt;z-index:251829248;visibility:visible" filled="f" stroked="f" strokeweight=".5pt">
            <v:textbox>
              <w:txbxContent>
                <w:p w:rsidR="005372CE" w:rsidRPr="004B32E9" w:rsidRDefault="005372CE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294" o:spid="_x0000_s3346" type="#_x0000_t32" style="position:absolute;margin-left:48.25pt;margin-top:2.25pt;width:24.8pt;height:30.85pt;z-index:251828224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293" o:spid="_x0000_s3347" type="#_x0000_t32" style="position:absolute;margin-left:-10.4pt;margin-top:2.2pt;width:25.4pt;height:30.85pt;flip:x;z-index:251827200;visibility:visible" strokecolor="#4579b8" strokeweight="2.25pt">
            <v:stroke endarrow="open"/>
          </v:shape>
        </w:pict>
      </w:r>
    </w:p>
    <w:p w:rsidR="005372CE" w:rsidRDefault="005372CE" w:rsidP="009837F0">
      <w:pPr>
        <w:rPr>
          <w:sz w:val="20"/>
          <w:szCs w:val="20"/>
        </w:rPr>
      </w:pPr>
    </w:p>
    <w:p w:rsidR="005372CE" w:rsidRDefault="005372CE" w:rsidP="009837F0">
      <w:pPr>
        <w:rPr>
          <w:sz w:val="20"/>
          <w:szCs w:val="20"/>
        </w:rPr>
      </w:pPr>
    </w:p>
    <w:p w:rsidR="005372CE" w:rsidRDefault="005372CE" w:rsidP="00491089">
      <w:pPr>
        <w:ind w:hanging="426"/>
        <w:rPr>
          <w:rFonts w:ascii="Hand writing Mutlu" w:hAnsi="Hand writing Mutlu" w:cs="Hand writing Mutlu"/>
          <w:outline/>
          <w:color w:val="000000"/>
          <w:sz w:val="80"/>
          <w:szCs w:val="80"/>
        </w:rPr>
      </w:pPr>
      <w:r>
        <w:rPr>
          <w:noProof/>
          <w:lang w:eastAsia="tr-TR"/>
        </w:rPr>
        <w:pict>
          <v:shape id="Metin Kutusu 7304" o:spid="_x0000_s3348" type="#_x0000_t202" style="position:absolute;margin-left:325.7pt;margin-top:60.85pt;width:119.35pt;height:119.2pt;z-index:251836416;visibility:visible;mso-wrap-style:none" filled="f" stroked="f" strokeweight=".5pt">
            <v:textbox style="mso-fit-shape-to-text:t">
              <w:txbxContent>
                <w:p w:rsidR="005372CE" w:rsidRDefault="005372CE">
                  <w:r w:rsidRPr="00114C98">
                    <w:rPr>
                      <w:noProof/>
                      <w:lang w:eastAsia="tr-TR"/>
                    </w:rPr>
                    <w:pict>
                      <v:shape id="Resim 7307" o:spid="_x0000_i1140" type="#_x0000_t75" style="width:104.25pt;height:126pt;visibility:visible">
                        <v:imagedata r:id="rId60" o:title=""/>
                      </v:shape>
                    </w:pict>
                  </w:r>
                </w:p>
              </w:txbxContent>
            </v:textbox>
          </v:shape>
        </w:pict>
      </w:r>
      <w:r w:rsidRPr="00491089">
        <w:rPr>
          <w:rFonts w:ascii="Hand writing Mutlu" w:hAnsi="Hand writing Mutlu" w:cs="Hand writing Mutlu"/>
          <w:outline/>
          <w:color w:val="000000"/>
          <w:sz w:val="80"/>
          <w:szCs w:val="80"/>
        </w:rPr>
        <w:t>ete</w:t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a </w: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t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</w:t>
      </w:r>
    </w:p>
    <w:p w:rsidR="005372CE" w:rsidRDefault="005372CE" w:rsidP="009837F0">
      <w:pPr>
        <w:rPr>
          <w:sz w:val="20"/>
          <w:szCs w:val="20"/>
        </w:rPr>
      </w:pPr>
      <w:r>
        <w:rPr>
          <w:noProof/>
          <w:lang w:eastAsia="tr-TR"/>
        </w:rPr>
        <w:pict>
          <v:roundrect id="Yuvarlatılmış Dikdörtgen 503" o:spid="_x0000_s3349" style="position:absolute;margin-left:150.05pt;margin-top:13.55pt;width:169.25pt;height:52.8pt;z-index:25132441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502" o:spid="_x0000_s3350" type="#_x0000_t202" style="position:absolute;margin-left:157.1pt;margin-top:12.7pt;width:177pt;height:61.25pt;z-index:251323392;visibility:visible" filled="f" stroked="f" strokeweight=".5pt">
            <v:textbox>
              <w:txbxContent>
                <w:p w:rsidR="005372CE" w:rsidRPr="007226AB" w:rsidRDefault="005372CE" w:rsidP="00966F96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5372CE" w:rsidRDefault="005372CE" w:rsidP="009837F0">
      <w:pPr>
        <w:rPr>
          <w:sz w:val="20"/>
          <w:szCs w:val="20"/>
        </w:rPr>
      </w:pPr>
    </w:p>
    <w:p w:rsidR="005372CE" w:rsidRDefault="005372CE" w:rsidP="009837F0">
      <w:pPr>
        <w:rPr>
          <w:sz w:val="20"/>
          <w:szCs w:val="20"/>
        </w:rPr>
      </w:pPr>
    </w:p>
    <w:p w:rsidR="005372CE" w:rsidRDefault="005372CE" w:rsidP="00491089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363" o:spid="_x0000_s3351" style="position:absolute;margin-left:-24pt;margin-top:13pt;width:513.4pt;height:40.1pt;z-index:251846656" coordorigin="567,14787" coordsize="10800,720">
            <v:group id="Group 97" o:spid="_x0000_s3352" style="position:absolute;left:567;top:14787;width:10800;height:720" coordorigin="567,14787" coordsize="10800,720">
              <v:rect id="Rectangle 98" o:spid="_x0000_s335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35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35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356" style="position:absolute;left:567;top:14787;width:10800;height:720" coordorigin="567,14787" coordsize="10800,720">
              <v:shape id="Freeform 102" o:spid="_x0000_s335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35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35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36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36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36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36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36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36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36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36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36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36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37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37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37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37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37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37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37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37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37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37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38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38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38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38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38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38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38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38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38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38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39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39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39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39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39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39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39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409" o:spid="_x0000_s3397" type="#_x0000_t5" style="position:absolute;margin-left:-24.1pt;margin-top:13.3pt;width:31.2pt;height:10.8pt;z-index:25183744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10" o:spid="_x0000_s3398" style="position:absolute;margin-left:-24.15pt;margin-top:24.55pt;width:31.2pt;height:27.85pt;z-index:2518384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11" o:spid="_x0000_s3399" style="position:absolute;margin-left:-10.85pt;margin-top:27.7pt;width:6pt;height:12pt;z-index:25184051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412" o:spid="_x0000_s3400" style="position:absolute;z-index:25184563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413" o:spid="_x0000_s3401" style="position:absolute;z-index:25184460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414" o:spid="_x0000_s3402" style="position:absolute;z-index:25184358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415" o:spid="_x0000_s3403" style="position:absolute;z-index:25184256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416" o:spid="_x0000_s3404" style="position:absolute;z-index:25184153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417" o:spid="_x0000_s3405" style="position:absolute;z-index:251839488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</w:t>
      </w:r>
      <w:r>
        <w:rPr>
          <w:rFonts w:ascii="Nurhan Uz" w:hAnsi="Nurhan Uz" w:cs="Nurhan Uz"/>
          <w:sz w:val="72"/>
          <w:szCs w:val="72"/>
        </w:rPr>
        <w:t xml:space="preserve">et et et et </w:t>
      </w:r>
    </w:p>
    <w:p w:rsidR="005372CE" w:rsidRDefault="005372CE" w:rsidP="00491089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418" o:spid="_x0000_s3406" style="position:absolute;margin-left:-24pt;margin-top:13pt;width:513.4pt;height:40.1pt;z-index:251856896" coordorigin="567,14787" coordsize="10800,720">
            <v:group id="Group 97" o:spid="_x0000_s3407" style="position:absolute;left:567;top:14787;width:10800;height:720" coordorigin="567,14787" coordsize="10800,720">
              <v:rect id="Rectangle 98" o:spid="_x0000_s340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40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41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411" style="position:absolute;left:567;top:14787;width:10800;height:720" coordorigin="567,14787" coordsize="10800,720">
              <v:shape id="Freeform 102" o:spid="_x0000_s341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41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41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41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41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41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41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41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42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42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42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42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42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42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42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42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42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42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43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43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43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43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43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43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43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43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43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43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44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44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44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44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44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44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44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44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44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44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45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45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464" o:spid="_x0000_s3452" type="#_x0000_t5" style="position:absolute;margin-left:-24.1pt;margin-top:13.3pt;width:31.2pt;height:10.8pt;z-index:2518476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65" o:spid="_x0000_s3453" style="position:absolute;margin-left:-24.15pt;margin-top:24.55pt;width:31.2pt;height:27.85pt;z-index:2518487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66" o:spid="_x0000_s3454" style="position:absolute;margin-left:-10.85pt;margin-top:27.7pt;width:6pt;height:12pt;z-index:25185075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467" o:spid="_x0000_s3455" style="position:absolute;z-index:25185587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468" o:spid="_x0000_s3456" style="position:absolute;z-index:25185484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469" o:spid="_x0000_s3457" style="position:absolute;z-index:25185382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470" o:spid="_x0000_s3458" style="position:absolute;z-index:25185280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471" o:spid="_x0000_s3459" style="position:absolute;z-index:25185177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472" o:spid="_x0000_s3460" style="position:absolute;z-index:251849728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ete</w:t>
      </w:r>
      <w:r>
        <w:rPr>
          <w:rFonts w:ascii="Nurhan Uz" w:hAnsi="Nurhan Uz" w:cs="Nurhan Uz"/>
          <w:sz w:val="72"/>
          <w:szCs w:val="72"/>
        </w:rPr>
        <w:t>eteeteete</w:t>
      </w:r>
    </w:p>
    <w:p w:rsidR="005372CE" w:rsidRDefault="005372CE" w:rsidP="00491089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473" o:spid="_x0000_s3461" style="position:absolute;margin-left:-24pt;margin-top:13pt;width:513.4pt;height:40.1pt;z-index:251867136" coordorigin="567,14787" coordsize="10800,720">
            <v:group id="Group 97" o:spid="_x0000_s3462" style="position:absolute;left:567;top:14787;width:10800;height:720" coordorigin="567,14787" coordsize="10800,720">
              <v:rect id="Rectangle 98" o:spid="_x0000_s346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46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46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466" style="position:absolute;left:567;top:14787;width:10800;height:720" coordorigin="567,14787" coordsize="10800,720">
              <v:shape id="Freeform 102" o:spid="_x0000_s346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46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46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47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47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47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47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47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47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47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47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47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47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48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48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48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48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48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48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48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48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48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48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49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49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49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49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49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49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49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49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49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49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50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50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50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50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50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50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50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519" o:spid="_x0000_s3507" type="#_x0000_t5" style="position:absolute;margin-left:-24.1pt;margin-top:13.3pt;width:31.2pt;height:10.8pt;z-index:25185792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20" o:spid="_x0000_s3508" style="position:absolute;margin-left:-24.15pt;margin-top:24.55pt;width:31.2pt;height:27.85pt;z-index:2518589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21" o:spid="_x0000_s3509" style="position:absolute;margin-left:-10.85pt;margin-top:27.7pt;width:6pt;height:12pt;z-index:25186099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522" o:spid="_x0000_s3510" style="position:absolute;z-index:25186611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523" o:spid="_x0000_s3511" style="position:absolute;z-index:25186508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524" o:spid="_x0000_s3512" style="position:absolute;z-index:25186406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525" o:spid="_x0000_s3513" style="position:absolute;z-index:25186304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526" o:spid="_x0000_s3514" style="position:absolute;z-index:25186201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527" o:spid="_x0000_s3515" style="position:absolute;z-index:251859968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te</w:t>
      </w:r>
      <w:r>
        <w:rPr>
          <w:rFonts w:ascii="Nurhan Uz" w:hAnsi="Nurhan Uz" w:cs="Nurhan Uz"/>
          <w:sz w:val="72"/>
          <w:szCs w:val="72"/>
        </w:rPr>
        <w:t>tetetetete</w:t>
      </w:r>
    </w:p>
    <w:p w:rsidR="005372CE" w:rsidRDefault="005372CE" w:rsidP="000F77F7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528" o:spid="_x0000_s3516" style="position:absolute;margin-left:-24pt;margin-top:13pt;width:513.4pt;height:40.1pt;z-index:251877376" coordorigin="567,14787" coordsize="10800,720">
            <v:group id="Group 97" o:spid="_x0000_s3517" style="position:absolute;left:567;top:14787;width:10800;height:720" coordorigin="567,14787" coordsize="10800,720">
              <v:rect id="Rectangle 98" o:spid="_x0000_s351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51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52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521" style="position:absolute;left:567;top:14787;width:10800;height:720" coordorigin="567,14787" coordsize="10800,720">
              <v:shape id="Freeform 102" o:spid="_x0000_s352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52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52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52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52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52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52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52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53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53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53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53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53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53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53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53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53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53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54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54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54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54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54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54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54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54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54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54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55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55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55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55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55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55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55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55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55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55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56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56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574" o:spid="_x0000_s3562" type="#_x0000_t5" style="position:absolute;margin-left:-24.1pt;margin-top:13.3pt;width:31.2pt;height:10.8pt;z-index:2518681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75" o:spid="_x0000_s3563" style="position:absolute;margin-left:-24.15pt;margin-top:24.55pt;width:31.2pt;height:27.85pt;z-index:2518691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76" o:spid="_x0000_s3564" style="position:absolute;margin-left:-10.85pt;margin-top:27.7pt;width:6pt;height:12pt;z-index:25187123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577" o:spid="_x0000_s3565" style="position:absolute;z-index:25187635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578" o:spid="_x0000_s3566" style="position:absolute;z-index:25187532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579" o:spid="_x0000_s3567" style="position:absolute;z-index:25187430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580" o:spid="_x0000_s3568" style="position:absolute;z-index:25187328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581" o:spid="_x0000_s3569" style="position:absolute;z-index:25187225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582" o:spid="_x0000_s3570" style="position:absolute;z-index:25187020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</w:t>
      </w:r>
      <w:r>
        <w:rPr>
          <w:rFonts w:ascii="Nurhan Uz" w:hAnsi="Nurhan Uz" w:cs="Nurhan Uz"/>
          <w:sz w:val="72"/>
          <w:szCs w:val="72"/>
        </w:rPr>
        <w:t>at atat</w:t>
      </w:r>
    </w:p>
    <w:p w:rsidR="005372CE" w:rsidRDefault="005372CE" w:rsidP="000F77F7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583" o:spid="_x0000_s3571" style="position:absolute;margin-left:-24pt;margin-top:13pt;width:513.4pt;height:40.1pt;z-index:251887616" coordorigin="567,14787" coordsize="10800,720">
            <v:group id="Group 97" o:spid="_x0000_s3572" style="position:absolute;left:567;top:14787;width:10800;height:720" coordorigin="567,14787" coordsize="10800,720">
              <v:rect id="Rectangle 98" o:spid="_x0000_s357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57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57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576" style="position:absolute;left:567;top:14787;width:10800;height:720" coordorigin="567,14787" coordsize="10800,720">
              <v:shape id="Freeform 102" o:spid="_x0000_s357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57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57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58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58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58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58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58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58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58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58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58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58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59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59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59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59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59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59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59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59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59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59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60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60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60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60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60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60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60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60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60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60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61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61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61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61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61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61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61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629" o:spid="_x0000_s3617" type="#_x0000_t5" style="position:absolute;margin-left:-24.1pt;margin-top:13.3pt;width:31.2pt;height:10.8pt;z-index:25187840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30" o:spid="_x0000_s3618" style="position:absolute;margin-left:-24.15pt;margin-top:24.55pt;width:31.2pt;height:27.85pt;z-index:2518794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31" o:spid="_x0000_s3619" style="position:absolute;margin-left:-10.85pt;margin-top:27.7pt;width:6pt;height:12pt;z-index:25188147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632" o:spid="_x0000_s3620" style="position:absolute;z-index:25188659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633" o:spid="_x0000_s3621" style="position:absolute;z-index:25188556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634" o:spid="_x0000_s3622" style="position:absolute;z-index:25188454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635" o:spid="_x0000_s3623" style="position:absolute;z-index:25188352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636" o:spid="_x0000_s3624" style="position:absolute;z-index:25188249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637" o:spid="_x0000_s3625" style="position:absolute;z-index:25188044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ata</w:t>
      </w:r>
      <w:r>
        <w:rPr>
          <w:rFonts w:ascii="Nurhan Uz" w:hAnsi="Nurhan Uz" w:cs="Nurhan Uz"/>
          <w:sz w:val="72"/>
          <w:szCs w:val="72"/>
        </w:rPr>
        <w:t xml:space="preserve"> ata ata</w:t>
      </w:r>
    </w:p>
    <w:p w:rsidR="005372CE" w:rsidRDefault="005372CE" w:rsidP="000F77F7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638" o:spid="_x0000_s3626" style="position:absolute;margin-left:-24pt;margin-top:13pt;width:513.4pt;height:40.1pt;z-index:251897856" coordorigin="567,14787" coordsize="10800,720">
            <v:group id="Group 97" o:spid="_x0000_s3627" style="position:absolute;left:567;top:14787;width:10800;height:720" coordorigin="567,14787" coordsize="10800,720">
              <v:rect id="Rectangle 98" o:spid="_x0000_s362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62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63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631" style="position:absolute;left:567;top:14787;width:10800;height:720" coordorigin="567,14787" coordsize="10800,720">
              <v:shape id="Freeform 102" o:spid="_x0000_s363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63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63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63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63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63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63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63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64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64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64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64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64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64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64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64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64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64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65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65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65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65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65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65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65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65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65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65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66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66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66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66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66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66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66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66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66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66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67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67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684" o:spid="_x0000_s3672" type="#_x0000_t5" style="position:absolute;margin-left:-24.1pt;margin-top:13.3pt;width:31.2pt;height:10.8pt;z-index:25188864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85" o:spid="_x0000_s3673" style="position:absolute;margin-left:-24.15pt;margin-top:24.55pt;width:31.2pt;height:27.85pt;z-index:2518896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86" o:spid="_x0000_s3674" style="position:absolute;margin-left:-10.85pt;margin-top:27.7pt;width:6pt;height:12pt;z-index:25189171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687" o:spid="_x0000_s3675" style="position:absolute;z-index:25189683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688" o:spid="_x0000_s3676" style="position:absolute;z-index:25189580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689" o:spid="_x0000_s3677" style="position:absolute;z-index:25189478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690" o:spid="_x0000_s3678" style="position:absolute;z-index:25189376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691" o:spid="_x0000_s3679" style="position:absolute;z-index:25189273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692" o:spid="_x0000_s3680" style="position:absolute;z-index:25189068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ta</w:t>
      </w:r>
      <w:r>
        <w:rPr>
          <w:rFonts w:ascii="Nurhan Uz" w:hAnsi="Nurhan Uz" w:cs="Nurhan Uz"/>
          <w:sz w:val="72"/>
          <w:szCs w:val="72"/>
        </w:rPr>
        <w:t>tatata</w:t>
      </w:r>
    </w:p>
    <w:p w:rsidR="005372CE" w:rsidRDefault="005372CE" w:rsidP="000F77F7">
      <w:pPr>
        <w:rPr>
          <w:sz w:val="20"/>
          <w:szCs w:val="20"/>
        </w:rPr>
      </w:pPr>
    </w:p>
    <w:p w:rsidR="005372CE" w:rsidRDefault="005372CE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698" o:spid="_x0000_s3681" type="#_x0000_t202" style="position:absolute;margin-left:-7.35pt;margin-top:-34.65pt;width:125.25pt;height:116.75pt;z-index:251905024;visibility:visible" filled="f" stroked="f" strokeweight=".5pt">
            <v:textbox>
              <w:txbxContent>
                <w:p w:rsidR="005372CE" w:rsidRDefault="005372CE" w:rsidP="000F77F7">
                  <w:r w:rsidRPr="00114C98">
                    <w:rPr>
                      <w:noProof/>
                      <w:lang w:eastAsia="tr-TR"/>
                    </w:rPr>
                    <w:pict>
                      <v:shape id="Resim 7721" o:spid="_x0000_i1142" type="#_x0000_t75" style="width:108.75pt;height:98.25pt;visibility:visible">
                        <v:imagedata r:id="rId61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18" o:spid="_x0000_s3682" type="#_x0000_t202" style="position:absolute;margin-left:354.45pt;margin-top:-37.1pt;width:133.1pt;height:120.4pt;z-index:251910144;visibility:visible" filled="f" stroked="f" strokeweight=".5pt">
            <v:textbox>
              <w:txbxContent>
                <w:p w:rsidR="005372CE" w:rsidRDefault="005372CE" w:rsidP="000F77F7">
                  <w:r w:rsidRPr="00114C98">
                    <w:rPr>
                      <w:noProof/>
                      <w:lang w:eastAsia="tr-TR"/>
                    </w:rPr>
                    <w:pict>
                      <v:shape id="Resim 7720" o:spid="_x0000_i1144" type="#_x0000_t75" style="width:92.25pt;height:89.25pt;visibility:visible">
                        <v:imagedata r:id="rId62" o:title="" croptop="2637f" cropbottom=".125" cropleft="3162f" cropright="483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694" o:spid="_x0000_s3683" type="#_x0000_t202" style="position:absolute;margin-left:316.85pt;margin-top:-20.25pt;width:98pt;height:120.4pt;z-index:251901952;visibility:visible" filled="f" stroked="f" strokeweight=".5pt">
            <v:textbox style="mso-fit-shape-to-text:t">
              <w:txbxContent>
                <w:p w:rsidR="005372CE" w:rsidRDefault="005372CE" w:rsidP="000F77F7"/>
              </w:txbxContent>
            </v:textbox>
          </v:shape>
        </w:pict>
      </w:r>
      <w:r>
        <w:rPr>
          <w:noProof/>
          <w:lang w:eastAsia="tr-TR"/>
        </w:rPr>
        <w:pict>
          <v:shape id="Metin Kutusu 7695" o:spid="_x0000_s3684" type="#_x0000_t202" style="position:absolute;margin-left:402.8pt;margin-top:-27.25pt;width:114.95pt;height:86pt;z-index:251898880;visibility:visible" filled="f" stroked="f" strokeweight=".5pt">
            <v:textbox>
              <w:txbxContent>
                <w:p w:rsidR="005372CE" w:rsidRDefault="005372CE" w:rsidP="000F77F7"/>
              </w:txbxContent>
            </v:textbox>
          </v:shape>
        </w:pict>
      </w:r>
      <w:r>
        <w:rPr>
          <w:noProof/>
          <w:lang w:eastAsia="tr-TR"/>
        </w:rPr>
        <w:pict>
          <v:shape id="Metin Kutusu 7696" o:spid="_x0000_s3685" type="#_x0000_t202" style="position:absolute;margin-left:135.45pt;margin-top:-7.8pt;width:190.7pt;height:61.25pt;z-index:251899904;visibility:visible" filled="f" stroked="f" strokeweight=".5pt">
            <v:textbox>
              <w:txbxContent>
                <w:p w:rsidR="005372CE" w:rsidRPr="007226AB" w:rsidRDefault="005372CE" w:rsidP="000F77F7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7697" o:spid="_x0000_s3686" style="position:absolute;margin-left:135.45pt;margin-top:-9.85pt;width:187.7pt;height:52.8pt;z-index:251900928;visibility:visible;v-text-anchor:middle" arcsize="10923f" filled="f" strokecolor="#243f60" strokeweight="2pt"/>
        </w:pict>
      </w:r>
    </w:p>
    <w:p w:rsidR="005372CE" w:rsidRDefault="005372CE" w:rsidP="000F77F7">
      <w:pPr>
        <w:rPr>
          <w:sz w:val="20"/>
          <w:szCs w:val="20"/>
        </w:rPr>
      </w:pPr>
    </w:p>
    <w:p w:rsidR="005372CE" w:rsidRDefault="005372CE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shape id="Düz Ok Bağlayıcısı 7707" o:spid="_x0000_s3687" type="#_x0000_t32" style="position:absolute;margin-left:264.85pt;margin-top:7.35pt;width:137.8pt;height:53.8pt;flip:x;z-index:25190809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708" o:spid="_x0000_s3688" type="#_x0000_t32" style="position:absolute;margin-left:58.55pt;margin-top:9.75pt;width:128.25pt;height:52pt;z-index:251907072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7693" o:spid="_x0000_s3689" type="#_x0000_t202" style="position:absolute;margin-left:183.05pt;margin-top:17.15pt;width:95.55pt;height:69.95pt;z-index:251906048;visibility:visible" filled="f" stroked="f" strokeweight=".5pt">
            <v:textbox>
              <w:txbxContent>
                <w:p w:rsidR="005372CE" w:rsidRPr="00774D7E" w:rsidRDefault="005372CE" w:rsidP="000F77F7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la</w:t>
                  </w:r>
                  <w:r w:rsidRPr="00072355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</w:p>
    <w:p w:rsidR="005372CE" w:rsidRDefault="005372CE" w:rsidP="000F77F7">
      <w:pPr>
        <w:rPr>
          <w:sz w:val="20"/>
          <w:szCs w:val="20"/>
        </w:rPr>
      </w:pPr>
    </w:p>
    <w:p w:rsidR="005372CE" w:rsidRDefault="005372CE" w:rsidP="000F77F7">
      <w:pPr>
        <w:rPr>
          <w:sz w:val="20"/>
          <w:szCs w:val="20"/>
        </w:rPr>
      </w:pPr>
    </w:p>
    <w:p w:rsidR="005372CE" w:rsidRDefault="005372CE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729" o:spid="_x0000_s3690" type="#_x0000_t202" style="position:absolute;margin-left:278.8pt;margin-top:7.85pt;width:243.2pt;height:116.75pt;z-index:251915264;visibility:visible" filled="f" stroked="f" strokeweight=".5pt">
            <v:textbox>
              <w:txbxContent>
                <w:p w:rsidR="005372CE" w:rsidRDefault="005372CE" w:rsidP="000F77F7">
                  <w:r w:rsidRPr="002F6BAA">
                    <w:rPr>
                      <w:b/>
                      <w:bCs/>
                      <w:noProof/>
                      <w:lang w:eastAsia="tr-TR"/>
                    </w:rPr>
                    <w:pict>
                      <v:shape id="Resim 7732" o:spid="_x0000_i1147" type="#_x0000_t75" style="width:86.25pt;height:50.25pt;visibility:visible">
                        <v:imagedata r:id="rId41" o:title="" croptop="2285f"/>
                      </v:shape>
                    </w:pict>
                  </w:r>
                  <w:r w:rsidRPr="00114C98">
                    <w:rPr>
                      <w:noProof/>
                      <w:lang w:eastAsia="tr-TR"/>
                    </w:rPr>
                    <w:pict>
                      <v:shape id="Resim 7731" o:spid="_x0000_i1148" type="#_x0000_t75" style="width:109.5pt;height:60pt;visibility:visible">
                        <v:imagedata r:id="rId63" o:title="" cropbottom="7982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22" o:spid="_x0000_s3691" type="#_x0000_t202" style="position:absolute;margin-left:-76.95pt;margin-top:7.85pt;width:289.8pt;height:116.75pt;z-index:251911168;visibility:visible" filled="f" stroked="f" strokeweight=".5pt">
            <v:textbox>
              <w:txbxContent>
                <w:p w:rsidR="005372CE" w:rsidRDefault="005372CE" w:rsidP="000F77F7">
                  <w:r w:rsidRPr="00114C98">
                    <w:rPr>
                      <w:noProof/>
                      <w:lang w:eastAsia="tr-TR"/>
                    </w:rPr>
                    <w:pict>
                      <v:shape id="Resim 7724" o:spid="_x0000_i1151" type="#_x0000_t75" style="width:110.25pt;height:63.75pt;visibility:visible">
                        <v:imagedata r:id="rId57" o:title=""/>
                      </v:shape>
                    </w:pict>
                  </w:r>
                  <w:r w:rsidRPr="00114C98">
                    <w:rPr>
                      <w:noProof/>
                      <w:lang w:eastAsia="tr-TR"/>
                    </w:rPr>
                    <w:pict>
                      <v:shape id="Resim 7725" o:spid="_x0000_i1152" type="#_x0000_t75" style="width:109.5pt;height:69pt;visibility:visible">
                        <v:imagedata r:id="rId63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0F77F7">
      <w:pPr>
        <w:rPr>
          <w:sz w:val="20"/>
          <w:szCs w:val="20"/>
        </w:rPr>
      </w:pPr>
    </w:p>
    <w:p w:rsidR="005372CE" w:rsidRDefault="005372CE" w:rsidP="004A2B8D">
      <w:pPr>
        <w:ind w:hanging="426"/>
        <w:rPr>
          <w:rFonts w:ascii="Hand writing Mutlu" w:hAnsi="Hand writing Mutlu" w:cs="Hand writing Mutlu"/>
          <w:outline/>
          <w:color w:val="000000"/>
          <w:sz w:val="80"/>
          <w:szCs w:val="80"/>
        </w:rPr>
      </w:pPr>
      <w:r>
        <w:rPr>
          <w:noProof/>
          <w:lang w:eastAsia="tr-TR"/>
        </w:rPr>
        <w:pict>
          <v:shape id="Düz Ok Bağlayıcısı 7733" o:spid="_x0000_s3692" type="#_x0000_t32" style="position:absolute;margin-left:344.55pt;margin-top:23.95pt;width:10.9pt;height:37.3pt;z-index:251916288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734" o:spid="_x0000_s3693" type="#_x0000_t32" style="position:absolute;margin-left:412.15pt;margin-top:24.45pt;width:17.45pt;height:37.05pt;flip:x;z-index:251917312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7735" o:spid="_x0000_s3694" type="#_x0000_t202" style="position:absolute;margin-left:319.2pt;margin-top:34.2pt;width:139.15pt;height:69.95pt;z-index:251918336;visibility:visible" filled="f" stroked="f" strokeweight=".5pt">
            <v:textbox>
              <w:txbxContent>
                <w:p w:rsidR="005372CE" w:rsidRPr="00774D7E" w:rsidRDefault="005372CE" w:rsidP="000F77F7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at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lat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28" o:spid="_x0000_s3695" type="#_x0000_t202" style="position:absolute;margin-left:-32.75pt;margin-top:34.25pt;width:139.15pt;height:69.95pt;z-index:251914240;visibility:visible" filled="f" stroked="f" strokeweight=".5pt">
            <v:textbox>
              <w:txbxContent>
                <w:p w:rsidR="005372CE" w:rsidRPr="00774D7E" w:rsidRDefault="005372CE" w:rsidP="000F77F7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ta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lat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727" o:spid="_x0000_s3696" type="#_x0000_t32" style="position:absolute;margin-left:60.25pt;margin-top:24.5pt;width:17.45pt;height:37.05pt;flip:x;z-index:25191321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726" o:spid="_x0000_s3697" type="#_x0000_t32" style="position:absolute;margin-left:-7.4pt;margin-top:24pt;width:10.9pt;height:37.3pt;z-index:251912192;visibility:visible" strokecolor="#4579b8" strokeweight="2.25pt">
            <v:stroke endarrow="open"/>
          </v:shape>
        </w:pict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</w:p>
    <w:p w:rsidR="005372CE" w:rsidRDefault="005372CE" w:rsidP="000F77F7">
      <w:pPr>
        <w:rPr>
          <w:noProof/>
          <w:sz w:val="20"/>
          <w:szCs w:val="20"/>
          <w:lang w:eastAsia="tr-TR"/>
        </w:rPr>
      </w:pPr>
    </w:p>
    <w:p w:rsidR="005372CE" w:rsidRPr="004A2B8D" w:rsidRDefault="005372CE" w:rsidP="000F77F7">
      <w:pPr>
        <w:rPr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Metin Kutusu 7709" o:spid="_x0000_s3698" type="#_x0000_t202" style="position:absolute;margin-left:324.7pt;margin-top:2pt;width:119.35pt;height:119.2pt;z-index:251909120;visibility:visible;mso-wrap-style:none" filled="f" stroked="f" strokeweight=".5pt">
            <v:textbox style="mso-fit-shape-to-text:t">
              <w:txbxContent>
                <w:p w:rsidR="005372CE" w:rsidRDefault="005372CE" w:rsidP="000F77F7">
                  <w:r w:rsidRPr="00114C98">
                    <w:rPr>
                      <w:noProof/>
                      <w:lang w:eastAsia="tr-TR"/>
                    </w:rPr>
                    <w:pict>
                      <v:shape id="Resim 7736" o:spid="_x0000_i1154" type="#_x0000_t75" style="width:79.5pt;height:93.75pt;visibility:visible">
                        <v:imagedata r:id="rId64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roundrect id="Yuvarlatılmış Dikdörtgen 7710" o:spid="_x0000_s3699" style="position:absolute;margin-left:150.05pt;margin-top:13.55pt;width:169.25pt;height:52.8pt;z-index:25190400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7711" o:spid="_x0000_s3700" type="#_x0000_t202" style="position:absolute;margin-left:157.1pt;margin-top:12.7pt;width:177pt;height:61.25pt;z-index:251902976;visibility:visible" filled="f" stroked="f" strokeweight=".5pt">
            <v:textbox>
              <w:txbxContent>
                <w:p w:rsidR="005372CE" w:rsidRPr="007226AB" w:rsidRDefault="005372CE" w:rsidP="000F77F7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5372CE" w:rsidRDefault="005372CE" w:rsidP="000F77F7">
      <w:pPr>
        <w:rPr>
          <w:sz w:val="20"/>
          <w:szCs w:val="20"/>
        </w:rPr>
      </w:pPr>
    </w:p>
    <w:p w:rsidR="005372CE" w:rsidRPr="00A43C22" w:rsidRDefault="005372CE" w:rsidP="00A43C22">
      <w:pPr>
        <w:spacing w:after="0"/>
        <w:ind w:right="-426" w:hanging="851"/>
        <w:rPr>
          <w:rFonts w:ascii="Nurhan Uz" w:hAnsi="Nurhan Uz" w:cs="Nurhan Uz"/>
          <w:sz w:val="24"/>
          <w:szCs w:val="24"/>
        </w:rPr>
      </w:pPr>
    </w:p>
    <w:p w:rsidR="005372CE" w:rsidRDefault="005372CE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737" o:spid="_x0000_s3701" style="position:absolute;left:0;text-align:left;margin-left:-23.7pt;margin-top:13.25pt;width:527pt;height:40.1pt;z-index:251928576" coordorigin="567,14787" coordsize="10800,720">
            <v:group id="Group 97" o:spid="_x0000_s3702" style="position:absolute;left:567;top:14787;width:10800;height:720" coordorigin="567,14787" coordsize="10800,720">
              <v:rect id="Rectangle 98" o:spid="_x0000_s370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70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70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706" style="position:absolute;left:567;top:14787;width:10800;height:720" coordorigin="567,14787" coordsize="10800,720">
              <v:shape id="Freeform 102" o:spid="_x0000_s370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70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70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71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71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71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71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71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71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71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71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71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71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72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72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72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72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72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72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72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72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72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72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73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73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73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73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73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73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73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73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73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73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74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74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74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74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74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74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74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783" o:spid="_x0000_s3747" type="#_x0000_t5" style="position:absolute;left:0;text-align:left;margin-left:-24.1pt;margin-top:13.3pt;width:31.2pt;height:10.8pt;z-index:2519193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784" o:spid="_x0000_s3748" style="position:absolute;left:0;text-align:left;margin-left:-24.15pt;margin-top:24.55pt;width:31.2pt;height:27.85pt;z-index:2519203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785" o:spid="_x0000_s3749" style="position:absolute;left:0;text-align:left;margin-left:-10.85pt;margin-top:27.7pt;width:6pt;height:12pt;z-index:25192243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786" o:spid="_x0000_s3750" style="position:absolute;left:0;text-align:left;z-index:25192755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787" o:spid="_x0000_s3751" style="position:absolute;left:0;text-align:left;z-index:25192652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788" o:spid="_x0000_s3752" style="position:absolute;left:0;text-align:left;z-index:25192550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789" o:spid="_x0000_s3753" style="position:absolute;left:0;text-align:left;z-index:25192448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790" o:spid="_x0000_s3754" style="position:absolute;left:0;text-align:left;z-index:25192345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791" o:spid="_x0000_s3755" style="position:absolute;left:0;text-align:left;z-index:25192140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talat</w:t>
      </w:r>
      <w:r>
        <w:rPr>
          <w:rFonts w:ascii="Nurhan Uz" w:hAnsi="Nurhan Uz" w:cs="Nurhan Uz"/>
          <w:sz w:val="72"/>
          <w:szCs w:val="72"/>
        </w:rPr>
        <w:t>talattalat</w:t>
      </w:r>
    </w:p>
    <w:p w:rsidR="005372CE" w:rsidRDefault="005372CE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792" o:spid="_x0000_s3756" style="position:absolute;left:0;text-align:left;margin-left:-23.7pt;margin-top:13.25pt;width:527pt;height:40.1pt;z-index:251938816" coordorigin="567,14787" coordsize="10800,720">
            <v:group id="Group 97" o:spid="_x0000_s3757" style="position:absolute;left:567;top:14787;width:10800;height:720" coordorigin="567,14787" coordsize="10800,720">
              <v:rect id="Rectangle 98" o:spid="_x0000_s375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75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76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761" style="position:absolute;left:567;top:14787;width:10800;height:720" coordorigin="567,14787" coordsize="10800,720">
              <v:shape id="Freeform 102" o:spid="_x0000_s376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76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76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76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76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76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76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76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77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77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77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77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77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77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77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77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77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77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78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78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78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78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78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78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78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78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78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78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79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79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79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79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79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79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79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79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79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79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80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80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838" o:spid="_x0000_s3802" type="#_x0000_t5" style="position:absolute;left:0;text-align:left;margin-left:-24.1pt;margin-top:13.3pt;width:31.2pt;height:10.8pt;z-index:25192960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39" o:spid="_x0000_s3803" style="position:absolute;left:0;text-align:left;margin-left:-24.15pt;margin-top:24.55pt;width:31.2pt;height:27.85pt;z-index:2519306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40" o:spid="_x0000_s3804" style="position:absolute;left:0;text-align:left;margin-left:-10.85pt;margin-top:27.7pt;width:6pt;height:12pt;z-index:25193267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841" o:spid="_x0000_s3805" style="position:absolute;left:0;text-align:left;z-index:25193779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842" o:spid="_x0000_s3806" style="position:absolute;left:0;text-align:left;z-index:25193676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843" o:spid="_x0000_s3807" style="position:absolute;left:0;text-align:left;z-index:25193574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844" o:spid="_x0000_s3808" style="position:absolute;left:0;text-align:left;z-index:25193472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845" o:spid="_x0000_s3809" style="position:absolute;left:0;text-align:left;z-index:25193369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846" o:spid="_x0000_s3810" style="position:absolute;left:0;text-align:left;z-index:25193164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Talat </w:t>
      </w:r>
      <w:r>
        <w:rPr>
          <w:rFonts w:ascii="Nurhan Uz" w:hAnsi="Nurhan Uz" w:cs="Nurhan Uz"/>
          <w:sz w:val="72"/>
          <w:szCs w:val="72"/>
        </w:rPr>
        <w:t>TalatTalat</w:t>
      </w:r>
    </w:p>
    <w:p w:rsidR="005372CE" w:rsidRDefault="005372CE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847" o:spid="_x0000_s3811" style="position:absolute;left:0;text-align:left;margin-left:-23.7pt;margin-top:13.25pt;width:527pt;height:40.1pt;z-index:251949056" coordorigin="567,14787" coordsize="10800,720">
            <v:group id="Group 97" o:spid="_x0000_s3812" style="position:absolute;left:567;top:14787;width:10800;height:720" coordorigin="567,14787" coordsize="10800,720">
              <v:rect id="Rectangle 98" o:spid="_x0000_s381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81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81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816" style="position:absolute;left:567;top:14787;width:10800;height:720" coordorigin="567,14787" coordsize="10800,720">
              <v:shape id="Freeform 102" o:spid="_x0000_s381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81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81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82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82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82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82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82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82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82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82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82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82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83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83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83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83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83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83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83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83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83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83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84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84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84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84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84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84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84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84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84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84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85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85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85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85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85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85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85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893" o:spid="_x0000_s3857" type="#_x0000_t5" style="position:absolute;left:0;text-align:left;margin-left:-24.1pt;margin-top:13.3pt;width:31.2pt;height:10.8pt;z-index:25193984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94" o:spid="_x0000_s3858" style="position:absolute;left:0;text-align:left;margin-left:-24.15pt;margin-top:24.55pt;width:31.2pt;height:27.85pt;z-index:2519408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95" o:spid="_x0000_s3859" style="position:absolute;left:0;text-align:left;margin-left:-10.85pt;margin-top:27.7pt;width:6pt;height:12pt;z-index:25194291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896" o:spid="_x0000_s3860" style="position:absolute;left:0;text-align:left;z-index:25194803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897" o:spid="_x0000_s3861" style="position:absolute;left:0;text-align:left;z-index:25194700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898" o:spid="_x0000_s3862" style="position:absolute;left:0;text-align:left;z-index:25194598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899" o:spid="_x0000_s3863" style="position:absolute;left:0;text-align:left;z-index:25194496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900" o:spid="_x0000_s3864" style="position:absolute;left:0;text-align:left;z-index:25194393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901" o:spid="_x0000_s3865" style="position:absolute;left:0;text-align:left;z-index:251941888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 xml:space="preserve">Talat </w:t>
      </w:r>
    </w:p>
    <w:p w:rsidR="005372CE" w:rsidRDefault="005372CE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902" o:spid="_x0000_s3866" style="position:absolute;left:0;text-align:left;margin-left:-23.7pt;margin-top:13.25pt;width:527pt;height:40.1pt;z-index:251959296" coordorigin="567,14787" coordsize="10800,720">
            <v:group id="Group 97" o:spid="_x0000_s3867" style="position:absolute;left:567;top:14787;width:10800;height:720" coordorigin="567,14787" coordsize="10800,720">
              <v:rect id="Rectangle 98" o:spid="_x0000_s386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86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87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871" style="position:absolute;left:567;top:14787;width:10800;height:720" coordorigin="567,14787" coordsize="10800,720">
              <v:shape id="Freeform 102" o:spid="_x0000_s387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87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87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87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87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87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87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87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88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88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88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88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88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88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88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88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88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88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89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89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89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89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89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89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89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89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89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89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90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90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90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90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90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90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90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90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90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90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91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91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948" o:spid="_x0000_s3912" type="#_x0000_t5" style="position:absolute;left:0;text-align:left;margin-left:-24.1pt;margin-top:13.3pt;width:31.2pt;height:10.8pt;z-index:2519500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949" o:spid="_x0000_s3913" style="position:absolute;left:0;text-align:left;margin-left:-24.15pt;margin-top:24.55pt;width:31.2pt;height:27.85pt;z-index:2519511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950" o:spid="_x0000_s3914" style="position:absolute;left:0;text-align:left;margin-left:-10.85pt;margin-top:27.7pt;width:6pt;height:12pt;z-index:25195315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951" o:spid="_x0000_s3915" style="position:absolute;left:0;text-align:left;z-index:25195827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952" o:spid="_x0000_s3916" style="position:absolute;left:0;text-align:left;z-index:25195724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953" o:spid="_x0000_s3917" style="position:absolute;left:0;text-align:left;z-index:25195622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954" o:spid="_x0000_s3918" style="position:absolute;left:0;text-align:left;z-index:25195520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955" o:spid="_x0000_s3919" style="position:absolute;left:0;text-align:left;z-index:25195417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956" o:spid="_x0000_s3920" style="position:absolute;left:0;text-align:left;z-index:25195212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atlat</w:t>
      </w:r>
      <w:r>
        <w:rPr>
          <w:rFonts w:ascii="Nurhan Uz" w:hAnsi="Nurhan Uz" w:cs="Nurhan Uz"/>
          <w:sz w:val="72"/>
          <w:szCs w:val="72"/>
        </w:rPr>
        <w:t xml:space="preserve">atlat atlat atlat atlat </w:t>
      </w:r>
    </w:p>
    <w:p w:rsidR="005372CE" w:rsidRDefault="005372CE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957" o:spid="_x0000_s3921" style="position:absolute;left:0;text-align:left;margin-left:-23.7pt;margin-top:13.25pt;width:527pt;height:40.1pt;z-index:251969536" coordorigin="567,14787" coordsize="10800,720">
            <v:group id="Group 97" o:spid="_x0000_s3922" style="position:absolute;left:567;top:14787;width:10800;height:720" coordorigin="567,14787" coordsize="10800,720">
              <v:rect id="Rectangle 98" o:spid="_x0000_s392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92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92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926" style="position:absolute;left:567;top:14787;width:10800;height:720" coordorigin="567,14787" coordsize="10800,720">
              <v:shape id="Freeform 102" o:spid="_x0000_s392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92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92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93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93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93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93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93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93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93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93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93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93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94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94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94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94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94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94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94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94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94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94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95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95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95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95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95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95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95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95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95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95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96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96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96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96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96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96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96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003" o:spid="_x0000_s3967" type="#_x0000_t5" style="position:absolute;left:0;text-align:left;margin-left:-24.1pt;margin-top:13.3pt;width:31.2pt;height:10.8pt;z-index:25196032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04" o:spid="_x0000_s3968" style="position:absolute;left:0;text-align:left;margin-left:-24.15pt;margin-top:24.55pt;width:31.2pt;height:27.85pt;z-index:2519613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05" o:spid="_x0000_s3969" style="position:absolute;left:0;text-align:left;margin-left:-10.85pt;margin-top:27.7pt;width:6pt;height:12pt;z-index:25196339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006" o:spid="_x0000_s3970" style="position:absolute;left:0;text-align:left;z-index:25196851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007" o:spid="_x0000_s3971" style="position:absolute;left:0;text-align:left;z-index:25196748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008" o:spid="_x0000_s3972" style="position:absolute;left:0;text-align:left;z-index:25196646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009" o:spid="_x0000_s3973" style="position:absolute;left:0;text-align:left;z-index:25196544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010" o:spid="_x0000_s3974" style="position:absolute;left:0;text-align:left;z-index:25196441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011" o:spid="_x0000_s3975" style="position:absolute;left:0;text-align:left;z-index:251962368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atlat atlat atlat</w:t>
      </w:r>
    </w:p>
    <w:p w:rsidR="005372CE" w:rsidRDefault="005372CE" w:rsidP="003B3360">
      <w:pPr>
        <w:spacing w:after="0"/>
        <w:ind w:left="-142" w:right="-113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8012" o:spid="_x0000_s3976" style="position:absolute;left:0;text-align:left;margin-left:-23.7pt;margin-top:13.25pt;width:527pt;height:40.1pt;z-index:251979776" coordorigin="567,14787" coordsize="10800,720">
            <v:group id="Group 97" o:spid="_x0000_s3977" style="position:absolute;left:567;top:14787;width:10800;height:720" coordorigin="567,14787" coordsize="10800,720">
              <v:rect id="Rectangle 98" o:spid="_x0000_s397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97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98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981" style="position:absolute;left:567;top:14787;width:10800;height:720" coordorigin="567,14787" coordsize="10800,720">
              <v:shape id="Freeform 102" o:spid="_x0000_s398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98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98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98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98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98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98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98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99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99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99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99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99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99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99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99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99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99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00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00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00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00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00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00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00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00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00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00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01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01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01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01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01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01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01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01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01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01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02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02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058" o:spid="_x0000_s4022" type="#_x0000_t5" style="position:absolute;left:0;text-align:left;margin-left:-24.1pt;margin-top:13.3pt;width:31.2pt;height:10.8pt;z-index:2519705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59" o:spid="_x0000_s4023" style="position:absolute;left:0;text-align:left;margin-left:-24.15pt;margin-top:24.55pt;width:31.2pt;height:27.85pt;z-index:2519715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60" o:spid="_x0000_s4024" style="position:absolute;left:0;text-align:left;margin-left:-10.85pt;margin-top:27.7pt;width:6pt;height:12pt;z-index:25197363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061" o:spid="_x0000_s4025" style="position:absolute;left:0;text-align:left;z-index:25197875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062" o:spid="_x0000_s4026" style="position:absolute;left:0;text-align:left;z-index:25197772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063" o:spid="_x0000_s4027" style="position:absolute;left:0;text-align:left;z-index:25197670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064" o:spid="_x0000_s4028" style="position:absolute;left:0;text-align:left;z-index:25197568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065" o:spid="_x0000_s4029" style="position:absolute;left:0;text-align:left;z-index:25197465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066" o:spid="_x0000_s4030" style="position:absolute;left:0;text-align:left;z-index:251972608;visibility:visible" from="-24.05pt,40.4pt" to="7.15pt,40.4pt" strokecolor="#365f91" strokeweight="1.5pt"/>
        </w:pict>
      </w:r>
    </w:p>
    <w:p w:rsidR="005372CE" w:rsidRDefault="005372CE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8067" o:spid="_x0000_s4031" type="#_x0000_t202" style="position:absolute;margin-left:-7.05pt;margin-top:-21.8pt;width:125.2pt;height:116.75pt;z-index:251986944;visibility:visible;mso-wrap-style:none" filled="f" stroked="f" strokeweight=".5pt">
            <v:textbox style="mso-fit-shape-to-text:t">
              <w:txbxContent>
                <w:p w:rsidR="005372CE" w:rsidRDefault="005372CE" w:rsidP="003B3360">
                  <w:r w:rsidRPr="00114C98">
                    <w:rPr>
                      <w:noProof/>
                      <w:lang w:eastAsia="tr-TR"/>
                    </w:rPr>
                    <w:pict>
                      <v:shape id="Resim 8262" o:spid="_x0000_i1156" type="#_x0000_t75" style="width:132.75pt;height:95.25pt;visibility:visible">
                        <v:imagedata r:id="rId65" o:title="" croptop="5544f" cropbottom="4468f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8068" o:spid="_x0000_s4032" type="#_x0000_t202" style="position:absolute;margin-left:354.45pt;margin-top:-37.1pt;width:133.1pt;height:120.4pt;z-index:251992064;visibility:visible" filled="f" stroked="f" strokeweight=".5pt">
            <v:textbox>
              <w:txbxContent>
                <w:p w:rsidR="005372CE" w:rsidRDefault="005372CE" w:rsidP="003B3360">
                  <w:r w:rsidRPr="00114C98">
                    <w:rPr>
                      <w:noProof/>
                      <w:lang w:eastAsia="tr-TR"/>
                    </w:rPr>
                    <w:pict>
                      <v:shape id="Resim 8253" o:spid="_x0000_i1158" type="#_x0000_t75" style="width:92.25pt;height:89.25pt;visibility:visible">
                        <v:imagedata r:id="rId62" o:title="" croptop="2637f" cropbottom=".125" cropleft="3162f" cropright="483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069" o:spid="_x0000_s4033" type="#_x0000_t202" style="position:absolute;margin-left:316.85pt;margin-top:-20.25pt;width:98pt;height:120.4pt;z-index:251983872;visibility:visible" filled="f" stroked="f" strokeweight=".5pt">
            <v:textbox style="mso-fit-shape-to-text:t">
              <w:txbxContent>
                <w:p w:rsidR="005372CE" w:rsidRDefault="005372CE" w:rsidP="003B3360"/>
              </w:txbxContent>
            </v:textbox>
          </v:shape>
        </w:pict>
      </w:r>
      <w:r>
        <w:rPr>
          <w:noProof/>
          <w:lang w:eastAsia="tr-TR"/>
        </w:rPr>
        <w:pict>
          <v:shape id="Metin Kutusu 8070" o:spid="_x0000_s4034" type="#_x0000_t202" style="position:absolute;margin-left:402.8pt;margin-top:-27.25pt;width:114.95pt;height:86pt;z-index:251980800;visibility:visible" filled="f" stroked="f" strokeweight=".5pt">
            <v:textbox>
              <w:txbxContent>
                <w:p w:rsidR="005372CE" w:rsidRDefault="005372CE" w:rsidP="003B3360"/>
              </w:txbxContent>
            </v:textbox>
          </v:shape>
        </w:pict>
      </w:r>
      <w:r>
        <w:rPr>
          <w:noProof/>
          <w:lang w:eastAsia="tr-TR"/>
        </w:rPr>
        <w:pict>
          <v:shape id="Metin Kutusu 8071" o:spid="_x0000_s4035" type="#_x0000_t202" style="position:absolute;margin-left:135.45pt;margin-top:-7.8pt;width:190.7pt;height:61.25pt;z-index:251981824;visibility:visible" filled="f" stroked="f" strokeweight=".5pt">
            <v:textbox>
              <w:txbxContent>
                <w:p w:rsidR="005372CE" w:rsidRPr="007226AB" w:rsidRDefault="005372CE" w:rsidP="003B3360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8072" o:spid="_x0000_s4036" style="position:absolute;margin-left:135.45pt;margin-top:-9.85pt;width:187.7pt;height:52.8pt;z-index:251982848;visibility:visible;v-text-anchor:middle" arcsize="10923f" filled="f" strokecolor="#243f60" strokeweight="2pt"/>
        </w:pict>
      </w:r>
    </w:p>
    <w:p w:rsidR="005372CE" w:rsidRDefault="005372CE" w:rsidP="003B3360">
      <w:pPr>
        <w:rPr>
          <w:sz w:val="20"/>
          <w:szCs w:val="20"/>
        </w:rPr>
      </w:pPr>
    </w:p>
    <w:p w:rsidR="005372CE" w:rsidRDefault="005372CE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Düz Ok Bağlayıcısı 8074" o:spid="_x0000_s4037" type="#_x0000_t32" style="position:absolute;margin-left:68.8pt;margin-top:5.15pt;width:117.85pt;height:56pt;z-index:251988992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073" o:spid="_x0000_s4038" type="#_x0000_t32" style="position:absolute;margin-left:264.85pt;margin-top:7.35pt;width:137.8pt;height:53.8pt;flip:x;z-index:25199001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8075" o:spid="_x0000_s4039" type="#_x0000_t202" style="position:absolute;margin-left:183.05pt;margin-top:17.15pt;width:95.55pt;height:69.95pt;z-index:251987968;visibility:visible" filled="f" stroked="f" strokeweight=".5pt">
            <v:textbox>
              <w:txbxContent>
                <w:p w:rsidR="005372CE" w:rsidRPr="00774D7E" w:rsidRDefault="005372CE" w:rsidP="003B3360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le</w:t>
                  </w:r>
                  <w:r w:rsidRPr="00072355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5372CE" w:rsidRDefault="005372CE" w:rsidP="003B3360">
      <w:pPr>
        <w:rPr>
          <w:sz w:val="20"/>
          <w:szCs w:val="20"/>
        </w:rPr>
      </w:pPr>
    </w:p>
    <w:p w:rsidR="005372CE" w:rsidRDefault="005372CE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8077" o:spid="_x0000_s4040" type="#_x0000_t202" style="position:absolute;margin-left:-51.6pt;margin-top:1.35pt;width:289.8pt;height:116.75pt;z-index:251993088;visibility:visible" filled="f" stroked="f" strokeweight=".5pt">
            <v:textbox>
              <w:txbxContent>
                <w:p w:rsidR="005372CE" w:rsidRDefault="005372CE" w:rsidP="003B3360">
                  <w:r w:rsidRPr="00114C98">
                    <w:rPr>
                      <w:noProof/>
                      <w:lang w:eastAsia="tr-TR"/>
                    </w:rPr>
                    <w:pict>
                      <v:shape id="Resim 8263" o:spid="_x0000_i1161" type="#_x0000_t75" style="width:87pt;height:50.25pt;visibility:visible">
                        <v:imagedata r:id="rId66" o:title=""/>
                      </v:shape>
                    </w:pict>
                  </w:r>
                  <w:r w:rsidRPr="00114C98">
                    <w:rPr>
                      <w:noProof/>
                      <w:lang w:eastAsia="tr-TR"/>
                    </w:rPr>
                    <w:pict>
                      <v:shape id="Resim 8259" o:spid="_x0000_i1162" type="#_x0000_t75" style="width:108pt;height:66pt;visibility:visible">
                        <v:imagedata r:id="rId6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076" o:spid="_x0000_s4041" type="#_x0000_t202" style="position:absolute;margin-left:278.8pt;margin-top:7.85pt;width:243.2pt;height:116.75pt;z-index:251997184;visibility:visible" filled="f" stroked="f" strokeweight=".5pt">
            <v:textbox>
              <w:txbxContent>
                <w:p w:rsidR="005372CE" w:rsidRDefault="005372CE" w:rsidP="003B3360">
                  <w:r w:rsidRPr="002F6BAA">
                    <w:rPr>
                      <w:b/>
                      <w:bCs/>
                      <w:noProof/>
                      <w:lang w:eastAsia="tr-TR"/>
                    </w:rPr>
                    <w:pict>
                      <v:shape id="Resim 8254" o:spid="_x0000_i1165" type="#_x0000_t75" style="width:97.5pt;height:57pt;visibility:visible">
                        <v:imagedata r:id="rId41" o:title="" croptop="2285f"/>
                      </v:shape>
                    </w:pict>
                  </w:r>
                  <w:r w:rsidRPr="00114C98">
                    <w:rPr>
                      <w:noProof/>
                      <w:lang w:eastAsia="tr-TR"/>
                    </w:rPr>
                    <w:pict>
                      <v:shape id="Resim 8264" o:spid="_x0000_i1166" type="#_x0000_t75" style="width:108pt;height:66pt;visibility:visible">
                        <v:imagedata r:id="rId67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3B3360">
      <w:pPr>
        <w:rPr>
          <w:sz w:val="20"/>
          <w:szCs w:val="20"/>
        </w:rPr>
      </w:pPr>
    </w:p>
    <w:p w:rsidR="005372CE" w:rsidRDefault="005372CE" w:rsidP="003B3360">
      <w:pPr>
        <w:ind w:hanging="426"/>
        <w:rPr>
          <w:rFonts w:ascii="Hand writing Mutlu" w:hAnsi="Hand writing Mutlu" w:cs="Hand writing Mutlu"/>
          <w:outline/>
          <w:color w:val="000000"/>
          <w:sz w:val="80"/>
          <w:szCs w:val="80"/>
        </w:rPr>
      </w:pPr>
      <w:r>
        <w:rPr>
          <w:noProof/>
          <w:lang w:eastAsia="tr-TR"/>
        </w:rPr>
        <w:pict>
          <v:shape id="Metin Kutusu 8081" o:spid="_x0000_s4042" type="#_x0000_t202" style="position:absolute;margin-left:-24.25pt;margin-top:34.2pt;width:139.15pt;height:69.95pt;z-index:251996160;visibility:visible" filled="f" stroked="f" strokeweight=".5pt">
            <v:textbox>
              <w:txbxContent>
                <w:p w:rsidR="005372CE" w:rsidRPr="00774D7E" w:rsidRDefault="005372CE" w:rsidP="003B3360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a</w:t>
                  </w: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le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8082" o:spid="_x0000_s4043" type="#_x0000_t32" style="position:absolute;margin-left:59.65pt;margin-top:28.1pt;width:31.9pt;height:33.35pt;flip:x;z-index:25199513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078" o:spid="_x0000_s4044" type="#_x0000_t32" style="position:absolute;margin-left:344.55pt;margin-top:23.95pt;width:10.9pt;height:37.3pt;z-index:251998208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079" o:spid="_x0000_s4045" type="#_x0000_t32" style="position:absolute;margin-left:412.15pt;margin-top:24.45pt;width:17.45pt;height:37.05pt;flip:x;z-index:251999232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8080" o:spid="_x0000_s4046" type="#_x0000_t202" style="position:absolute;margin-left:319.2pt;margin-top:34.2pt;width:139.15pt;height:69.95pt;z-index:252000256;visibility:visible" filled="f" stroked="f" strokeweight=".5pt">
            <v:textbox>
              <w:txbxContent>
                <w:p w:rsidR="005372CE" w:rsidRPr="00774D7E" w:rsidRDefault="005372CE" w:rsidP="003B3360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2F6BAA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at</w:t>
                  </w: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le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8083" o:spid="_x0000_s4047" type="#_x0000_t32" style="position:absolute;margin-left:-7.4pt;margin-top:24pt;width:10.9pt;height:37.3pt;z-index:251994112;visibility:visible" strokecolor="#4579b8" strokeweight="2.25pt">
            <v:stroke endarrow="open"/>
          </v:shape>
        </w:pict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</w:p>
    <w:p w:rsidR="005372CE" w:rsidRDefault="005372CE" w:rsidP="003B3360">
      <w:pPr>
        <w:rPr>
          <w:noProof/>
          <w:sz w:val="20"/>
          <w:szCs w:val="20"/>
          <w:lang w:eastAsia="tr-TR"/>
        </w:rPr>
      </w:pPr>
    </w:p>
    <w:p w:rsidR="005372CE" w:rsidRPr="004A2B8D" w:rsidRDefault="005372CE" w:rsidP="003B3360">
      <w:pPr>
        <w:rPr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Metin Kutusu 8084" o:spid="_x0000_s4048" type="#_x0000_t202" style="position:absolute;margin-left:324.7pt;margin-top:2pt;width:119.35pt;height:119.2pt;z-index:251991040;visibility:visible;mso-wrap-style:none" filled="f" stroked="f" strokeweight=".5pt">
            <v:textbox style="mso-fit-shape-to-text:t">
              <w:txbxContent>
                <w:p w:rsidR="005372CE" w:rsidRDefault="005372CE" w:rsidP="003B3360">
                  <w:r w:rsidRPr="00114C98">
                    <w:rPr>
                      <w:noProof/>
                      <w:lang w:eastAsia="tr-TR"/>
                    </w:rPr>
                    <w:pict>
                      <v:shape id="Resim 8265" o:spid="_x0000_i1168" type="#_x0000_t75" style="width:87pt;height:105.75pt;visibility:visible">
                        <v:imagedata r:id="rId68" o:title=""/>
                      </v:shape>
                    </w:pict>
                  </w:r>
                </w:p>
              </w:txbxContent>
            </v:textbox>
          </v:shape>
        </w:pict>
      </w:r>
    </w:p>
    <w:p w:rsidR="005372CE" w:rsidRDefault="005372CE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roundrect id="Yuvarlatılmış Dikdörtgen 8085" o:spid="_x0000_s4049" style="position:absolute;margin-left:150.05pt;margin-top:13.55pt;width:169.25pt;height:52.8pt;z-index:25198592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8086" o:spid="_x0000_s4050" type="#_x0000_t202" style="position:absolute;margin-left:157.1pt;margin-top:12.7pt;width:177pt;height:61.25pt;z-index:251984896;visibility:visible" filled="f" stroked="f" strokeweight=".5pt">
            <v:textbox>
              <w:txbxContent>
                <w:p w:rsidR="005372CE" w:rsidRPr="007226AB" w:rsidRDefault="005372CE" w:rsidP="003B3360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5372CE" w:rsidRDefault="005372CE" w:rsidP="003B3360">
      <w:pPr>
        <w:rPr>
          <w:sz w:val="20"/>
          <w:szCs w:val="20"/>
        </w:rPr>
      </w:pPr>
    </w:p>
    <w:p w:rsidR="005372CE" w:rsidRPr="00A43C22" w:rsidRDefault="005372CE" w:rsidP="003B3360">
      <w:pPr>
        <w:spacing w:after="0"/>
        <w:ind w:right="-426" w:hanging="851"/>
        <w:rPr>
          <w:rFonts w:ascii="Nurhan Uz" w:hAnsi="Nurhan Uz" w:cs="Nurhan Uz"/>
          <w:sz w:val="24"/>
          <w:szCs w:val="24"/>
        </w:rPr>
      </w:pPr>
    </w:p>
    <w:p w:rsidR="005372CE" w:rsidRDefault="005372CE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087" o:spid="_x0000_s4051" style="position:absolute;left:0;text-align:left;margin-left:-23.7pt;margin-top:13.25pt;width:527pt;height:40.1pt;z-index:252010496" coordorigin="567,14787" coordsize="10800,720">
            <v:group id="Group 97" o:spid="_x0000_s4052" style="position:absolute;left:567;top:14787;width:10800;height:720" coordorigin="567,14787" coordsize="10800,720">
              <v:rect id="Rectangle 98" o:spid="_x0000_s405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05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05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056" style="position:absolute;left:567;top:14787;width:10800;height:720" coordorigin="567,14787" coordsize="10800,720">
              <v:shape id="Freeform 102" o:spid="_x0000_s405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05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05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06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06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06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06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06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06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06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06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06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06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07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07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07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07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07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07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07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07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07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07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08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08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08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08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08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08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08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08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08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08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09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09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09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09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09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09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09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133" o:spid="_x0000_s4097" type="#_x0000_t5" style="position:absolute;left:0;text-align:left;margin-left:-24.1pt;margin-top:13.3pt;width:31.2pt;height:10.8pt;z-index:2520012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34" o:spid="_x0000_s4098" style="position:absolute;left:0;text-align:left;margin-left:-24.15pt;margin-top:24.55pt;width:31.2pt;height:27.85pt;z-index:2520023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35" o:spid="_x0000_s4099" style="position:absolute;left:0;text-align:left;margin-left:-10.85pt;margin-top:27.7pt;width:6pt;height:12pt;z-index:25200435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136" o:spid="_x0000_s4100" style="position:absolute;left:0;text-align:left;z-index:25200947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137" o:spid="_x0000_s4101" style="position:absolute;left:0;text-align:left;z-index:25200844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138" o:spid="_x0000_s4102" style="position:absolute;left:0;text-align:left;z-index:25200742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139" o:spid="_x0000_s4103" style="position:absolute;left:0;text-align:left;z-index:25200640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140" o:spid="_x0000_s4104" style="position:absolute;left:0;text-align:left;z-index:25200537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141" o:spid="_x0000_s4105" style="position:absolute;left:0;text-align:left;z-index:25200332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alet</w:t>
      </w:r>
      <w:r>
        <w:rPr>
          <w:rFonts w:ascii="Nurhan Uz" w:hAnsi="Nurhan Uz" w:cs="Nurhan Uz"/>
          <w:sz w:val="72"/>
          <w:szCs w:val="72"/>
        </w:rPr>
        <w:t>aletalet</w:t>
      </w:r>
    </w:p>
    <w:p w:rsidR="005372CE" w:rsidRDefault="005372CE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142" o:spid="_x0000_s4106" style="position:absolute;left:0;text-align:left;margin-left:-23.7pt;margin-top:13.25pt;width:527pt;height:40.1pt;z-index:252020736" coordorigin="567,14787" coordsize="10800,720">
            <v:group id="Group 97" o:spid="_x0000_s4107" style="position:absolute;left:567;top:14787;width:10800;height:720" coordorigin="567,14787" coordsize="10800,720">
              <v:rect id="Rectangle 98" o:spid="_x0000_s410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10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11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111" style="position:absolute;left:567;top:14787;width:10800;height:720" coordorigin="567,14787" coordsize="10800,720">
              <v:shape id="Freeform 102" o:spid="_x0000_s411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11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11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11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11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11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11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11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12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12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12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12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12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12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12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12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12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12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13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13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13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13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13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13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13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13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13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13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14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14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14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14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14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14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14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14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14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14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15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15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188" o:spid="_x0000_s4152" type="#_x0000_t5" style="position:absolute;left:0;text-align:left;margin-left:-24.1pt;margin-top:13.3pt;width:31.2pt;height:10.8pt;z-index:25201152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89" o:spid="_x0000_s4153" style="position:absolute;left:0;text-align:left;margin-left:-24.15pt;margin-top:24.55pt;width:31.2pt;height:27.85pt;z-index:2520125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90" o:spid="_x0000_s4154" style="position:absolute;left:0;text-align:left;margin-left:-10.85pt;margin-top:27.7pt;width:6pt;height:12pt;z-index:25201459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191" o:spid="_x0000_s4155" style="position:absolute;left:0;text-align:left;z-index:25201971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192" o:spid="_x0000_s4156" style="position:absolute;left:0;text-align:left;z-index:25201868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193" o:spid="_x0000_s4157" style="position:absolute;left:0;text-align:left;z-index:25201766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194" o:spid="_x0000_s4158" style="position:absolute;left:0;text-align:left;z-index:25201664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195" o:spid="_x0000_s4159" style="position:absolute;left:0;text-align:left;z-index:25201561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196" o:spid="_x0000_s4160" style="position:absolute;left:0;text-align:left;z-index:25201356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alet</w:t>
      </w:r>
      <w:r>
        <w:rPr>
          <w:rFonts w:ascii="Nurhan Uz" w:hAnsi="Nurhan Uz" w:cs="Nurhan Uz"/>
          <w:sz w:val="72"/>
          <w:szCs w:val="72"/>
        </w:rPr>
        <w:t>aletalet</w:t>
      </w:r>
    </w:p>
    <w:p w:rsidR="005372CE" w:rsidRDefault="005372CE" w:rsidP="003B3360">
      <w:pPr>
        <w:spacing w:after="0"/>
        <w:ind w:left="-142" w:right="-113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8197" o:spid="_x0000_s4161" style="position:absolute;left:0;text-align:left;margin-left:-23.7pt;margin-top:13.25pt;width:527pt;height:40.1pt;z-index:252030976" coordorigin="567,14787" coordsize="10800,720">
            <v:group id="Group 97" o:spid="_x0000_s4162" style="position:absolute;left:567;top:14787;width:10800;height:720" coordorigin="567,14787" coordsize="10800,720">
              <v:rect id="Rectangle 98" o:spid="_x0000_s416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16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16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166" style="position:absolute;left:567;top:14787;width:10800;height:720" coordorigin="567,14787" coordsize="10800,720">
              <v:shape id="Freeform 102" o:spid="_x0000_s416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16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16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17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17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17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17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17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17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17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17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17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17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18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18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18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18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18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18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18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18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18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18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19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19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19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19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19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19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19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19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19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19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20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20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20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20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20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20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20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243" o:spid="_x0000_s4207" type="#_x0000_t5" style="position:absolute;left:0;text-align:left;margin-left:-24.1pt;margin-top:13.3pt;width:31.2pt;height:10.8pt;z-index:2520217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244" o:spid="_x0000_s4208" style="position:absolute;left:0;text-align:left;margin-left:-24.15pt;margin-top:24.55pt;width:31.2pt;height:27.85pt;z-index:2520227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245" o:spid="_x0000_s4209" style="position:absolute;left:0;text-align:left;margin-left:-10.85pt;margin-top:27.7pt;width:6pt;height:12pt;z-index:25202483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246" o:spid="_x0000_s4210" style="position:absolute;left:0;text-align:left;z-index:25202995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247" o:spid="_x0000_s4211" style="position:absolute;left:0;text-align:left;z-index:25202892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248" o:spid="_x0000_s4212" style="position:absolute;left:0;text-align:left;z-index:25202790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249" o:spid="_x0000_s4213" style="position:absolute;left:0;text-align:left;z-index:25202688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250" o:spid="_x0000_s4214" style="position:absolute;left:0;text-align:left;z-index:25202585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251" o:spid="_x0000_s4215" style="position:absolute;left:0;text-align:left;z-index:252023808;visibility:visible" from="-24.05pt,40.4pt" to="7.15pt,40.4pt" strokecolor="#365f91" strokeweight="1.5pt"/>
        </w:pict>
      </w:r>
    </w:p>
    <w:p w:rsidR="005372CE" w:rsidRDefault="005372CE" w:rsidP="005A1F7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266" o:spid="_x0000_s4216" style="position:absolute;left:0;text-align:left;margin-left:-23.7pt;margin-top:13.25pt;width:527pt;height:40.1pt;z-index:252041216" coordorigin="567,14787" coordsize="10800,720">
            <v:group id="Group 97" o:spid="_x0000_s4217" style="position:absolute;left:567;top:14787;width:10800;height:720" coordorigin="567,14787" coordsize="10800,720">
              <v:rect id="Rectangle 98" o:spid="_x0000_s421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21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22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221" style="position:absolute;left:567;top:14787;width:10800;height:720" coordorigin="567,14787" coordsize="10800,720">
              <v:shape id="Freeform 102" o:spid="_x0000_s422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22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22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22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22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22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22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22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23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23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23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23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23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23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23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23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23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23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24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24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24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24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24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24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24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24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24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24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25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25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25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25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25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25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25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25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25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25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26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26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312" o:spid="_x0000_s4262" type="#_x0000_t5" style="position:absolute;left:0;text-align:left;margin-left:-24.1pt;margin-top:13.3pt;width:31.2pt;height:10.8pt;z-index:25203200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13" o:spid="_x0000_s4263" style="position:absolute;left:0;text-align:left;margin-left:-24.15pt;margin-top:24.55pt;width:31.2pt;height:27.85pt;z-index:2520330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14" o:spid="_x0000_s4264" style="position:absolute;left:0;text-align:left;margin-left:-10.85pt;margin-top:27.7pt;width:6pt;height:12pt;z-index:25203507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315" o:spid="_x0000_s4265" style="position:absolute;left:0;text-align:left;z-index:25204019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316" o:spid="_x0000_s4266" style="position:absolute;left:0;text-align:left;z-index:25203916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317" o:spid="_x0000_s4267" style="position:absolute;left:0;text-align:left;z-index:25203814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318" o:spid="_x0000_s4268" style="position:absolute;left:0;text-align:left;z-index:25203712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319" o:spid="_x0000_s4269" style="position:absolute;left:0;text-align:left;z-index:25203609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320" o:spid="_x0000_s4270" style="position:absolute;left:0;text-align:left;z-index:25203404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atlat</w:t>
      </w:r>
      <w:r>
        <w:rPr>
          <w:rFonts w:ascii="Nurhan Uz" w:hAnsi="Nurhan Uz" w:cs="Nurhan Uz"/>
          <w:sz w:val="72"/>
          <w:szCs w:val="72"/>
        </w:rPr>
        <w:t xml:space="preserve">atlat atlat atlat atlat </w:t>
      </w:r>
    </w:p>
    <w:p w:rsidR="005372CE" w:rsidRDefault="005372CE" w:rsidP="005A1F7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321" o:spid="_x0000_s4271" style="position:absolute;left:0;text-align:left;margin-left:-23.7pt;margin-top:13.25pt;width:527pt;height:40.1pt;z-index:252051456" coordorigin="567,14787" coordsize="10800,720">
            <v:group id="Group 97" o:spid="_x0000_s4272" style="position:absolute;left:567;top:14787;width:10800;height:720" coordorigin="567,14787" coordsize="10800,720">
              <v:rect id="Rectangle 98" o:spid="_x0000_s427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27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27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276" style="position:absolute;left:567;top:14787;width:10800;height:720" coordorigin="567,14787" coordsize="10800,720">
              <v:shape id="Freeform 102" o:spid="_x0000_s427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27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27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28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28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28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28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28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28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28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28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28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28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29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29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29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29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29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29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29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29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29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29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30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30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30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30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30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30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30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30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30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30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31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31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31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31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31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31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31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367" o:spid="_x0000_s4317" type="#_x0000_t5" style="position:absolute;left:0;text-align:left;margin-left:-24.1pt;margin-top:13.3pt;width:31.2pt;height:10.8pt;z-index:25204224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68" o:spid="_x0000_s4318" style="position:absolute;left:0;text-align:left;margin-left:-24.15pt;margin-top:24.55pt;width:31.2pt;height:27.85pt;z-index:2520432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69" o:spid="_x0000_s4319" style="position:absolute;left:0;text-align:left;margin-left:-10.85pt;margin-top:27.7pt;width:6pt;height:12pt;z-index:25204531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370" o:spid="_x0000_s4320" style="position:absolute;left:0;text-align:left;z-index:25205043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371" o:spid="_x0000_s4321" style="position:absolute;left:0;text-align:left;z-index:25204940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372" o:spid="_x0000_s4322" style="position:absolute;left:0;text-align:left;z-index:25204838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373" o:spid="_x0000_s4323" style="position:absolute;left:0;text-align:left;z-index:25204736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374" o:spid="_x0000_s4324" style="position:absolute;left:0;text-align:left;z-index:25204633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375" o:spid="_x0000_s4325" style="position:absolute;left:0;text-align:left;z-index:252044288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atlat atlat atlat</w:t>
      </w:r>
    </w:p>
    <w:p w:rsidR="005372CE" w:rsidRDefault="005372CE" w:rsidP="005A1F70">
      <w:pPr>
        <w:spacing w:after="0"/>
        <w:ind w:left="-142" w:right="-113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8376" o:spid="_x0000_s4326" style="position:absolute;left:0;text-align:left;margin-left:-23.7pt;margin-top:13.25pt;width:527pt;height:40.1pt;z-index:252061696" coordorigin="567,14787" coordsize="10800,720">
            <v:group id="Group 97" o:spid="_x0000_s4327" style="position:absolute;left:567;top:14787;width:10800;height:720" coordorigin="567,14787" coordsize="10800,720">
              <v:rect id="Rectangle 98" o:spid="_x0000_s432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32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33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331" style="position:absolute;left:567;top:14787;width:10800;height:720" coordorigin="567,14787" coordsize="10800,720">
              <v:shape id="Freeform 102" o:spid="_x0000_s433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33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33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33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33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33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33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33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34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34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34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34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34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34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34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34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34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34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35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35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35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35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35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35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35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35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35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35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36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36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36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36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36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36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36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36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36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36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37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37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422" o:spid="_x0000_s4372" type="#_x0000_t5" style="position:absolute;left:0;text-align:left;margin-left:-24.1pt;margin-top:13.3pt;width:31.2pt;height:10.8pt;z-index:2520524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423" o:spid="_x0000_s4373" style="position:absolute;left:0;text-align:left;margin-left:-24.15pt;margin-top:24.55pt;width:31.2pt;height:27.85pt;z-index:2520535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424" o:spid="_x0000_s4374" style="position:absolute;left:0;text-align:left;margin-left:-10.85pt;margin-top:27.7pt;width:6pt;height:12pt;z-index:25205555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425" o:spid="_x0000_s4375" style="position:absolute;left:0;text-align:left;z-index:25206067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426" o:spid="_x0000_s4376" style="position:absolute;left:0;text-align:left;z-index:25205964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427" o:spid="_x0000_s4377" style="position:absolute;left:0;text-align:left;z-index:25205862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428" o:spid="_x0000_s4378" style="position:absolute;left:0;text-align:left;z-index:25205760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429" o:spid="_x0000_s4379" style="position:absolute;left:0;text-align:left;z-index:25205657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430" o:spid="_x0000_s4380" style="position:absolute;left:0;text-align:left;z-index:252054528;visibility:visible" from="-24.05pt,40.4pt" to="7.15pt,40.4pt" strokecolor="#365f91" strokeweight="1.5pt"/>
        </w:pict>
      </w:r>
    </w:p>
    <w:p w:rsidR="005372CE" w:rsidRPr="003B3360" w:rsidRDefault="005372CE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hyperlink r:id="rId69" w:history="1">
        <w:r>
          <w:rPr>
            <w:rStyle w:val="Hyperlink"/>
            <w:rFonts w:ascii="Verdana" w:hAnsi="Verdana" w:cs="Verdana"/>
            <w:b/>
            <w:bCs/>
          </w:rPr>
          <w:t>www.sorubak.com</w:t>
        </w:r>
      </w:hyperlink>
      <w:bookmarkStart w:id="1" w:name="_PictureBullets"/>
      <w:r w:rsidRPr="00676612">
        <w:rPr>
          <w:rFonts w:ascii="Times New Roman" w:eastAsia="Times New Roman" w:hAnsi="Times New Roman"/>
          <w:vanish/>
          <w:sz w:val="24"/>
          <w:szCs w:val="24"/>
          <w:lang w:eastAsia="tr-TR"/>
        </w:rPr>
        <w:pict>
          <v:shape id="_x0000_i1169" type="#_x0000_t75" style="width:187.5pt;height:167.25pt;visibility:visible" o:bullet="t">
            <v:imagedata r:id="rId70" o:title=""/>
          </v:shape>
        </w:pict>
      </w:r>
      <w:bookmarkEnd w:id="1"/>
    </w:p>
    <w:sectPr w:rsidR="005372CE" w:rsidRPr="003B3360" w:rsidSect="009837F0">
      <w:pgSz w:w="11906" w:h="16838"/>
      <w:pgMar w:top="851" w:right="1418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72CE" w:rsidRDefault="005372CE" w:rsidP="00B12AF7">
      <w:pPr>
        <w:spacing w:after="0" w:line="240" w:lineRule="auto"/>
      </w:pPr>
      <w:r>
        <w:separator/>
      </w:r>
    </w:p>
  </w:endnote>
  <w:endnote w:type="continuationSeparator" w:id="1">
    <w:p w:rsidR="005372CE" w:rsidRDefault="005372CE" w:rsidP="00B12A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72CE" w:rsidRDefault="005372CE" w:rsidP="00B12AF7">
      <w:pPr>
        <w:spacing w:after="0" w:line="240" w:lineRule="auto"/>
      </w:pPr>
      <w:r>
        <w:separator/>
      </w:r>
    </w:p>
  </w:footnote>
  <w:footnote w:type="continuationSeparator" w:id="1">
    <w:p w:rsidR="005372CE" w:rsidRDefault="005372CE" w:rsidP="00B12A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D44E35"/>
    <w:multiLevelType w:val="hybridMultilevel"/>
    <w:tmpl w:val="1E34F656"/>
    <w:lvl w:ilvl="0" w:tplc="01B01B0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41A47C8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1AAEFF3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A53A4E8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CD109B8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27FE85A8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132CCB6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E28CF18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76F40416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13315"/>
    <w:rsid w:val="00001073"/>
    <w:rsid w:val="00017488"/>
    <w:rsid w:val="00024CAF"/>
    <w:rsid w:val="00035BC2"/>
    <w:rsid w:val="00045AA2"/>
    <w:rsid w:val="00072355"/>
    <w:rsid w:val="00076D16"/>
    <w:rsid w:val="00091258"/>
    <w:rsid w:val="000A2A7D"/>
    <w:rsid w:val="000A33A1"/>
    <w:rsid w:val="000B1EFD"/>
    <w:rsid w:val="000E37E2"/>
    <w:rsid w:val="000E6860"/>
    <w:rsid w:val="000F03CC"/>
    <w:rsid w:val="000F0F6E"/>
    <w:rsid w:val="000F5162"/>
    <w:rsid w:val="000F77F7"/>
    <w:rsid w:val="00114C98"/>
    <w:rsid w:val="001325EA"/>
    <w:rsid w:val="001355DB"/>
    <w:rsid w:val="00147359"/>
    <w:rsid w:val="00164626"/>
    <w:rsid w:val="00196A0D"/>
    <w:rsid w:val="001971A3"/>
    <w:rsid w:val="001B5F90"/>
    <w:rsid w:val="001C3E71"/>
    <w:rsid w:val="001D4EF8"/>
    <w:rsid w:val="001D79EC"/>
    <w:rsid w:val="001F2D86"/>
    <w:rsid w:val="001F5200"/>
    <w:rsid w:val="00220AE4"/>
    <w:rsid w:val="0022562D"/>
    <w:rsid w:val="00236DC3"/>
    <w:rsid w:val="002A782C"/>
    <w:rsid w:val="002B2D9B"/>
    <w:rsid w:val="002B708C"/>
    <w:rsid w:val="002C17A4"/>
    <w:rsid w:val="002C34F5"/>
    <w:rsid w:val="002D3DE6"/>
    <w:rsid w:val="002D5F63"/>
    <w:rsid w:val="002E1275"/>
    <w:rsid w:val="002F6BAA"/>
    <w:rsid w:val="002F75C7"/>
    <w:rsid w:val="0030182C"/>
    <w:rsid w:val="003164B8"/>
    <w:rsid w:val="00317A92"/>
    <w:rsid w:val="00331840"/>
    <w:rsid w:val="0034686F"/>
    <w:rsid w:val="003551F8"/>
    <w:rsid w:val="00361E35"/>
    <w:rsid w:val="003828B2"/>
    <w:rsid w:val="003974AB"/>
    <w:rsid w:val="003A229F"/>
    <w:rsid w:val="003A75E9"/>
    <w:rsid w:val="003B3360"/>
    <w:rsid w:val="003B7BF8"/>
    <w:rsid w:val="003C282A"/>
    <w:rsid w:val="003C7D7B"/>
    <w:rsid w:val="003E08C9"/>
    <w:rsid w:val="003F2007"/>
    <w:rsid w:val="00406F67"/>
    <w:rsid w:val="0044030C"/>
    <w:rsid w:val="00456D92"/>
    <w:rsid w:val="00461980"/>
    <w:rsid w:val="0046375D"/>
    <w:rsid w:val="00471D81"/>
    <w:rsid w:val="00476CAD"/>
    <w:rsid w:val="00477497"/>
    <w:rsid w:val="00491089"/>
    <w:rsid w:val="004A2B8D"/>
    <w:rsid w:val="004B0478"/>
    <w:rsid w:val="004B090A"/>
    <w:rsid w:val="004B32E9"/>
    <w:rsid w:val="004D12C8"/>
    <w:rsid w:val="004E003A"/>
    <w:rsid w:val="004E2D80"/>
    <w:rsid w:val="004F2C55"/>
    <w:rsid w:val="0050632A"/>
    <w:rsid w:val="00506966"/>
    <w:rsid w:val="00530FD4"/>
    <w:rsid w:val="005372CE"/>
    <w:rsid w:val="00553AFE"/>
    <w:rsid w:val="00555151"/>
    <w:rsid w:val="00560F4E"/>
    <w:rsid w:val="005661F5"/>
    <w:rsid w:val="00585A5B"/>
    <w:rsid w:val="00585F6E"/>
    <w:rsid w:val="00593F4A"/>
    <w:rsid w:val="005A1F70"/>
    <w:rsid w:val="005B6B7D"/>
    <w:rsid w:val="005B6FA1"/>
    <w:rsid w:val="005D06C9"/>
    <w:rsid w:val="005D0EDD"/>
    <w:rsid w:val="005F59AC"/>
    <w:rsid w:val="005F7100"/>
    <w:rsid w:val="005F71B9"/>
    <w:rsid w:val="006016E1"/>
    <w:rsid w:val="006107AA"/>
    <w:rsid w:val="00614FC8"/>
    <w:rsid w:val="006174EC"/>
    <w:rsid w:val="00627AF1"/>
    <w:rsid w:val="00630857"/>
    <w:rsid w:val="00645344"/>
    <w:rsid w:val="00652278"/>
    <w:rsid w:val="00676612"/>
    <w:rsid w:val="00683702"/>
    <w:rsid w:val="006A5B9F"/>
    <w:rsid w:val="006B3A7F"/>
    <w:rsid w:val="006D0B7B"/>
    <w:rsid w:val="006E7BE1"/>
    <w:rsid w:val="007072BB"/>
    <w:rsid w:val="00721C52"/>
    <w:rsid w:val="007226AB"/>
    <w:rsid w:val="0072651C"/>
    <w:rsid w:val="00740FB0"/>
    <w:rsid w:val="007422DE"/>
    <w:rsid w:val="0076591B"/>
    <w:rsid w:val="00766462"/>
    <w:rsid w:val="00774D7E"/>
    <w:rsid w:val="007B6878"/>
    <w:rsid w:val="007C0B52"/>
    <w:rsid w:val="007C683C"/>
    <w:rsid w:val="0081318E"/>
    <w:rsid w:val="00814B42"/>
    <w:rsid w:val="00816C9D"/>
    <w:rsid w:val="00817359"/>
    <w:rsid w:val="0083021C"/>
    <w:rsid w:val="00831A6D"/>
    <w:rsid w:val="00846F2E"/>
    <w:rsid w:val="008712FB"/>
    <w:rsid w:val="00876CA7"/>
    <w:rsid w:val="00877CE4"/>
    <w:rsid w:val="008A14B4"/>
    <w:rsid w:val="008A70CB"/>
    <w:rsid w:val="008C7FFB"/>
    <w:rsid w:val="008F1087"/>
    <w:rsid w:val="008F249F"/>
    <w:rsid w:val="008F2695"/>
    <w:rsid w:val="008F568F"/>
    <w:rsid w:val="00913315"/>
    <w:rsid w:val="00916493"/>
    <w:rsid w:val="0095086B"/>
    <w:rsid w:val="00966F96"/>
    <w:rsid w:val="00970EDB"/>
    <w:rsid w:val="00972B2F"/>
    <w:rsid w:val="009837F0"/>
    <w:rsid w:val="00992DB2"/>
    <w:rsid w:val="0099360B"/>
    <w:rsid w:val="00994350"/>
    <w:rsid w:val="009F5D70"/>
    <w:rsid w:val="00A1788E"/>
    <w:rsid w:val="00A24524"/>
    <w:rsid w:val="00A415CB"/>
    <w:rsid w:val="00A4253C"/>
    <w:rsid w:val="00A4319C"/>
    <w:rsid w:val="00A43C22"/>
    <w:rsid w:val="00A440CD"/>
    <w:rsid w:val="00A73AB9"/>
    <w:rsid w:val="00A746BF"/>
    <w:rsid w:val="00A94304"/>
    <w:rsid w:val="00A97F85"/>
    <w:rsid w:val="00AB0B59"/>
    <w:rsid w:val="00AB3EBD"/>
    <w:rsid w:val="00AB5AC3"/>
    <w:rsid w:val="00AF05E7"/>
    <w:rsid w:val="00AF5834"/>
    <w:rsid w:val="00B01F11"/>
    <w:rsid w:val="00B12AF7"/>
    <w:rsid w:val="00B412CE"/>
    <w:rsid w:val="00B500F7"/>
    <w:rsid w:val="00B509FB"/>
    <w:rsid w:val="00B67406"/>
    <w:rsid w:val="00B94E2F"/>
    <w:rsid w:val="00BA3FD1"/>
    <w:rsid w:val="00BA4ECA"/>
    <w:rsid w:val="00BB711F"/>
    <w:rsid w:val="00BC0D67"/>
    <w:rsid w:val="00BC3498"/>
    <w:rsid w:val="00BD6765"/>
    <w:rsid w:val="00BE34B5"/>
    <w:rsid w:val="00BF3787"/>
    <w:rsid w:val="00BF48FA"/>
    <w:rsid w:val="00C00863"/>
    <w:rsid w:val="00C10ACD"/>
    <w:rsid w:val="00C2618A"/>
    <w:rsid w:val="00C36DCD"/>
    <w:rsid w:val="00C50197"/>
    <w:rsid w:val="00C560F5"/>
    <w:rsid w:val="00C62487"/>
    <w:rsid w:val="00C739B9"/>
    <w:rsid w:val="00CA3E85"/>
    <w:rsid w:val="00CB2B3C"/>
    <w:rsid w:val="00CC764C"/>
    <w:rsid w:val="00CD4BD1"/>
    <w:rsid w:val="00D84146"/>
    <w:rsid w:val="00D86CDC"/>
    <w:rsid w:val="00DA141A"/>
    <w:rsid w:val="00DA2EC9"/>
    <w:rsid w:val="00DA6940"/>
    <w:rsid w:val="00DA6CCA"/>
    <w:rsid w:val="00DA76F6"/>
    <w:rsid w:val="00DE40BB"/>
    <w:rsid w:val="00DE4E4F"/>
    <w:rsid w:val="00E1624A"/>
    <w:rsid w:val="00E2613A"/>
    <w:rsid w:val="00E444DD"/>
    <w:rsid w:val="00E45934"/>
    <w:rsid w:val="00E470FD"/>
    <w:rsid w:val="00E47B43"/>
    <w:rsid w:val="00E52836"/>
    <w:rsid w:val="00E7478C"/>
    <w:rsid w:val="00E75481"/>
    <w:rsid w:val="00E802DB"/>
    <w:rsid w:val="00EA1411"/>
    <w:rsid w:val="00EB7837"/>
    <w:rsid w:val="00EC5227"/>
    <w:rsid w:val="00ED2A98"/>
    <w:rsid w:val="00ED409A"/>
    <w:rsid w:val="00EE224D"/>
    <w:rsid w:val="00EF70D0"/>
    <w:rsid w:val="00F0119D"/>
    <w:rsid w:val="00F1011C"/>
    <w:rsid w:val="00F103DC"/>
    <w:rsid w:val="00F12CA3"/>
    <w:rsid w:val="00F14908"/>
    <w:rsid w:val="00F21A3A"/>
    <w:rsid w:val="00F3254C"/>
    <w:rsid w:val="00F71DD5"/>
    <w:rsid w:val="00F763DC"/>
    <w:rsid w:val="00F931A3"/>
    <w:rsid w:val="00FC5F3F"/>
    <w:rsid w:val="00FD059A"/>
    <w:rsid w:val="00FE6E1A"/>
    <w:rsid w:val="00FF17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381"/>
    <o:shapelayout v:ext="edit">
      <o:idmap v:ext="edit" data="1,2,3,4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17DC"/>
    <w:pPr>
      <w:spacing w:after="200" w:line="276" w:lineRule="auto"/>
    </w:pPr>
    <w:rPr>
      <w:rFonts w:cs="Calibri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52836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E52836"/>
    <w:rPr>
      <w:rFonts w:ascii="Cambria" w:hAnsi="Cambria" w:cs="Cambria"/>
      <w:b/>
      <w:bCs/>
      <w:color w:val="4F81BD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rsid w:val="009133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1331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B12A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12AF7"/>
  </w:style>
  <w:style w:type="paragraph" w:styleId="Footer">
    <w:name w:val="footer"/>
    <w:basedOn w:val="Normal"/>
    <w:link w:val="FooterChar"/>
    <w:uiPriority w:val="99"/>
    <w:rsid w:val="00B12A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12AF7"/>
  </w:style>
  <w:style w:type="paragraph" w:styleId="ListParagraph">
    <w:name w:val="List Paragraph"/>
    <w:basedOn w:val="Normal"/>
    <w:uiPriority w:val="99"/>
    <w:qFormat/>
    <w:rsid w:val="00B412CE"/>
    <w:pPr>
      <w:ind w:left="720"/>
    </w:pPr>
  </w:style>
  <w:style w:type="paragraph" w:styleId="Title">
    <w:name w:val="Title"/>
    <w:basedOn w:val="Normal"/>
    <w:next w:val="Normal"/>
    <w:link w:val="TitleChar"/>
    <w:uiPriority w:val="99"/>
    <w:qFormat/>
    <w:rsid w:val="00E52836"/>
    <w:pPr>
      <w:pBdr>
        <w:bottom w:val="single" w:sz="8" w:space="4" w:color="4F81BD"/>
      </w:pBdr>
      <w:spacing w:after="300" w:line="240" w:lineRule="auto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E52836"/>
    <w:rPr>
      <w:rFonts w:ascii="Cambria" w:hAnsi="Cambria" w:cs="Cambria"/>
      <w:color w:val="17365D"/>
      <w:spacing w:val="5"/>
      <w:kern w:val="28"/>
      <w:sz w:val="52"/>
      <w:szCs w:val="52"/>
    </w:rPr>
  </w:style>
  <w:style w:type="character" w:styleId="Hyperlink">
    <w:name w:val="Hyperlink"/>
    <w:basedOn w:val="DefaultParagraphFont"/>
    <w:uiPriority w:val="99"/>
    <w:rsid w:val="006174E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hyperlink" Target="http://www.google.com.tr/imgres?q=terlik&amp;hl=tr&amp;sa=X&amp;biw=1536&amp;bih=717&amp;tbs=itp:clipart&amp;tbm=isch&amp;prmd=imvns&amp;tbnid=YSUn7RDgUdUG_M:&amp;imgrefurl=http://www.estanbul.com/2012-bayan-terlik-modelleri-265903.html&amp;docid=zyUS7okKGCpN6M&amp;imgurl=http://modelleri.kadin.ca/wp-content/uploads/Versace-Klasik-Terlik-Modelleri.jpg&amp;w=539&amp;h=524&amp;ei=ChGxUNGxPIOE4gSg_oCgBg&amp;zoom=1&amp;iact=hc&amp;vpx=184&amp;vpy=383&amp;dur=59&amp;hovh=221&amp;hovw=228&amp;tx=76&amp;ty=187&amp;sig=103466541001490539181&amp;page=2&amp;tbnh=152&amp;tbnw=159&amp;start=23&amp;ndsp=37&amp;ved=1t:429,r:23,s:0,i:206" TargetMode="External"/><Relationship Id="rId39" Type="http://schemas.openxmlformats.org/officeDocument/2006/relationships/image" Target="media/image28.jpeg"/><Relationship Id="rId21" Type="http://schemas.openxmlformats.org/officeDocument/2006/relationships/image" Target="media/image13.png"/><Relationship Id="rId34" Type="http://schemas.openxmlformats.org/officeDocument/2006/relationships/image" Target="media/image23.jpeg"/><Relationship Id="rId42" Type="http://schemas.openxmlformats.org/officeDocument/2006/relationships/image" Target="media/image31.png"/><Relationship Id="rId47" Type="http://schemas.openxmlformats.org/officeDocument/2006/relationships/image" Target="media/image36.jpe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7" Type="http://schemas.openxmlformats.org/officeDocument/2006/relationships/image" Target="media/image1.pn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hyperlink" Target="http://www.google.com.tr/imgres?q=atat%C3%BCrk&amp;hl=tr&amp;biw=1536&amp;bih=717&amp;tbs=itp:clipart&amp;tbm=isch&amp;tbnid=5HlssNQ2pIb5eM:&amp;imgrefurl=http://sensodyner.blogcu.com/ataturk-un-genclige-hitabesi/3247232&amp;docid=k7tcBy_sSCmpeM&amp;imgurl=http://img1.blogcu.com/images/s/e/n/sensodyner/ataturk.gif&amp;w=254&amp;h=318&amp;ei=jxKxUPf1Hojm4QSetICYBw&amp;zoom=1&amp;iact=hc&amp;vpx=1037&amp;vpy=352&amp;dur=707&amp;hovh=251&amp;hovw=201&amp;tx=115&amp;ty=192&amp;sig=103466541001490539181&amp;page=2&amp;tbnh=150&amp;tbnw=115&amp;start=20&amp;ndsp=37&amp;ved=1t:429,r:47,s:0,i:281" TargetMode="External"/><Relationship Id="rId36" Type="http://schemas.openxmlformats.org/officeDocument/2006/relationships/image" Target="media/image25.png"/><Relationship Id="rId49" Type="http://schemas.openxmlformats.org/officeDocument/2006/relationships/image" Target="media/image38.jpeg"/><Relationship Id="rId57" Type="http://schemas.openxmlformats.org/officeDocument/2006/relationships/image" Target="media/image46.png"/><Relationship Id="rId61" Type="http://schemas.openxmlformats.org/officeDocument/2006/relationships/image" Target="media/image50.png"/><Relationship Id="rId10" Type="http://schemas.openxmlformats.org/officeDocument/2006/relationships/hyperlink" Target="http://www.google.com.tr/imgres?start=348&amp;hl=tr&amp;biw=1536&amp;bih=717&amp;tbm=isch&amp;tbnid=XOZv9OQ5EATGLM:&amp;imgrefurl=http://www.annelutfen.com/disney-pepee-erkek-cocuk-2-li-atlet&amp;docid=GJIvaFyRH3d1HM&amp;imgurl=http://static.annelutfen.com/media/catalog/product/cache/1/image/9df78eab33525d08d6e5fb8d27136e95/d/s/ds2901_kmay_2-3y.jpg&amp;w=1000&amp;h=1000&amp;ei=udivUIDyA4LKhAf1n4H4DQ&amp;zoom=1&amp;iact=hc&amp;vpx=956&amp;vpy=305&amp;dur=89&amp;hovh=225&amp;hovw=225&amp;tx=135&amp;ty=123&amp;sig=103466541001490539181&amp;page=9&amp;tbnh=128&amp;tbnw=127&amp;ndsp=43&amp;ved=1t:429,r:71,s:300,i:217" TargetMode="External"/><Relationship Id="rId19" Type="http://schemas.openxmlformats.org/officeDocument/2006/relationships/image" Target="media/image11.png"/><Relationship Id="rId31" Type="http://schemas.openxmlformats.org/officeDocument/2006/relationships/image" Target="media/image20.jpe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www.google.com.tr/imgres?hl=tr&amp;biw=1536&amp;bih=717&amp;tbs=itp:clipart&amp;tbm=isch&amp;tbnid=ljEf7ty1XGAICM:&amp;imgrefurl=http://tmlbilisim.com/sites/223/tekerleme/tavsan.html&amp;docid=awrhkLzbpUmSCM&amp;imgurl=http://tmlbilisim.com/sites/223/tekerleme/images/teker_image/tavsan.png&amp;w=700&amp;h=700&amp;ei=WNevUNGGNMjAhAey2YHoAw&amp;zoom=1&amp;iact=hc&amp;vpx=286&amp;vpy=342&amp;dur=242&amp;hovh=225&amp;hovw=225&amp;tx=100&amp;ty=131&amp;sig=103466541001490539181&amp;page=2&amp;tbnh=146&amp;tbnw=154&amp;start=24&amp;ndsp=40&amp;ved=1t:429,r:41,s:0,i:247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hyperlink" Target="http://www.google.com.tr/imgres?q=t%C4%B1rt%C4%B1l&amp;hl=tr&amp;sa=X&amp;biw=1536&amp;bih=717&amp;tbs=itp:clipart&amp;tbm=isch&amp;tbnid=qK2yOK_MiTQ9bM:&amp;imgrefurl=http://pixabay.com/tr/t%C4%B1rt%C4%B1l-%C3%A7im-hata-k%C4%B1r%C4%B1k-dalga-bacak-46202/&amp;docid=9byW28lh-O1T6M&amp;imgurl=http://pixabay.com/static/uploads/photo/2012/05/02/20/12/caterpillar-46202_640.png&amp;w=640&amp;h=473&amp;ei=0QqwUOzgJ4LRhAfegIHQDg&amp;zoom=1&amp;iact=hc&amp;vpx=723&amp;vpy=34&amp;dur=2097&amp;hovh=193&amp;hovw=261&amp;tx=157&amp;ty=147&amp;sig=103466541001490539181&amp;page=3&amp;tbnh=128&amp;tbnw=173&amp;start=62&amp;ndsp=36&amp;ved=1t:429,r:94,s:0,i:419" TargetMode="External"/><Relationship Id="rId35" Type="http://schemas.openxmlformats.org/officeDocument/2006/relationships/image" Target="media/image24.pn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hyperlink" Target="http://www.sorubak.com/" TargetMode="External"/><Relationship Id="rId8" Type="http://schemas.openxmlformats.org/officeDocument/2006/relationships/image" Target="media/image2.jpeg"/><Relationship Id="rId51" Type="http://schemas.openxmlformats.org/officeDocument/2006/relationships/image" Target="media/image40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12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4166</TotalTime>
  <Pages>9</Pages>
  <Words>278</Words>
  <Characters>1589</Characters>
  <Application>Microsoft Office Outlook</Application>
  <DocSecurity>0</DocSecurity>
  <Lines>0</Lines>
  <Paragraphs>0</Paragraphs>
  <ScaleCrop>false</ScaleCrop>
  <Manager>www.sorubak.com</Manager>
  <Company>www.sorubak.com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edanur</dc:creator>
  <cp:keywords>www.sorubak.com</cp:keywords>
  <dc:description>www.sorubak.com</dc:description>
  <cp:lastModifiedBy>edanur</cp:lastModifiedBy>
  <cp:revision>2</cp:revision>
  <cp:lastPrinted>2012-11-25T21:23:00Z</cp:lastPrinted>
  <dcterms:created xsi:type="dcterms:W3CDTF">2012-11-23T20:48:00Z</dcterms:created>
  <dcterms:modified xsi:type="dcterms:W3CDTF">2013-10-27T16:39:00Z</dcterms:modified>
  <cp:category>www.sorubak.com</cp:category>
</cp:coreProperties>
</file>