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9C8" w:rsidRPr="00E707FC" w:rsidRDefault="005739C8" w:rsidP="00432AA9">
      <w:pPr>
        <w:jc w:val="center"/>
        <w:rPr>
          <w:rFonts w:ascii="Hand writing Mutlu" w:hAnsi="Hand writing Mutlu" w:cs="Hand writing Mutlu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ttp://img.xn--boyamaoyunlar-gbc.com/tav%C5%9Fan-tetikte-g%C3%B6zleri-a%C3%A7_4c9794efcb360-p.gif" style="position:absolute;left:0;text-align:left;margin-left:-3.9pt;margin-top:31pt;width:145.4pt;height:118pt;z-index:251651584;visibility:visible">
            <v:imagedata r:id="rId5" o:title="" blacklevel="3277f"/>
          </v:shape>
        </w:pict>
      </w:r>
      <w:r>
        <w:rPr>
          <w:noProof/>
          <w:lang w:eastAsia="tr-TR"/>
        </w:rPr>
        <w:pict>
          <v:shape id="Resim 4" o:spid="_x0000_s1027" type="#_x0000_t75" alt="http://www.onceokuloncesi.com/imagehosting/2674b83e13bcaca2.gif" style="position:absolute;left:0;text-align:left;margin-left:416.5pt;margin-top:16.8pt;width:95.75pt;height:91.25pt;z-index:251652608;visibility:visible">
            <v:imagedata r:id="rId6" o:title="" croptop="10777f" cropbottom="7844f"/>
          </v:shape>
        </w:pict>
      </w:r>
      <w:r w:rsidRPr="00E707FC">
        <w:rPr>
          <w:rFonts w:ascii="Hand writing Mutlu" w:hAnsi="Hand writing Mutlu" w:cs="Hand writing Mutlu"/>
          <w:sz w:val="24"/>
          <w:szCs w:val="24"/>
        </w:rPr>
        <w:t>H.C.Y. KURTULUŞ İLKOKULU 1/A SINIFI ÇALIŞMA SAYFASI</w:t>
      </w:r>
    </w:p>
    <w:p w:rsidR="005739C8" w:rsidRPr="00E707FC" w:rsidRDefault="005739C8" w:rsidP="00432AA9">
      <w:pPr>
        <w:jc w:val="center"/>
        <w:rPr>
          <w:rFonts w:ascii="Hand writing Mutlu" w:hAnsi="Hand writing Mutlu" w:cs="Hand writing Mutlu"/>
          <w:sz w:val="24"/>
          <w:szCs w:val="24"/>
        </w:rPr>
      </w:pPr>
    </w:p>
    <w:p w:rsidR="005739C8" w:rsidRPr="00E707FC" w:rsidRDefault="005739C8" w:rsidP="00966185">
      <w:pPr>
        <w:tabs>
          <w:tab w:val="left" w:pos="2763"/>
          <w:tab w:val="center" w:pos="4253"/>
          <w:tab w:val="left" w:pos="7230"/>
        </w:tabs>
        <w:rPr>
          <w:rFonts w:ascii="Hand writing Mutlu" w:hAnsi="Hand writing Mutlu" w:cs="Hand writing Mutlu"/>
          <w:color w:val="BFBFBF"/>
          <w:sz w:val="280"/>
          <w:szCs w:val="280"/>
        </w:rPr>
      </w:pPr>
      <w:r w:rsidRPr="00E707FC">
        <w:rPr>
          <w:rFonts w:ascii="Hand writing Mutlu" w:hAnsi="Hand writing Mutlu" w:cs="Hand writing Mutlu"/>
          <w:color w:val="BFBFBF"/>
          <w:sz w:val="280"/>
          <w:szCs w:val="280"/>
        </w:rPr>
        <w:t xml:space="preserve">    t  </w:t>
      </w:r>
    </w:p>
    <w:p w:rsidR="005739C8" w:rsidRPr="00E707FC" w:rsidRDefault="005739C8" w:rsidP="00432AA9">
      <w:pPr>
        <w:tabs>
          <w:tab w:val="left" w:pos="2763"/>
        </w:tabs>
        <w:rPr>
          <w:rFonts w:ascii="Hand writing Mutlu" w:hAnsi="Hand writing Mutlu" w:cs="Hand writing Mutlu"/>
          <w:color w:val="000000"/>
          <w:sz w:val="56"/>
          <w:szCs w:val="56"/>
        </w:rPr>
      </w:pPr>
      <w:r w:rsidRPr="00E707FC">
        <w:rPr>
          <w:rFonts w:ascii="Hand writing Mutlu" w:hAnsi="Hand writing Mutlu" w:cs="Hand writing Mutlu"/>
          <w:color w:val="000000"/>
          <w:sz w:val="56"/>
          <w:szCs w:val="56"/>
        </w:rPr>
        <w:t>tttttttttttttttttttttttttttttttttttttttttttttttttttttt</w:t>
      </w:r>
    </w:p>
    <w:p w:rsidR="005739C8" w:rsidRPr="00E707FC" w:rsidRDefault="005739C8" w:rsidP="00432AA9">
      <w:pPr>
        <w:tabs>
          <w:tab w:val="left" w:pos="2763"/>
        </w:tabs>
        <w:rPr>
          <w:rFonts w:ascii="Hand writing Mutlu" w:hAnsi="Hand writing Mutlu" w:cs="Hand writing Mutlu"/>
          <w:color w:val="000000"/>
          <w:sz w:val="56"/>
          <w:szCs w:val="56"/>
        </w:rPr>
      </w:pPr>
      <w:r w:rsidRPr="00E707FC">
        <w:rPr>
          <w:rFonts w:ascii="Hand writing Mutlu" w:hAnsi="Hand writing Mutlu" w:cs="Hand writing Mutlu"/>
          <w:color w:val="000000"/>
          <w:sz w:val="56"/>
          <w:szCs w:val="56"/>
        </w:rPr>
        <w:t xml:space="preserve">ttt   ttt   ttt   ttt   ttt   ttt   ttt   ttt   </w:t>
      </w:r>
    </w:p>
    <w:p w:rsidR="005739C8" w:rsidRPr="00E707FC" w:rsidRDefault="005739C8" w:rsidP="00432AA9">
      <w:pPr>
        <w:tabs>
          <w:tab w:val="left" w:pos="2763"/>
        </w:tabs>
        <w:rPr>
          <w:rFonts w:ascii="Hand writing Mutlu" w:hAnsi="Hand writing Mutlu" w:cs="Hand writing Mutlu"/>
          <w:color w:val="000000"/>
          <w:sz w:val="56"/>
          <w:szCs w:val="56"/>
        </w:rPr>
      </w:pPr>
      <w:r w:rsidRPr="00E707FC">
        <w:rPr>
          <w:rFonts w:ascii="Hand writing Mutlu" w:hAnsi="Hand writing Mutlu" w:cs="Hand writing Mutlu"/>
          <w:color w:val="000000"/>
          <w:sz w:val="56"/>
          <w:szCs w:val="56"/>
        </w:rPr>
        <w:t xml:space="preserve">tt   tt   tt   tt   tt   tt   tt   tt   tt   tt </w:t>
      </w:r>
    </w:p>
    <w:p w:rsidR="005739C8" w:rsidRPr="00E707FC" w:rsidRDefault="005739C8" w:rsidP="00432AA9">
      <w:pPr>
        <w:tabs>
          <w:tab w:val="left" w:pos="2763"/>
        </w:tabs>
        <w:rPr>
          <w:rFonts w:ascii="Hand writing Mutlu" w:hAnsi="Hand writing Mutlu" w:cs="Hand writing Mutlu"/>
          <w:color w:val="000000"/>
          <w:sz w:val="56"/>
          <w:szCs w:val="56"/>
        </w:rPr>
      </w:pPr>
      <w:r w:rsidRPr="00E707FC">
        <w:rPr>
          <w:rFonts w:ascii="Hand writing Mutlu" w:hAnsi="Hand writing Mutlu" w:cs="Hand writing Mutlu"/>
          <w:color w:val="000000"/>
          <w:sz w:val="56"/>
          <w:szCs w:val="56"/>
        </w:rPr>
        <w:t xml:space="preserve">t   t   t   t   t   t   t   t   t   t   t   t </w:t>
      </w:r>
    </w:p>
    <w:p w:rsidR="005739C8" w:rsidRPr="00E707FC" w:rsidRDefault="005739C8" w:rsidP="00432AA9">
      <w:pPr>
        <w:tabs>
          <w:tab w:val="left" w:pos="2763"/>
        </w:tabs>
        <w:rPr>
          <w:rFonts w:ascii="Hand writing Mutlu" w:hAnsi="Hand writing Mutlu" w:cs="Hand writing Mutlu"/>
          <w:color w:val="000000"/>
          <w:sz w:val="56"/>
          <w:szCs w:val="56"/>
        </w:rPr>
      </w:pPr>
      <w:r w:rsidRPr="00E707FC">
        <w:rPr>
          <w:rFonts w:ascii="Hand writing Mutlu" w:hAnsi="Hand writing Mutlu" w:cs="Hand writing Mutlu"/>
          <w:color w:val="000000"/>
          <w:sz w:val="56"/>
          <w:szCs w:val="56"/>
        </w:rPr>
        <w:t xml:space="preserve">ttttttttttttttt                                </w:t>
      </w:r>
    </w:p>
    <w:p w:rsidR="005739C8" w:rsidRPr="00E707FC" w:rsidRDefault="005739C8" w:rsidP="00432AA9">
      <w:pPr>
        <w:tabs>
          <w:tab w:val="left" w:pos="2763"/>
        </w:tabs>
        <w:rPr>
          <w:rFonts w:ascii="Hand writing Mutlu" w:hAnsi="Hand writing Mutlu" w:cs="Hand writing Mutlu"/>
          <w:color w:val="000000"/>
          <w:sz w:val="56"/>
          <w:szCs w:val="56"/>
        </w:rPr>
      </w:pPr>
      <w:r w:rsidRPr="00E707FC">
        <w:rPr>
          <w:rFonts w:ascii="Hand writing Mutlu" w:hAnsi="Hand writing Mutlu" w:cs="Hand writing Mutlu"/>
          <w:color w:val="000000"/>
          <w:sz w:val="56"/>
          <w:szCs w:val="56"/>
        </w:rPr>
        <w:t xml:space="preserve">ttt   ttt   ttt                               </w:t>
      </w:r>
    </w:p>
    <w:p w:rsidR="005739C8" w:rsidRPr="00E707FC" w:rsidRDefault="005739C8" w:rsidP="00432AA9">
      <w:pPr>
        <w:tabs>
          <w:tab w:val="left" w:pos="2763"/>
        </w:tabs>
        <w:rPr>
          <w:rFonts w:ascii="Hand writing Mutlu" w:hAnsi="Hand writing Mutlu" w:cs="Hand writing Mutlu"/>
          <w:color w:val="000000"/>
          <w:sz w:val="56"/>
          <w:szCs w:val="56"/>
        </w:rPr>
      </w:pPr>
      <w:r w:rsidRPr="00E707FC">
        <w:rPr>
          <w:rFonts w:ascii="Hand writing Mutlu" w:hAnsi="Hand writing Mutlu" w:cs="Hand writing Mutlu"/>
          <w:color w:val="000000"/>
          <w:sz w:val="56"/>
          <w:szCs w:val="56"/>
        </w:rPr>
        <w:t xml:space="preserve">t  t  t                                     </w:t>
      </w:r>
    </w:p>
    <w:p w:rsidR="005739C8" w:rsidRPr="00E707FC" w:rsidRDefault="005739C8" w:rsidP="00432AA9">
      <w:pPr>
        <w:tabs>
          <w:tab w:val="left" w:pos="2763"/>
        </w:tabs>
        <w:rPr>
          <w:rFonts w:ascii="Hand writing Mutlu" w:hAnsi="Hand writing Mutlu" w:cs="Hand writing Mutlu"/>
          <w:color w:val="000000"/>
          <w:sz w:val="56"/>
          <w:szCs w:val="56"/>
        </w:rPr>
      </w:pPr>
      <w:r w:rsidRPr="00E707FC">
        <w:rPr>
          <w:rFonts w:ascii="Hand writing Mutlu" w:hAnsi="Hand writing Mutlu" w:cs="Hand writing Mutlu"/>
          <w:color w:val="000000"/>
          <w:sz w:val="56"/>
          <w:szCs w:val="56"/>
        </w:rPr>
        <w:t xml:space="preserve">                                           </w:t>
      </w:r>
    </w:p>
    <w:p w:rsidR="005739C8" w:rsidRPr="00E707FC" w:rsidRDefault="005739C8" w:rsidP="00432AA9">
      <w:pPr>
        <w:tabs>
          <w:tab w:val="left" w:pos="2763"/>
        </w:tabs>
        <w:rPr>
          <w:rFonts w:ascii="Hand writing Mutlu" w:hAnsi="Hand writing Mutlu" w:cs="Hand writing Mutlu"/>
          <w:color w:val="000000"/>
          <w:sz w:val="56"/>
          <w:szCs w:val="56"/>
        </w:rPr>
      </w:pPr>
      <w:r w:rsidRPr="00E707FC">
        <w:rPr>
          <w:rFonts w:ascii="Hand writing Mutlu" w:hAnsi="Hand writing Mutlu" w:cs="Hand writing Mutlu"/>
          <w:color w:val="000000"/>
          <w:sz w:val="56"/>
          <w:szCs w:val="56"/>
        </w:rPr>
        <w:t xml:space="preserve"> </w:t>
      </w:r>
    </w:p>
    <w:p w:rsidR="005739C8" w:rsidRPr="00E707FC" w:rsidRDefault="005739C8" w:rsidP="00432AA9">
      <w:pPr>
        <w:tabs>
          <w:tab w:val="left" w:pos="2763"/>
        </w:tabs>
        <w:rPr>
          <w:rFonts w:ascii="Hand writing Mutlu" w:hAnsi="Hand writing Mutlu" w:cs="Hand writing Mutlu"/>
          <w:color w:val="000000"/>
          <w:sz w:val="56"/>
          <w:szCs w:val="56"/>
        </w:rPr>
      </w:pPr>
      <w:r>
        <w:rPr>
          <w:noProof/>
          <w:lang w:eastAsia="tr-TR"/>
        </w:rPr>
        <w:pict>
          <v:shape id="Resim 7" o:spid="_x0000_s1028" type="#_x0000_t75" alt="et" style="position:absolute;margin-left:330.15pt;margin-top:11.75pt;width:206.95pt;height:134.75pt;z-index:-251657728;visibility:visible">
            <v:imagedata r:id="rId7" o:title="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18.5pt;margin-top:85.45pt;width:55.25pt;height:57.75pt;flip:y;z-index:2516577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118.5pt;margin-top:36.85pt;width:55.25pt;height:48.6pt;z-index:251656704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8.85pt;margin-top:14.25pt;width:114.65pt;height:135.2pt;z-index:251655680" strokeweight="2.25pt">
            <v:textbox>
              <w:txbxContent>
                <w:p w:rsidR="005739C8" w:rsidRPr="00966185" w:rsidRDefault="005739C8" w:rsidP="00966185">
                  <w:pPr>
                    <w:jc w:val="center"/>
                    <w:rPr>
                      <w:rFonts w:ascii="EL YAZISI adanaokullari.com" w:hAnsi="EL YAZISI adanaokullari.com" w:cs="EL YAZISI adanaokullari.com"/>
                      <w:sz w:val="160"/>
                      <w:szCs w:val="160"/>
                    </w:rPr>
                  </w:pPr>
                  <w:r w:rsidRPr="00966185">
                    <w:rPr>
                      <w:rFonts w:ascii="EL YAZISI adanaokullari.com" w:hAnsi="EL YAZISI adanaokullari.com" w:cs="EL YAZISI adanaokullari.com"/>
                      <w:sz w:val="160"/>
                      <w:szCs w:val="160"/>
                    </w:rPr>
                    <w:t>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31.2pt;margin-top:102.2pt;width:77.2pt;height:77.4pt;z-index:251654656">
            <v:textbox>
              <w:txbxContent>
                <w:p w:rsidR="005739C8" w:rsidRPr="00966185" w:rsidRDefault="005739C8" w:rsidP="00966185">
                  <w:pPr>
                    <w:jc w:val="center"/>
                    <w:rPr>
                      <w:rFonts w:ascii="EL YAZISI adanaokullari.com" w:hAnsi="EL YAZISI adanaokullari.com" w:cs="EL YAZISI adanaokullari.com"/>
                      <w:sz w:val="96"/>
                      <w:szCs w:val="96"/>
                    </w:rPr>
                  </w:pPr>
                  <w:r>
                    <w:rPr>
                      <w:rFonts w:ascii="EL YAZISI adanaokullari.com" w:hAnsi="EL YAZISI adanaokullari.com" w:cs="EL YAZISI adanaokullari.com"/>
                      <w:sz w:val="96"/>
                      <w:szCs w:val="96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31.2pt;margin-top:.05pt;width:77.2pt;height:77.4pt;z-index:251653632">
            <v:textbox>
              <w:txbxContent>
                <w:p w:rsidR="005739C8" w:rsidRPr="00966185" w:rsidRDefault="005739C8" w:rsidP="00966185">
                  <w:pPr>
                    <w:jc w:val="center"/>
                    <w:rPr>
                      <w:rFonts w:ascii="EL YAZISI adanaokullari.com" w:hAnsi="EL YAZISI adanaokullari.com" w:cs="EL YAZISI adanaokullari.com"/>
                      <w:sz w:val="96"/>
                      <w:szCs w:val="96"/>
                    </w:rPr>
                  </w:pPr>
                  <w:r w:rsidRPr="00966185">
                    <w:rPr>
                      <w:rFonts w:ascii="EL YAZISI adanaokullari.com" w:hAnsi="EL YAZISI adanaokullari.com" w:cs="EL YAZISI adanaokullari.com"/>
                      <w:sz w:val="96"/>
                      <w:szCs w:val="96"/>
                    </w:rPr>
                    <w:t>e</w:t>
                  </w:r>
                </w:p>
              </w:txbxContent>
            </v:textbox>
          </v:shape>
        </w:pict>
      </w:r>
    </w:p>
    <w:p w:rsidR="005739C8" w:rsidRPr="00E707FC" w:rsidRDefault="005739C8" w:rsidP="00966185">
      <w:pPr>
        <w:tabs>
          <w:tab w:val="left" w:pos="7552"/>
          <w:tab w:val="left" w:pos="7702"/>
        </w:tabs>
        <w:rPr>
          <w:rFonts w:ascii="Hand writing Mutlu" w:hAnsi="Hand writing Mutlu" w:cs="Hand writing Mutlu"/>
          <w:sz w:val="56"/>
          <w:szCs w:val="56"/>
        </w:rPr>
      </w:pPr>
      <w:r w:rsidRPr="00E707FC">
        <w:rPr>
          <w:rFonts w:ascii="Hand writing Mutlu" w:hAnsi="Hand writing Mutlu" w:cs="Hand writing Mutlu"/>
          <w:sz w:val="56"/>
          <w:szCs w:val="56"/>
        </w:rPr>
        <w:t xml:space="preserve">                                                         </w:t>
      </w:r>
      <w:r w:rsidRPr="00E707FC">
        <w:rPr>
          <w:rFonts w:ascii="Hand writing Mutlu" w:hAnsi="Hand writing Mutlu" w:cs="Hand writing Mutlu"/>
          <w:sz w:val="56"/>
          <w:szCs w:val="56"/>
        </w:rPr>
        <w:tab/>
      </w:r>
    </w:p>
    <w:p w:rsidR="005739C8" w:rsidRPr="00E707FC" w:rsidRDefault="005739C8" w:rsidP="00966185">
      <w:pPr>
        <w:rPr>
          <w:rFonts w:ascii="Hand writing Mutlu" w:hAnsi="Hand writing Mutlu" w:cs="Hand writing Mutlu"/>
          <w:sz w:val="56"/>
          <w:szCs w:val="56"/>
        </w:rPr>
      </w:pPr>
    </w:p>
    <w:p w:rsidR="005739C8" w:rsidRPr="00E707FC" w:rsidRDefault="005739C8" w:rsidP="00966185">
      <w:pPr>
        <w:rPr>
          <w:rFonts w:ascii="Hand writing Mutlu" w:hAnsi="Hand writing Mutlu" w:cs="Hand writing Mutlu"/>
          <w:sz w:val="56"/>
          <w:szCs w:val="56"/>
        </w:rPr>
      </w:pPr>
    </w:p>
    <w:p w:rsidR="005739C8" w:rsidRPr="00E707FC" w:rsidRDefault="005739C8" w:rsidP="00966185">
      <w:pPr>
        <w:ind w:firstLine="708"/>
        <w:rPr>
          <w:rFonts w:ascii="Hand writing Mutlu" w:hAnsi="Hand writing Mutlu" w:cs="Hand writing Mutlu"/>
          <w:sz w:val="56"/>
          <w:szCs w:val="56"/>
        </w:rPr>
      </w:pPr>
      <w:r w:rsidRPr="00E707FC">
        <w:rPr>
          <w:rFonts w:ascii="Hand writing Mutlu" w:hAnsi="Hand writing Mutlu" w:cs="Hand writing Mutlu"/>
          <w:sz w:val="56"/>
          <w:szCs w:val="56"/>
        </w:rPr>
        <w:t>et   et   et   et   et   et   et   et   et</w:t>
      </w:r>
    </w:p>
    <w:p w:rsidR="005739C8" w:rsidRPr="00E707FC" w:rsidRDefault="005739C8" w:rsidP="00966185">
      <w:pPr>
        <w:ind w:firstLine="708"/>
        <w:rPr>
          <w:rFonts w:ascii="Hand writing Mutlu" w:hAnsi="Hand writing Mutlu" w:cs="Hand writing Mutlu"/>
          <w:sz w:val="56"/>
          <w:szCs w:val="56"/>
        </w:rPr>
      </w:pPr>
      <w:r w:rsidRPr="00E707FC">
        <w:rPr>
          <w:rFonts w:ascii="Hand writing Mutlu" w:hAnsi="Hand writing Mutlu" w:cs="Hand writing Mutlu"/>
          <w:sz w:val="56"/>
          <w:szCs w:val="56"/>
        </w:rPr>
        <w:t xml:space="preserve">et   et   et                             </w:t>
      </w:r>
    </w:p>
    <w:p w:rsidR="005739C8" w:rsidRPr="00E707FC" w:rsidRDefault="005739C8" w:rsidP="00941D09">
      <w:pPr>
        <w:ind w:firstLine="708"/>
        <w:rPr>
          <w:rFonts w:ascii="Hand writing Mutlu" w:hAnsi="Hand writing Mutlu" w:cs="Hand writing Mutlu"/>
          <w:sz w:val="56"/>
          <w:szCs w:val="56"/>
        </w:rPr>
      </w:pPr>
      <w:r>
        <w:rPr>
          <w:noProof/>
          <w:lang w:eastAsia="tr-TR"/>
        </w:rPr>
        <w:pict>
          <v:shape id="_x0000_s1034" type="#_x0000_t202" style="position:absolute;left:0;text-align:left;margin-left:190.85pt;margin-top:69.8pt;width:114.65pt;height:135.2pt;z-index:251663872" strokeweight="2.25pt">
            <v:textbox>
              <w:txbxContent>
                <w:p w:rsidR="005739C8" w:rsidRPr="00966185" w:rsidRDefault="005739C8" w:rsidP="00941D09">
                  <w:pPr>
                    <w:jc w:val="center"/>
                    <w:rPr>
                      <w:rFonts w:ascii="EL YAZISI adanaokullari.com" w:hAnsi="EL YAZISI adanaokullari.com" w:cs="EL YAZISI adanaokullari.com"/>
                      <w:sz w:val="160"/>
                      <w:szCs w:val="160"/>
                    </w:rPr>
                  </w:pPr>
                  <w:r>
                    <w:rPr>
                      <w:rFonts w:ascii="EL YAZISI adanaokullari.com" w:hAnsi="EL YAZISI adanaokullari.com" w:cs="EL YAZISI adanaokullari.com"/>
                      <w:sz w:val="160"/>
                      <w:szCs w:val="160"/>
                    </w:rPr>
                    <w:t>a</w:t>
                  </w:r>
                  <w:r w:rsidRPr="00966185">
                    <w:rPr>
                      <w:rFonts w:ascii="EL YAZISI adanaokullari.com" w:hAnsi="EL YAZISI adanaokullari.com" w:cs="EL YAZISI adanaokullari.com"/>
                      <w:sz w:val="160"/>
                      <w:szCs w:val="160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32" style="position:absolute;left:0;text-align:left;margin-left:123pt;margin-top:136.35pt;width:62.5pt;height:56.9pt;flip:y;z-index:2516628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left:0;text-align:left;margin-left:123.6pt;margin-top:80.65pt;width:61.9pt;height:55.7pt;z-index:2516618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202" style="position:absolute;left:0;text-align:left;margin-left:43.2pt;margin-top:146.85pt;width:77.2pt;height:77.4pt;z-index:251660800">
            <v:textbox>
              <w:txbxContent>
                <w:p w:rsidR="005739C8" w:rsidRPr="00966185" w:rsidRDefault="005739C8" w:rsidP="00941D09">
                  <w:pPr>
                    <w:jc w:val="center"/>
                    <w:rPr>
                      <w:rFonts w:ascii="EL YAZISI adanaokullari.com" w:hAnsi="EL YAZISI adanaokullari.com" w:cs="EL YAZISI adanaokullari.com"/>
                      <w:sz w:val="96"/>
                      <w:szCs w:val="96"/>
                    </w:rPr>
                  </w:pPr>
                  <w:r>
                    <w:rPr>
                      <w:rFonts w:ascii="EL YAZISI adanaokullari.com" w:hAnsi="EL YAZISI adanaokullari.com" w:cs="EL YAZISI adanaokullari.com"/>
                      <w:sz w:val="96"/>
                      <w:szCs w:val="96"/>
                    </w:rPr>
                    <w:t>t</w:t>
                  </w:r>
                </w:p>
              </w:txbxContent>
            </v:textbox>
          </v:shape>
        </w:pict>
      </w:r>
      <w:r w:rsidRPr="00E707FC">
        <w:rPr>
          <w:rFonts w:ascii="Hand writing Mutlu" w:hAnsi="Hand writing Mutlu" w:cs="Hand writing Mutlu"/>
          <w:sz w:val="56"/>
          <w:szCs w:val="56"/>
        </w:rPr>
        <w:t xml:space="preserve">                                    </w:t>
      </w:r>
      <w:r>
        <w:rPr>
          <w:noProof/>
          <w:lang w:eastAsia="tr-TR"/>
        </w:rPr>
        <w:pict>
          <v:shape id="_x0000_s1038" type="#_x0000_t202" style="position:absolute;left:0;text-align:left;margin-left:43.2pt;margin-top:51.85pt;width:77.2pt;height:77.4pt;z-index:251659776;mso-position-horizontal-relative:text;mso-position-vertical-relative:text">
            <v:textbox>
              <w:txbxContent>
                <w:p w:rsidR="005739C8" w:rsidRPr="00966185" w:rsidRDefault="005739C8" w:rsidP="00966185">
                  <w:pPr>
                    <w:jc w:val="center"/>
                    <w:rPr>
                      <w:rFonts w:ascii="EL YAZISI adanaokullari.com" w:hAnsi="EL YAZISI adanaokullari.com" w:cs="EL YAZISI adanaokullari.com"/>
                      <w:sz w:val="96"/>
                      <w:szCs w:val="96"/>
                    </w:rPr>
                  </w:pPr>
                  <w:r>
                    <w:rPr>
                      <w:rFonts w:ascii="EL YAZISI adanaokullari.com" w:hAnsi="EL YAZISI adanaokullari.com" w:cs="EL YAZISI adanaokullari.com"/>
                      <w:sz w:val="96"/>
                      <w:szCs w:val="96"/>
                    </w:rPr>
                    <w:t>a</w:t>
                  </w:r>
                </w:p>
              </w:txbxContent>
            </v:textbox>
          </v:shape>
        </w:pict>
      </w:r>
      <w:r w:rsidRPr="00E707FC">
        <w:rPr>
          <w:rFonts w:ascii="Hand writing Mutlu" w:hAnsi="Hand writing Mutlu" w:cs="Hand writing Mutlu"/>
          <w:sz w:val="56"/>
          <w:szCs w:val="56"/>
        </w:rPr>
        <w:t xml:space="preserve"> </w:t>
      </w:r>
      <w:r w:rsidRPr="00E707FC">
        <w:rPr>
          <w:rFonts w:ascii="Hand writing Mutlu" w:hAnsi="Hand writing Mutlu" w:cs="Hand writing Mutlu"/>
          <w:sz w:val="56"/>
          <w:szCs w:val="56"/>
        </w:rPr>
        <w:tab/>
        <w:t xml:space="preserve">             </w:t>
      </w:r>
      <w:r w:rsidRPr="00E707FC">
        <w:rPr>
          <w:rFonts w:ascii="Hand writing Mutlu" w:hAnsi="Hand writing Mutlu" w:cs="Hand writing Mutlu"/>
          <w:sz w:val="56"/>
          <w:szCs w:val="56"/>
        </w:rPr>
        <w:tab/>
        <w:t xml:space="preserve">                                                </w:t>
      </w:r>
      <w:r w:rsidRPr="00E707FC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Resim 3" o:spid="_x0000_i1025" type="#_x0000_t75" style="width:212.25pt;height:181.5pt;visibility:visible">
            <v:imagedata r:id="rId8" o:title=""/>
          </v:shape>
        </w:pict>
      </w:r>
    </w:p>
    <w:p w:rsidR="005739C8" w:rsidRPr="00E707FC" w:rsidRDefault="005739C8" w:rsidP="00941D09">
      <w:pPr>
        <w:rPr>
          <w:rFonts w:ascii="Hand writing Mutlu" w:hAnsi="Hand writing Mutlu" w:cs="Hand writing Mutlu"/>
          <w:sz w:val="56"/>
          <w:szCs w:val="56"/>
        </w:rPr>
      </w:pPr>
      <w:r w:rsidRPr="00E707FC">
        <w:rPr>
          <w:rFonts w:ascii="Hand writing Mutlu" w:hAnsi="Hand writing Mutlu" w:cs="Hand writing Mutlu"/>
          <w:sz w:val="56"/>
          <w:szCs w:val="56"/>
        </w:rPr>
        <w:t xml:space="preserve">      At   at   at   at   at   at   at   at</w:t>
      </w:r>
    </w:p>
    <w:p w:rsidR="005739C8" w:rsidRPr="00E707FC" w:rsidRDefault="005739C8" w:rsidP="00941D09">
      <w:pPr>
        <w:rPr>
          <w:rFonts w:ascii="Hand writing Mutlu" w:hAnsi="Hand writing Mutlu" w:cs="Hand writing Mutlu"/>
          <w:sz w:val="56"/>
          <w:szCs w:val="56"/>
        </w:rPr>
      </w:pPr>
      <w:r w:rsidRPr="00E707FC">
        <w:rPr>
          <w:rFonts w:ascii="Hand writing Mutlu" w:hAnsi="Hand writing Mutlu" w:cs="Hand writing Mutlu"/>
          <w:sz w:val="56"/>
          <w:szCs w:val="56"/>
        </w:rPr>
        <w:t xml:space="preserve">at   at                                   </w:t>
      </w:r>
    </w:p>
    <w:p w:rsidR="005739C8" w:rsidRPr="00E707FC" w:rsidRDefault="005739C8" w:rsidP="00941D09">
      <w:pPr>
        <w:tabs>
          <w:tab w:val="left" w:pos="6882"/>
        </w:tabs>
        <w:rPr>
          <w:rFonts w:ascii="Hand writing Mutlu" w:hAnsi="Hand writing Mutlu" w:cs="Hand writing Mutlu"/>
          <w:sz w:val="56"/>
          <w:szCs w:val="56"/>
        </w:rPr>
      </w:pPr>
      <w:r w:rsidRPr="00E707FC">
        <w:rPr>
          <w:rFonts w:ascii="Hand writing Mutlu" w:hAnsi="Hand writing Mutlu" w:cs="Hand writing Mutlu"/>
          <w:sz w:val="56"/>
          <w:szCs w:val="56"/>
        </w:rPr>
        <w:t xml:space="preserve">at                                         </w:t>
      </w:r>
      <w:r w:rsidRPr="00E707FC">
        <w:rPr>
          <w:rFonts w:ascii="Hand writing Mutlu" w:hAnsi="Hand writing Mutlu" w:cs="Hand writing Mutlu"/>
          <w:sz w:val="56"/>
          <w:szCs w:val="56"/>
        </w:rPr>
        <w:tab/>
      </w:r>
      <w:hyperlink r:id="rId9" w:history="1">
        <w:r>
          <w:rPr>
            <w:rStyle w:val="Hyperlink"/>
            <w:sz w:val="18"/>
            <w:szCs w:val="18"/>
          </w:rPr>
          <w:t>www.sorubak.com</w:t>
        </w:r>
      </w:hyperlink>
    </w:p>
    <w:sectPr w:rsidR="005739C8" w:rsidRPr="00E707FC" w:rsidSect="00941D09">
      <w:pgSz w:w="11906" w:h="16838"/>
      <w:pgMar w:top="568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EL YAZISI adanaokullari.com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43CC7"/>
    <w:multiLevelType w:val="hybridMultilevel"/>
    <w:tmpl w:val="0BB69D46"/>
    <w:lvl w:ilvl="0" w:tplc="DEFAAEE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AA9"/>
    <w:rsid w:val="000118CB"/>
    <w:rsid w:val="00016E20"/>
    <w:rsid w:val="00044321"/>
    <w:rsid w:val="00060218"/>
    <w:rsid w:val="000608FD"/>
    <w:rsid w:val="000740EE"/>
    <w:rsid w:val="00093FCD"/>
    <w:rsid w:val="000D7D42"/>
    <w:rsid w:val="001029A2"/>
    <w:rsid w:val="001265C1"/>
    <w:rsid w:val="00135E8E"/>
    <w:rsid w:val="00144308"/>
    <w:rsid w:val="0019209E"/>
    <w:rsid w:val="00192B8B"/>
    <w:rsid w:val="00194028"/>
    <w:rsid w:val="001C09B0"/>
    <w:rsid w:val="001F66C6"/>
    <w:rsid w:val="0022338F"/>
    <w:rsid w:val="00223672"/>
    <w:rsid w:val="00257039"/>
    <w:rsid w:val="00265DC5"/>
    <w:rsid w:val="00267BD2"/>
    <w:rsid w:val="00267C04"/>
    <w:rsid w:val="002B3986"/>
    <w:rsid w:val="002E235D"/>
    <w:rsid w:val="002F4BAF"/>
    <w:rsid w:val="002F6296"/>
    <w:rsid w:val="003078AF"/>
    <w:rsid w:val="00334ABA"/>
    <w:rsid w:val="003469DF"/>
    <w:rsid w:val="003622D4"/>
    <w:rsid w:val="00381314"/>
    <w:rsid w:val="003C2D52"/>
    <w:rsid w:val="003D6E56"/>
    <w:rsid w:val="003F27C9"/>
    <w:rsid w:val="00430B54"/>
    <w:rsid w:val="00432AA9"/>
    <w:rsid w:val="00451D5D"/>
    <w:rsid w:val="00470357"/>
    <w:rsid w:val="004923A2"/>
    <w:rsid w:val="004B4C9F"/>
    <w:rsid w:val="004B4DC6"/>
    <w:rsid w:val="004B5905"/>
    <w:rsid w:val="004F17AE"/>
    <w:rsid w:val="00505B1B"/>
    <w:rsid w:val="00540063"/>
    <w:rsid w:val="005409A7"/>
    <w:rsid w:val="00545D85"/>
    <w:rsid w:val="00560E3B"/>
    <w:rsid w:val="005637F8"/>
    <w:rsid w:val="005739C8"/>
    <w:rsid w:val="00583D31"/>
    <w:rsid w:val="005F79EB"/>
    <w:rsid w:val="00613789"/>
    <w:rsid w:val="006173A4"/>
    <w:rsid w:val="00620378"/>
    <w:rsid w:val="0062485C"/>
    <w:rsid w:val="00690964"/>
    <w:rsid w:val="006B7207"/>
    <w:rsid w:val="006D3E69"/>
    <w:rsid w:val="006E189A"/>
    <w:rsid w:val="006F2B29"/>
    <w:rsid w:val="00735B68"/>
    <w:rsid w:val="0074608B"/>
    <w:rsid w:val="00752293"/>
    <w:rsid w:val="00774C3C"/>
    <w:rsid w:val="007877FD"/>
    <w:rsid w:val="008405C9"/>
    <w:rsid w:val="00847BD5"/>
    <w:rsid w:val="0085753D"/>
    <w:rsid w:val="00886421"/>
    <w:rsid w:val="008D7F17"/>
    <w:rsid w:val="008E1EA6"/>
    <w:rsid w:val="008E5FBE"/>
    <w:rsid w:val="00900D93"/>
    <w:rsid w:val="009173E5"/>
    <w:rsid w:val="00941D09"/>
    <w:rsid w:val="00950D67"/>
    <w:rsid w:val="00960AC8"/>
    <w:rsid w:val="00966185"/>
    <w:rsid w:val="009857E7"/>
    <w:rsid w:val="00A22ED9"/>
    <w:rsid w:val="00A53D8F"/>
    <w:rsid w:val="00AB3743"/>
    <w:rsid w:val="00AC3824"/>
    <w:rsid w:val="00B5287C"/>
    <w:rsid w:val="00B66E23"/>
    <w:rsid w:val="00BA4AD2"/>
    <w:rsid w:val="00BB0717"/>
    <w:rsid w:val="00BC1998"/>
    <w:rsid w:val="00BC3844"/>
    <w:rsid w:val="00BC699F"/>
    <w:rsid w:val="00BE5C37"/>
    <w:rsid w:val="00C0270D"/>
    <w:rsid w:val="00C15770"/>
    <w:rsid w:val="00C23106"/>
    <w:rsid w:val="00C24ABC"/>
    <w:rsid w:val="00C34817"/>
    <w:rsid w:val="00C81C4B"/>
    <w:rsid w:val="00C977E3"/>
    <w:rsid w:val="00CF4BF0"/>
    <w:rsid w:val="00D1025B"/>
    <w:rsid w:val="00D21C36"/>
    <w:rsid w:val="00E225D2"/>
    <w:rsid w:val="00E50C82"/>
    <w:rsid w:val="00E5544F"/>
    <w:rsid w:val="00E707FC"/>
    <w:rsid w:val="00F70F7F"/>
    <w:rsid w:val="00F75712"/>
    <w:rsid w:val="00F82FC0"/>
    <w:rsid w:val="00F94B10"/>
    <w:rsid w:val="00FC0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21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32AA9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6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61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707F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3</Pages>
  <Words>133</Words>
  <Characters>763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Samsung</dc:creator>
  <cp:keywords>www.sorubak.com</cp:keywords>
  <dc:description>www.sorubak.com</dc:description>
  <cp:lastModifiedBy>edanur</cp:lastModifiedBy>
  <cp:revision>3</cp:revision>
  <dcterms:created xsi:type="dcterms:W3CDTF">2013-11-09T20:14:00Z</dcterms:created>
  <dcterms:modified xsi:type="dcterms:W3CDTF">2013-11-12T19:52:00Z</dcterms:modified>
  <cp:category>www.sorubak.com</cp:category>
</cp:coreProperties>
</file>