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A6C" w:rsidRPr="00627739" w:rsidRDefault="006D3A6C" w:rsidP="00593D8D">
      <w:pPr>
        <w:spacing w:after="0" w:line="240" w:lineRule="auto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2013-2014 </w:t>
      </w:r>
      <w:r w:rsidRPr="00627739">
        <w:rPr>
          <w:rFonts w:ascii="Comic Sans MS" w:hAnsi="Comic Sans MS" w:cs="Comic Sans MS"/>
          <w:b/>
          <w:bCs/>
          <w:sz w:val="20"/>
          <w:szCs w:val="20"/>
        </w:rPr>
        <w:t xml:space="preserve"> EĞİTİM ÖĞRETİM YILI GÜZELORDU  İLKÖĞRETİM OKULU</w:t>
      </w:r>
    </w:p>
    <w:tbl>
      <w:tblPr>
        <w:tblpPr w:leftFromText="141" w:rightFromText="141" w:vertAnchor="page" w:horzAnchor="margin" w:tblpY="29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3"/>
        <w:gridCol w:w="990"/>
        <w:gridCol w:w="5289"/>
        <w:gridCol w:w="2949"/>
      </w:tblGrid>
      <w:tr w:rsidR="006D3A6C" w:rsidRPr="00627739">
        <w:tc>
          <w:tcPr>
            <w:tcW w:w="803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990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YAPILACAK ETKİNLİKLER</w:t>
            </w:r>
          </w:p>
        </w:tc>
        <w:tc>
          <w:tcPr>
            <w:tcW w:w="2949" w:type="dxa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6D3A6C" w:rsidRPr="00627739">
        <w:trPr>
          <w:cantSplit/>
          <w:trHeight w:val="630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EYLÜL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Öğrenci seçimimin yapılması</w:t>
            </w:r>
          </w:p>
        </w:tc>
        <w:tc>
          <w:tcPr>
            <w:tcW w:w="2949" w:type="dxa"/>
            <w:vMerge w:val="restart"/>
            <w:vAlign w:val="center"/>
          </w:tcPr>
          <w:p w:rsidR="006D3A6C" w:rsidRPr="00627739" w:rsidRDefault="006D3A6C" w:rsidP="006D546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34"/>
        </w:trPr>
        <w:tc>
          <w:tcPr>
            <w:tcW w:w="803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Genel kurul toplantısının yapılması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71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EKİM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Yönetim ve denetim kurulunun seçilmesi</w:t>
            </w:r>
          </w:p>
        </w:tc>
        <w:tc>
          <w:tcPr>
            <w:tcW w:w="2949" w:type="dxa"/>
            <w:vMerge w:val="restart"/>
            <w:vAlign w:val="center"/>
          </w:tcPr>
          <w:p w:rsidR="006D3A6C" w:rsidRDefault="006D3A6C" w:rsidP="006D546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sz w:val="20"/>
                <w:szCs w:val="20"/>
              </w:rPr>
              <w:t>Dünya gıda günü</w:t>
            </w:r>
          </w:p>
          <w:p w:rsidR="006D3A6C" w:rsidRPr="00627739" w:rsidRDefault="006D3A6C" w:rsidP="006D5465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(16/EKİM)</w:t>
            </w:r>
          </w:p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51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Yıllık çalışma planları ile proje önerilerinin okul müdürüne onaylatılması.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Yapılacak faaliyetlerin tartışılması 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649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5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2D1B5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“Sosyal Yardımlaşma” konulu yazı ve resimlerin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okul 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>panosunda sergilenmesi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605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KASIM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2D1B5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“Sosyal dayanışma ve Yardımlaşma Bildirisinin”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okul 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>panosunda sergilenmesi</w:t>
            </w:r>
          </w:p>
        </w:tc>
        <w:tc>
          <w:tcPr>
            <w:tcW w:w="2949" w:type="dxa"/>
            <w:vMerge w:val="restart"/>
            <w:vAlign w:val="center"/>
          </w:tcPr>
          <w:p w:rsidR="006D3A6C" w:rsidRPr="00627739" w:rsidRDefault="006D3A6C" w:rsidP="00627739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57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Yardımlaşma ile ilgili masalların ve öykülerin yer aldığı web sitelerin isimlerinin okul panosunda duyurulması.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02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Sosyal kulüple ilgili formların doldurulup değerlendirilmesi  </w:t>
            </w:r>
          </w:p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609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6D3A6C" w:rsidRPr="00627739" w:rsidRDefault="006D3A6C" w:rsidP="002D1B5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Van depreminde ülkemizde gösterilen dayanışmanın ve</w:t>
            </w:r>
          </w:p>
          <w:p w:rsidR="006D3A6C" w:rsidRPr="00627739" w:rsidRDefault="006D3A6C" w:rsidP="002D1B5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yardımlaşmanın  anlatılması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67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ARALIK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Yönetim kurulunun toplanması.</w:t>
            </w:r>
          </w:p>
        </w:tc>
        <w:tc>
          <w:tcPr>
            <w:tcW w:w="2949" w:type="dxa"/>
            <w:vMerge w:val="restart"/>
            <w:vAlign w:val="center"/>
          </w:tcPr>
          <w:p w:rsidR="006D3A6C" w:rsidRDefault="006D3A6C" w:rsidP="006D5465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Dünya </w:t>
            </w:r>
            <w:r>
              <w:rPr>
                <w:rFonts w:ascii="Comic Sans MS" w:hAnsi="Comic Sans MS" w:cs="Comic Sans MS"/>
                <w:sz w:val="20"/>
                <w:szCs w:val="20"/>
              </w:rPr>
              <w:t>İnsan Hakları günü</w:t>
            </w:r>
          </w:p>
          <w:p w:rsidR="006D3A6C" w:rsidRPr="00627739" w:rsidRDefault="006D3A6C" w:rsidP="006D5465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 xml:space="preserve">  (10 Aralık)</w:t>
            </w:r>
          </w:p>
        </w:tc>
      </w:tr>
      <w:tr w:rsidR="006D3A6C" w:rsidRPr="00627739">
        <w:trPr>
          <w:trHeight w:val="547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Yapılacak faaliyetlerin tartışılması.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19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Okuldaki yardıma muhtaç öğrencilerin sınıf sınıf tespit edilmesi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413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“Çocuk ve Yardımlaşma Duygusu” konulu yazı ve resimlerin kulüp panosunda sergilenmesi.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601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OCAK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“Çocuk ve Yardımlaşma Duygusu” konulu yazı ve resimlerin kulüp panosunda sergilenmesi.</w:t>
            </w:r>
          </w:p>
        </w:tc>
        <w:tc>
          <w:tcPr>
            <w:tcW w:w="2949" w:type="dxa"/>
            <w:vMerge w:val="restart"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451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Sosyal kulüple ilgili formların doldurulup değerlendirilmesi  </w:t>
            </w:r>
          </w:p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355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Kulüp panosunun hazırlanması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461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Dönemin değerlendirilmesi (Yarıyıl tatili)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407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ŞUBAT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Genel kurulun toplanması.</w:t>
            </w:r>
          </w:p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49" w:type="dxa"/>
            <w:vMerge w:val="restart"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Milli Eğitim Vakfı Kuruluş Günü   (19 Şubat)</w:t>
            </w:r>
          </w:p>
        </w:tc>
      </w:tr>
      <w:tr w:rsidR="006D3A6C" w:rsidRPr="00627739">
        <w:trPr>
          <w:trHeight w:val="293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Alınmış kararların gözden geçirilmesi.</w:t>
            </w:r>
          </w:p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71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Uygulanacak yöntem ve yapılacak çalışmaların karara bağlanması.</w:t>
            </w:r>
          </w:p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6D3A6C" w:rsidRPr="00627739" w:rsidRDefault="006D3A6C" w:rsidP="00593D8D">
      <w:pPr>
        <w:spacing w:after="0" w:line="240" w:lineRule="auto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627739">
        <w:rPr>
          <w:rFonts w:ascii="Comic Sans MS" w:hAnsi="Comic Sans MS" w:cs="Comic Sans MS"/>
          <w:b/>
          <w:bCs/>
          <w:sz w:val="20"/>
          <w:szCs w:val="20"/>
        </w:rPr>
        <w:t>SOSYAL DAYANIŞMA VE YARDIMLAŞMA KULUBÜ YILLIK ÇALIŞMA PLANI</w:t>
      </w:r>
    </w:p>
    <w:p w:rsidR="006D3A6C" w:rsidRPr="00627739" w:rsidRDefault="006D3A6C" w:rsidP="00593D8D">
      <w:pPr>
        <w:spacing w:after="0" w:line="240" w:lineRule="auto"/>
        <w:jc w:val="center"/>
        <w:rPr>
          <w:rFonts w:ascii="Comic Sans MS" w:hAnsi="Comic Sans MS" w:cs="Comic Sans MS"/>
          <w:b/>
          <w:bCs/>
          <w:sz w:val="20"/>
          <w:szCs w:val="20"/>
        </w:rPr>
      </w:pPr>
    </w:p>
    <w:p w:rsidR="006D3A6C" w:rsidRPr="00627739" w:rsidRDefault="006D3A6C" w:rsidP="00593D8D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27739">
        <w:rPr>
          <w:rFonts w:ascii="Comic Sans MS" w:hAnsi="Comic Sans MS" w:cs="Comic Sans MS"/>
          <w:b/>
          <w:bCs/>
          <w:sz w:val="20"/>
          <w:szCs w:val="20"/>
        </w:rPr>
        <w:t>Not :</w:t>
      </w:r>
      <w:r w:rsidRPr="00627739">
        <w:rPr>
          <w:rFonts w:ascii="Comic Sans MS" w:hAnsi="Comic Sans MS" w:cs="Comic Sans MS"/>
          <w:sz w:val="20"/>
          <w:szCs w:val="20"/>
        </w:rPr>
        <w:t xml:space="preserve">  Sosyal Kulüp etkinlikleri yapılacak haftalar tek sayılar şeklinde gösterilmiştir.</w:t>
      </w:r>
    </w:p>
    <w:tbl>
      <w:tblPr>
        <w:tblpPr w:leftFromText="141" w:rightFromText="141" w:vertAnchor="page" w:horzAnchor="margin" w:tblpY="11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3"/>
        <w:gridCol w:w="990"/>
        <w:gridCol w:w="5289"/>
        <w:gridCol w:w="2949"/>
      </w:tblGrid>
      <w:tr w:rsidR="006D3A6C" w:rsidRPr="00627739">
        <w:tc>
          <w:tcPr>
            <w:tcW w:w="803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AY</w:t>
            </w:r>
          </w:p>
        </w:tc>
        <w:tc>
          <w:tcPr>
            <w:tcW w:w="990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HAFTA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YAPILACAK ETKİNLİKLER</w:t>
            </w:r>
          </w:p>
        </w:tc>
        <w:tc>
          <w:tcPr>
            <w:tcW w:w="2949" w:type="dxa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BELİRLİ GÜN VE HAFTALAR</w:t>
            </w:r>
          </w:p>
        </w:tc>
      </w:tr>
      <w:tr w:rsidR="006D3A6C" w:rsidRPr="00627739">
        <w:trPr>
          <w:trHeight w:val="758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MART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tcBorders>
              <w:bottom w:val="single" w:sz="4" w:space="0" w:color="auto"/>
            </w:tcBorders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Okula gelecek olan veya yapılan yardımlardan yardıma muhtaç olan öğrencilerin yararlandırılmasına öncülük edilmesi.</w:t>
            </w:r>
          </w:p>
        </w:tc>
        <w:tc>
          <w:tcPr>
            <w:tcW w:w="2949" w:type="dxa"/>
            <w:vMerge w:val="restart"/>
            <w:vAlign w:val="center"/>
          </w:tcPr>
          <w:p w:rsidR="006D3A6C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Yaşlılara Saygı Haftası</w:t>
            </w:r>
          </w:p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(18-24 Mart)</w:t>
            </w:r>
          </w:p>
        </w:tc>
      </w:tr>
      <w:tr w:rsidR="006D3A6C" w:rsidRPr="00627739">
        <w:trPr>
          <w:trHeight w:val="1037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6D3A6C" w:rsidRPr="00627739" w:rsidRDefault="006D3A6C" w:rsidP="00D54282">
            <w:pPr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tcBorders>
              <w:top w:val="single" w:sz="4" w:space="0" w:color="auto"/>
            </w:tcBorders>
            <w:vAlign w:val="center"/>
          </w:tcPr>
          <w:p w:rsidR="006D3A6C" w:rsidRPr="00627739" w:rsidRDefault="006D3A6C" w:rsidP="008A502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“Ben de Yardım Etmek İstiyorum” konulu yazı, resim ve şiir yarışmalarının düzenlenmesi. Kazananların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okul 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>panosunda eserleri ile sergilenmesi, duyurulması.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925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5</w:t>
            </w:r>
          </w:p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Sosyal  kulüple ilgili formların doldurulup değerlendirilmesi.  </w:t>
            </w:r>
          </w:p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Belirli günler ve haftalarla ilgili çalışmaların yapılması.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605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NİSAN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“Çocuklukta Oyun ve Eğitim”in önemini belirten yazıların kulüp panosunda sergilenmesi.</w:t>
            </w:r>
          </w:p>
        </w:tc>
        <w:tc>
          <w:tcPr>
            <w:tcW w:w="2949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6D3A6C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Kanserle Savaş Haftası</w:t>
            </w:r>
          </w:p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rFonts w:ascii="Comic Sans MS" w:hAnsi="Comic Sans MS" w:cs="Comic Sans MS"/>
                <w:sz w:val="20"/>
                <w:szCs w:val="20"/>
              </w:rPr>
              <w:t>(1-7 Nisan)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>.</w:t>
            </w:r>
          </w:p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57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627739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İlimizde bulunan “</w:t>
            </w:r>
            <w:r>
              <w:rPr>
                <w:rFonts w:ascii="Comic Sans MS" w:hAnsi="Comic Sans MS" w:cs="Comic Sans MS"/>
                <w:sz w:val="20"/>
                <w:szCs w:val="20"/>
              </w:rPr>
              <w:t>Çocuk Yuvasına’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 gezi düzenlenmesi.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61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tcBorders>
              <w:bottom w:val="single" w:sz="4" w:space="0" w:color="auto"/>
            </w:tcBorders>
            <w:vAlign w:val="center"/>
          </w:tcPr>
          <w:p w:rsidR="006D3A6C" w:rsidRPr="00627739" w:rsidRDefault="006D3A6C" w:rsidP="002D1B5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Sosyal Yardımlaşma ve Dayanışma Vakıfları ile ilgili yazılar </w:t>
            </w:r>
            <w:r>
              <w:rPr>
                <w:rFonts w:ascii="Comic Sans MS" w:hAnsi="Comic Sans MS" w:cs="Comic Sans MS"/>
                <w:sz w:val="20"/>
                <w:szCs w:val="20"/>
              </w:rPr>
              <w:t>hazırlanması.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609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5</w:t>
            </w:r>
          </w:p>
        </w:tc>
        <w:tc>
          <w:tcPr>
            <w:tcW w:w="5289" w:type="dxa"/>
            <w:tcBorders>
              <w:top w:val="single" w:sz="4" w:space="0" w:color="auto"/>
            </w:tcBorders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Sosyal Yardımlaşma ve Dayanışma Kulübü olarak 23 Nisan etkinliklerine döviz hazırlamak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67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MAYIS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2D1B54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Ülkemizdeki Sosyal Yardımlaşma ve Dayanışma</w:t>
            </w:r>
            <w:r>
              <w:rPr>
                <w:rFonts w:ascii="Comic Sans MS" w:hAnsi="Comic Sans MS" w:cs="Comic Sans MS"/>
                <w:sz w:val="20"/>
                <w:szCs w:val="20"/>
              </w:rPr>
              <w:t>nın öneminin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 öğrencilere aktarmak.</w:t>
            </w:r>
          </w:p>
        </w:tc>
        <w:tc>
          <w:tcPr>
            <w:tcW w:w="2949" w:type="dxa"/>
            <w:vMerge w:val="restart"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547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Yardımlaşma konulu yazı ve resimlerin panoda sergilenmesi.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1040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Sosyal kulüple ilgili formların doldurulup değerlendirilmesi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1242"/>
        </w:trPr>
        <w:tc>
          <w:tcPr>
            <w:tcW w:w="803" w:type="dxa"/>
            <w:vMerge w:val="restart"/>
            <w:textDirection w:val="btLr"/>
            <w:vAlign w:val="center"/>
          </w:tcPr>
          <w:p w:rsidR="006D3A6C" w:rsidRPr="00627739" w:rsidRDefault="006D3A6C" w:rsidP="00D54282">
            <w:pPr>
              <w:spacing w:after="0" w:line="240" w:lineRule="auto"/>
              <w:ind w:left="113" w:right="113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HAZİRAN</w:t>
            </w:r>
          </w:p>
        </w:tc>
        <w:tc>
          <w:tcPr>
            <w:tcW w:w="990" w:type="dxa"/>
            <w:vMerge w:val="restart"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1</w:t>
            </w:r>
          </w:p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Sosyal Etkinli</w:t>
            </w:r>
            <w:r>
              <w:rPr>
                <w:rFonts w:ascii="Comic Sans MS" w:hAnsi="Comic Sans MS" w:cs="Comic Sans MS"/>
                <w:sz w:val="20"/>
                <w:szCs w:val="20"/>
              </w:rPr>
              <w:t>kler Öğrenci Değerlendirme Form</w:t>
            </w:r>
            <w:r w:rsidRPr="00627739">
              <w:rPr>
                <w:rFonts w:ascii="Comic Sans MS" w:hAnsi="Comic Sans MS" w:cs="Comic Sans MS"/>
                <w:sz w:val="20"/>
                <w:szCs w:val="20"/>
              </w:rPr>
              <w:t xml:space="preserve"> (Ek-7) danışman öğretmene teslimi. Sosyal Etkinlikler Danışman Öğretmen Değerlendirme Formu (Ek-8) düzenlenerek sosyal etkinlikler kuruluna teslimi.</w:t>
            </w:r>
          </w:p>
        </w:tc>
        <w:tc>
          <w:tcPr>
            <w:tcW w:w="2949" w:type="dxa"/>
            <w:vMerge w:val="restart"/>
            <w:vAlign w:val="center"/>
          </w:tcPr>
          <w:p w:rsidR="006D3A6C" w:rsidRPr="00627739" w:rsidRDefault="006D3A6C" w:rsidP="00D54282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6D3A6C" w:rsidRPr="00627739">
        <w:trPr>
          <w:trHeight w:val="690"/>
        </w:trPr>
        <w:tc>
          <w:tcPr>
            <w:tcW w:w="803" w:type="dxa"/>
            <w:vMerge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990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jc w:val="center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289" w:type="dxa"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627739">
              <w:rPr>
                <w:rFonts w:ascii="Comic Sans MS" w:hAnsi="Comic Sans MS" w:cs="Comic Sans MS"/>
                <w:sz w:val="20"/>
                <w:szCs w:val="20"/>
              </w:rPr>
              <w:t>Evrakların ve yılsonu raporunun okul idaresine teslim edilmesi</w:t>
            </w:r>
          </w:p>
        </w:tc>
        <w:tc>
          <w:tcPr>
            <w:tcW w:w="2949" w:type="dxa"/>
            <w:vMerge/>
            <w:vAlign w:val="center"/>
          </w:tcPr>
          <w:p w:rsidR="006D3A6C" w:rsidRPr="00627739" w:rsidRDefault="006D3A6C" w:rsidP="00D54282">
            <w:pPr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6D3A6C" w:rsidRPr="00627739" w:rsidRDefault="006D3A6C" w:rsidP="00593D8D">
      <w:pPr>
        <w:spacing w:after="0" w:line="240" w:lineRule="auto"/>
        <w:jc w:val="center"/>
        <w:rPr>
          <w:rFonts w:ascii="Comic Sans MS" w:hAnsi="Comic Sans MS" w:cs="Comic Sans MS"/>
          <w:b/>
          <w:bCs/>
          <w:sz w:val="20"/>
          <w:szCs w:val="20"/>
        </w:rPr>
      </w:pPr>
    </w:p>
    <w:p w:rsidR="006D3A6C" w:rsidRPr="00627739" w:rsidRDefault="006D3A6C" w:rsidP="00593D8D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6D3A6C" w:rsidRPr="00627739" w:rsidRDefault="006D3A6C" w:rsidP="00593D8D">
      <w:pPr>
        <w:tabs>
          <w:tab w:val="left" w:pos="270"/>
          <w:tab w:val="left" w:pos="4125"/>
          <w:tab w:val="left" w:pos="7905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27739">
        <w:rPr>
          <w:rFonts w:ascii="Comic Sans MS" w:hAnsi="Comic Sans MS" w:cs="Comic Sans MS"/>
          <w:sz w:val="20"/>
          <w:szCs w:val="20"/>
        </w:rPr>
        <w:tab/>
        <w:t xml:space="preserve"> </w:t>
      </w:r>
    </w:p>
    <w:p w:rsidR="006D3A6C" w:rsidRPr="00627739" w:rsidRDefault="006D3A6C" w:rsidP="00593D8D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27739">
        <w:rPr>
          <w:rFonts w:ascii="Comic Sans MS" w:hAnsi="Comic Sans MS" w:cs="Comic Sans MS"/>
          <w:sz w:val="20"/>
          <w:szCs w:val="20"/>
        </w:rPr>
        <w:t xml:space="preserve">Öğrenci Kulübü Temsilcisi                     Öğrenci Kulübü Temsilcisi                            </w:t>
      </w:r>
    </w:p>
    <w:p w:rsidR="006D3A6C" w:rsidRPr="00627739" w:rsidRDefault="006D3A6C" w:rsidP="00593D8D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6D3A6C" w:rsidRPr="00627739" w:rsidRDefault="006D3A6C" w:rsidP="00593D8D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hyperlink r:id="rId6" w:history="1">
        <w:r>
          <w:rPr>
            <w:rStyle w:val="Hyperlink"/>
          </w:rPr>
          <w:t>www.sorubak.com</w:t>
        </w:r>
      </w:hyperlink>
    </w:p>
    <w:p w:rsidR="006D3A6C" w:rsidRPr="00627739" w:rsidRDefault="006D3A6C" w:rsidP="00593D8D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</w:p>
    <w:p w:rsidR="006D3A6C" w:rsidRPr="00627739" w:rsidRDefault="006D3A6C" w:rsidP="00593D8D">
      <w:pPr>
        <w:tabs>
          <w:tab w:val="left" w:pos="7905"/>
        </w:tabs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27739">
        <w:rPr>
          <w:rFonts w:ascii="Comic Sans MS" w:hAnsi="Comic Sans MS" w:cs="Comic Sans MS"/>
          <w:sz w:val="20"/>
          <w:szCs w:val="20"/>
        </w:rPr>
        <w:t xml:space="preserve">           </w:t>
      </w:r>
    </w:p>
    <w:p w:rsidR="006D3A6C" w:rsidRPr="00627739" w:rsidRDefault="006D3A6C" w:rsidP="00593D8D">
      <w:p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627739">
        <w:rPr>
          <w:rFonts w:ascii="Comic Sans MS" w:hAnsi="Comic Sans MS" w:cs="Comic Sans MS"/>
          <w:sz w:val="20"/>
          <w:szCs w:val="20"/>
        </w:rPr>
        <w:t xml:space="preserve">     D</w:t>
      </w:r>
      <w:r>
        <w:rPr>
          <w:rFonts w:ascii="Comic Sans MS" w:hAnsi="Comic Sans MS" w:cs="Comic Sans MS"/>
          <w:sz w:val="20"/>
          <w:szCs w:val="20"/>
        </w:rPr>
        <w:t xml:space="preserve">anışman Öğretmen         </w:t>
      </w:r>
      <w:r w:rsidRPr="00627739">
        <w:rPr>
          <w:rFonts w:ascii="Comic Sans MS" w:hAnsi="Comic Sans MS" w:cs="Comic Sans MS"/>
          <w:sz w:val="20"/>
          <w:szCs w:val="20"/>
        </w:rPr>
        <w:t xml:space="preserve">   Danışman Öğretmen</w:t>
      </w:r>
      <w:r w:rsidRPr="00627739">
        <w:rPr>
          <w:rFonts w:ascii="Comic Sans MS" w:hAnsi="Comic Sans MS" w:cs="Comic Sans MS"/>
          <w:sz w:val="20"/>
          <w:szCs w:val="20"/>
        </w:rPr>
        <w:tab/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627739">
        <w:rPr>
          <w:rFonts w:ascii="Comic Sans MS" w:hAnsi="Comic Sans MS" w:cs="Comic Sans MS"/>
          <w:sz w:val="20"/>
          <w:szCs w:val="20"/>
        </w:rPr>
        <w:t xml:space="preserve">  D</w:t>
      </w:r>
      <w:r>
        <w:rPr>
          <w:rFonts w:ascii="Comic Sans MS" w:hAnsi="Comic Sans MS" w:cs="Comic Sans MS"/>
          <w:sz w:val="20"/>
          <w:szCs w:val="20"/>
        </w:rPr>
        <w:t xml:space="preserve">anışman Öğretmen         </w:t>
      </w:r>
      <w:r w:rsidRPr="00627739">
        <w:rPr>
          <w:rFonts w:ascii="Comic Sans MS" w:hAnsi="Comic Sans MS" w:cs="Comic Sans MS"/>
          <w:sz w:val="20"/>
          <w:szCs w:val="20"/>
        </w:rPr>
        <w:t xml:space="preserve">          Okul   Müdürü </w:t>
      </w:r>
    </w:p>
    <w:p w:rsidR="006D3A6C" w:rsidRDefault="006D3A6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Yavuz KEKÜL                       Rüştiye ERTUĞRUL      Kılaptan KUTLU                          Bilal ŞAHİN</w:t>
      </w:r>
    </w:p>
    <w:p w:rsidR="006D3A6C" w:rsidRPr="00627739" w:rsidRDefault="006D3A6C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1/A Sınıf Öğretmeni              Din Kültürü Öğret.         5/B Sınıf  Öğretmeni</w:t>
      </w:r>
    </w:p>
    <w:sectPr w:rsidR="006D3A6C" w:rsidRPr="00627739" w:rsidSect="00627739">
      <w:footerReference w:type="default" r:id="rId7"/>
      <w:pgSz w:w="11906" w:h="16838"/>
      <w:pgMar w:top="426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A6C" w:rsidRDefault="006D3A6C" w:rsidP="00206C25">
      <w:pPr>
        <w:spacing w:after="0" w:line="240" w:lineRule="auto"/>
      </w:pPr>
      <w:r>
        <w:separator/>
      </w:r>
    </w:p>
  </w:endnote>
  <w:endnote w:type="continuationSeparator" w:id="1">
    <w:p w:rsidR="006D3A6C" w:rsidRDefault="006D3A6C" w:rsidP="00206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A6C" w:rsidRDefault="006D3A6C">
    <w:pPr>
      <w:pStyle w:val="Footer"/>
    </w:pPr>
  </w:p>
  <w:p w:rsidR="006D3A6C" w:rsidRDefault="006D3A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A6C" w:rsidRDefault="006D3A6C" w:rsidP="00206C25">
      <w:pPr>
        <w:spacing w:after="0" w:line="240" w:lineRule="auto"/>
      </w:pPr>
      <w:r>
        <w:separator/>
      </w:r>
    </w:p>
  </w:footnote>
  <w:footnote w:type="continuationSeparator" w:id="1">
    <w:p w:rsidR="006D3A6C" w:rsidRDefault="006D3A6C" w:rsidP="00206C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D8D"/>
    <w:rsid w:val="00000523"/>
    <w:rsid w:val="0002530A"/>
    <w:rsid w:val="00073D4C"/>
    <w:rsid w:val="000A52A5"/>
    <w:rsid w:val="000D440E"/>
    <w:rsid w:val="00206C25"/>
    <w:rsid w:val="00227910"/>
    <w:rsid w:val="002D1B54"/>
    <w:rsid w:val="00502D5E"/>
    <w:rsid w:val="00517FDC"/>
    <w:rsid w:val="00593D8D"/>
    <w:rsid w:val="00627739"/>
    <w:rsid w:val="00692386"/>
    <w:rsid w:val="006D3A6C"/>
    <w:rsid w:val="006D5465"/>
    <w:rsid w:val="00727D97"/>
    <w:rsid w:val="00840065"/>
    <w:rsid w:val="00881BF0"/>
    <w:rsid w:val="008A5024"/>
    <w:rsid w:val="00AE0488"/>
    <w:rsid w:val="00C1055A"/>
    <w:rsid w:val="00D54282"/>
    <w:rsid w:val="00DA4D66"/>
    <w:rsid w:val="00F07E64"/>
    <w:rsid w:val="00F870CB"/>
    <w:rsid w:val="00F9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B5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93D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93D8D"/>
    <w:rPr>
      <w:rFonts w:ascii="Calibri" w:eastAsia="Times New Roman" w:hAnsi="Calibri" w:cs="Calibri"/>
    </w:rPr>
  </w:style>
  <w:style w:type="character" w:styleId="Hyperlink">
    <w:name w:val="Hyperlink"/>
    <w:basedOn w:val="DefaultParagraphFont"/>
    <w:uiPriority w:val="99"/>
    <w:rsid w:val="00AE04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528</Words>
  <Characters>3013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asd</dc:creator>
  <cp:keywords>www.sorubak.com</cp:keywords>
  <dc:description>www.sorubak.com</dc:description>
  <cp:lastModifiedBy>edanur</cp:lastModifiedBy>
  <cp:revision>5</cp:revision>
  <dcterms:created xsi:type="dcterms:W3CDTF">2000-01-24T08:06:00Z</dcterms:created>
  <dcterms:modified xsi:type="dcterms:W3CDTF">2013-08-25T20:55:00Z</dcterms:modified>
  <cp:category>www.sorubak.com</cp:category>
</cp:coreProperties>
</file>