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4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696"/>
        <w:gridCol w:w="2579"/>
        <w:gridCol w:w="2427"/>
        <w:gridCol w:w="3320"/>
      </w:tblGrid>
      <w:tr w:rsidR="00F96D50">
        <w:trPr>
          <w:trHeight w:val="1596"/>
        </w:trPr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>
              <w:rPr>
                <w:rFonts w:ascii="Hand writing Mutlu" w:hAnsi="Hand writing Mutlu" w:cs="Hand writing Mutlu"/>
                <w:sz w:val="96"/>
                <w:szCs w:val="96"/>
              </w:rPr>
              <w:t>El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>
              <w:rPr>
                <w:rFonts w:ascii="Hand writing Mutlu" w:hAnsi="Hand writing Mutlu" w:cs="Hand writing Mutlu"/>
                <w:sz w:val="96"/>
                <w:szCs w:val="96"/>
              </w:rPr>
              <w:t>ele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 w:rsidRPr="00374088">
              <w:rPr>
                <w:rFonts w:ascii="Hand writing Mutlu" w:hAnsi="Hand writing Mutlu" w:cs="Hand writing Mutlu"/>
                <w:b/>
                <w:bCs/>
                <w:sz w:val="96"/>
                <w:szCs w:val="96"/>
              </w:rPr>
              <w:t>la</w:t>
            </w:r>
            <w:r w:rsidRPr="00374088">
              <w:rPr>
                <w:rFonts w:ascii="Hand writing Mutlu" w:hAnsi="Hand writing Mutlu" w:cs="Hand writing Mutlu"/>
                <w:sz w:val="96"/>
                <w:szCs w:val="96"/>
              </w:rPr>
              <w:t>le</w:t>
            </w:r>
            <w:r>
              <w:rPr>
                <w:rFonts w:ascii="Hand writing Mutlu" w:hAnsi="Hand writing Mutlu" w:cs="Hand writing Mutlu"/>
                <w:sz w:val="96"/>
                <w:szCs w:val="96"/>
              </w:rPr>
              <w:t xml:space="preserve"> 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>
              <w:rPr>
                <w:rFonts w:ascii="Hand writing Mutlu" w:hAnsi="Hand writing Mutlu" w:cs="Hand writing Mutlu"/>
                <w:sz w:val="96"/>
                <w:szCs w:val="96"/>
              </w:rPr>
              <w:t>Al</w:t>
            </w:r>
          </w:p>
        </w:tc>
      </w:tr>
      <w:tr w:rsidR="00F96D50">
        <w:trPr>
          <w:trHeight w:val="560"/>
        </w:trPr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>
              <w:rPr>
                <w:rFonts w:ascii="Hand writing Mutlu" w:hAnsi="Hand writing Mutlu" w:cs="Hand writing Mutlu"/>
                <w:sz w:val="96"/>
                <w:szCs w:val="96"/>
              </w:rPr>
              <w:t>ala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 w:rsidRPr="00374088">
              <w:rPr>
                <w:rFonts w:ascii="Hand writing Mutlu" w:hAnsi="Hand writing Mutlu" w:cs="Hand writing Mutlu"/>
                <w:b/>
                <w:bCs/>
                <w:sz w:val="80"/>
                <w:szCs w:val="80"/>
              </w:rPr>
              <w:t>El ele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 w:rsidRPr="00374088">
              <w:rPr>
                <w:rFonts w:ascii="Hand writing Mutlu" w:hAnsi="Hand writing Mutlu" w:cs="Hand writing Mutlu"/>
                <w:b/>
                <w:bCs/>
                <w:sz w:val="96"/>
                <w:szCs w:val="96"/>
              </w:rPr>
              <w:t>el</w:t>
            </w:r>
            <w:r w:rsidRPr="00374088">
              <w:rPr>
                <w:rFonts w:ascii="Hand writing Mutlu" w:hAnsi="Hand writing Mutlu" w:cs="Hand writing Mutlu"/>
                <w:sz w:val="96"/>
                <w:szCs w:val="96"/>
              </w:rPr>
              <w:t>le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D50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>
              <w:rPr>
                <w:rFonts w:ascii="Hand writing Mutlu" w:hAnsi="Hand writing Mutlu" w:cs="Hand writing Mutlu"/>
                <w:sz w:val="96"/>
                <w:szCs w:val="96"/>
              </w:rPr>
              <w:t>alla</w:t>
            </w:r>
          </w:p>
        </w:tc>
      </w:tr>
      <w:tr w:rsidR="00F96D50">
        <w:trPr>
          <w:trHeight w:val="560"/>
        </w:trPr>
        <w:tc>
          <w:tcPr>
            <w:tcW w:w="1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Pr="00374088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 w:rsidRPr="00374088">
              <w:rPr>
                <w:rFonts w:ascii="Hand writing Mutlu" w:hAnsi="Hand writing Mutlu" w:cs="Hand writing Mutlu"/>
                <w:b/>
                <w:bCs/>
                <w:sz w:val="96"/>
                <w:szCs w:val="96"/>
              </w:rPr>
              <w:t>at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Pr="00374088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 w:rsidRPr="00374088">
              <w:rPr>
                <w:rFonts w:ascii="Hand writing Mutlu" w:hAnsi="Hand writing Mutlu" w:cs="Hand writing Mutlu"/>
                <w:b/>
                <w:bCs/>
                <w:sz w:val="96"/>
                <w:szCs w:val="96"/>
              </w:rPr>
              <w:t>A</w:t>
            </w:r>
            <w:r w:rsidRPr="00374088">
              <w:rPr>
                <w:rFonts w:ascii="Hand writing Mutlu" w:hAnsi="Hand writing Mutlu" w:cs="Hand writing Mutlu"/>
                <w:sz w:val="96"/>
                <w:szCs w:val="96"/>
              </w:rPr>
              <w:t>la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50" w:rsidRPr="00374088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 w:rsidRPr="00374088">
              <w:rPr>
                <w:rFonts w:ascii="Hand writing Mutlu" w:hAnsi="Hand writing Mutlu" w:cs="Hand writing Mutlu"/>
                <w:b/>
                <w:bCs/>
                <w:sz w:val="96"/>
                <w:szCs w:val="96"/>
              </w:rPr>
              <w:t>E</w:t>
            </w:r>
            <w:r w:rsidRPr="00374088">
              <w:rPr>
                <w:rFonts w:ascii="Hand writing Mutlu" w:hAnsi="Hand writing Mutlu" w:cs="Hand writing Mutlu"/>
                <w:sz w:val="96"/>
                <w:szCs w:val="96"/>
              </w:rPr>
              <w:t>la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D50" w:rsidRPr="00374088" w:rsidRDefault="00F96D50" w:rsidP="00B3699D">
            <w:pPr>
              <w:tabs>
                <w:tab w:val="left" w:pos="2340"/>
              </w:tabs>
              <w:jc w:val="center"/>
              <w:rPr>
                <w:rFonts w:ascii="Hand writing Mutlu" w:hAnsi="Hand writing Mutlu" w:cs="Hand writing Mutlu"/>
                <w:sz w:val="96"/>
                <w:szCs w:val="96"/>
              </w:rPr>
            </w:pPr>
            <w:r w:rsidRPr="00374088">
              <w:rPr>
                <w:rFonts w:ascii="Hand writing Mutlu" w:hAnsi="Hand writing Mutlu" w:cs="Hand writing Mutlu"/>
                <w:b/>
                <w:bCs/>
                <w:sz w:val="96"/>
                <w:szCs w:val="96"/>
              </w:rPr>
              <w:t>La</w:t>
            </w:r>
            <w:r w:rsidRPr="00374088">
              <w:rPr>
                <w:rFonts w:ascii="Hand writing Mutlu" w:hAnsi="Hand writing Mutlu" w:cs="Hand writing Mutlu"/>
                <w:sz w:val="96"/>
                <w:szCs w:val="96"/>
              </w:rPr>
              <w:t>le</w:t>
            </w:r>
          </w:p>
        </w:tc>
      </w:tr>
    </w:tbl>
    <w:p w:rsidR="00F96D50" w:rsidRPr="00B3699D" w:rsidRDefault="00F96D50">
      <w:pPr>
        <w:rPr>
          <w:rFonts w:ascii="Hand writing Mutlu" w:hAnsi="Hand writing Mutlu" w:cs="Hand writing Mutlu"/>
        </w:rPr>
      </w:pPr>
      <w:r w:rsidRPr="00B3699D">
        <w:rPr>
          <w:rFonts w:ascii="Hand writing Mutlu" w:hAnsi="Hand writing Mutlu" w:cs="Hand writing Mutlu"/>
        </w:rPr>
        <w:t xml:space="preserve">Sayın Veli  </w:t>
      </w:r>
      <w:r>
        <w:rPr>
          <w:rFonts w:ascii="Hand writing Mutlu" w:hAnsi="Hand writing Mutlu" w:cs="Hand writing Mutlu"/>
        </w:rPr>
        <w:t>a</w:t>
      </w:r>
      <w:r w:rsidRPr="00B3699D">
        <w:rPr>
          <w:rFonts w:ascii="Hand writing Mutlu" w:hAnsi="Hand writing Mutlu" w:cs="Hand writing Mutlu"/>
        </w:rPr>
        <w:t>şağıdaki kelimelerle anlamlı cümleler kurup alt satıra yazmalarını sağlayınız.</w:t>
      </w:r>
    </w:p>
    <w:p w:rsidR="00F96D50" w:rsidRDefault="00F96D50"/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  <w:r>
        <w:rPr>
          <w:noProof/>
        </w:rPr>
        <w:pict>
          <v:group id="Grup 438" o:spid="_x0000_s1026" style="position:absolute;margin-left:-10.5pt;margin-top:4.75pt;width:513pt;height:45pt;z-index:251652608" coordorigin="1054,7115" coordsize="10286,704">
            <v:group id="Group 298" o:spid="_x0000_s1027" style="position:absolute;left:1080;top:7132;width:10260;height:652" coordorigin="751,4013" coordsize="9707,557">
              <v:rect id="Rectangle 299" o:spid="_x0000_s1028" style="position:absolute;left:751;top:4399;width:9707;height:171;visibility:visible" filled="f" fillcolor="black" strokecolor="#009dc7" strokeweight=".21847mm">
                <v:stroke dashstyle="1 1" endcap="round"/>
                <v:path arrowok="t"/>
              </v:rect>
              <v:rect id="Rectangle 300" o:spid="_x0000_s1029" style="position:absolute;left:751;top:4185;width:9707;height:214;visibility:visible" filled="f" fillcolor="black" strokecolor="#009dc7" strokeweight=".21847mm">
                <v:stroke dashstyle="1 1" endcap="round"/>
                <v:path arrowok="t"/>
              </v:rect>
              <v:rect id="Rectangle 301" o:spid="_x0000_s1030" style="position:absolute;left:751;top:4013;width:9707;height:172;visibility:visible" filled="f" fillcolor="black" strokecolor="#009dc7" strokeweight=".21847mm">
                <v:stroke dashstyle="1 1" endcap="round"/>
                <v:path arrowok="t"/>
              </v:rect>
            </v:group>
            <v:group id="Group 302" o:spid="_x0000_s1031" style="position:absolute;left:1054;top:7115;width:2293;height:687" coordorigin="1054,7115" coordsize="2293,687">
              <v:shape id="Freeform 303" o:spid="_x0000_s1032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33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34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35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36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37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38" style="position:absolute;left:3162;top:7132;width:2293;height:687" coordorigin="1054,7115" coordsize="2293,687">
              <v:shape id="Freeform 310" o:spid="_x0000_s1039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40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41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42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43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44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45" style="position:absolute;left:9530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46" style="position:absolute;left:9882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47" style="position:absolute;left:10250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48" style="position:absolute;left:10595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49" style="position:absolute;left:10955;top:7334;width:364;height:451;visibility:visible;mso-wrap-style:square;v-text-anchor:top" coordsize="364,451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50" style="position:absolute;left:5298;top:7122;width:2293;height:687" coordorigin="1054,7115" coordsize="2293,687">
              <v:shape id="Freeform 322" o:spid="_x0000_s1051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52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53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54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55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56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57" style="position:absolute;left:7390;top:7132;width:2293;height:687" coordorigin="1054,7115" coordsize="2293,687">
              <v:shape id="Freeform 329" o:spid="_x0000_s1058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59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60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61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062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063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noProof/>
        </w:rPr>
        <w:pict>
          <v:group id="_x0000_s1064" style="position:absolute;margin-left:-15.55pt;margin-top:61.75pt;width:513pt;height:45pt;z-index:251655680" coordorigin="1054,7115" coordsize="10286,704">
            <v:group id="Group 298" o:spid="_x0000_s1065" style="position:absolute;left:1080;top:7132;width:10260;height:652" coordorigin="751,4013" coordsize="9707,557">
              <v:rect id="Rectangle 299" o:spid="_x0000_s1066" style="position:absolute;left:751;top:4399;width:9707;height:171;visibility:visible" filled="f" fillcolor="black" strokecolor="#009dc7" strokeweight=".21847mm">
                <v:stroke dashstyle="1 1" endcap="round"/>
                <v:path arrowok="t"/>
              </v:rect>
              <v:rect id="Rectangle 300" o:spid="_x0000_s1067" style="position:absolute;left:751;top:4185;width:9707;height:214;visibility:visible" filled="f" fillcolor="black" strokecolor="#009dc7" strokeweight=".21847mm">
                <v:stroke dashstyle="1 1" endcap="round"/>
                <v:path arrowok="t"/>
              </v:rect>
              <v:rect id="Rectangle 301" o:spid="_x0000_s1068" style="position:absolute;left:751;top:4013;width:9707;height:172;visibility:visible" filled="f" fillcolor="black" strokecolor="#009dc7" strokeweight=".21847mm">
                <v:stroke dashstyle="1 1" endcap="round"/>
                <v:path arrowok="t"/>
              </v:rect>
            </v:group>
            <v:group id="Group 302" o:spid="_x0000_s1069" style="position:absolute;left:1054;top:7115;width:2293;height:687" coordorigin="1054,7115" coordsize="2293,687">
              <v:shape id="Freeform 303" o:spid="_x0000_s1070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71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72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73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74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75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76" style="position:absolute;left:3162;top:7132;width:2293;height:687" coordorigin="1054,7115" coordsize="2293,687">
              <v:shape id="Freeform 310" o:spid="_x0000_s1077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78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79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80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81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82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83" style="position:absolute;left:9530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84" style="position:absolute;left:9882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85" style="position:absolute;left:10250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86" style="position:absolute;left:10595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87" style="position:absolute;left:10955;top:7334;width:364;height:451;visibility:visible;mso-wrap-style:square;v-text-anchor:top" coordsize="364,451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88" style="position:absolute;left:5298;top:7122;width:2293;height:687" coordorigin="1054,7115" coordsize="2293,687">
              <v:shape id="Freeform 322" o:spid="_x0000_s1089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90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91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92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93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94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95" style="position:absolute;left:7390;top:7132;width:2293;height:687" coordorigin="1054,7115" coordsize="2293,687">
              <v:shape id="Freeform 329" o:spid="_x0000_s1096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97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98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99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00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01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noProof/>
        </w:rPr>
        <w:pict>
          <v:group id="_x0000_s1102" style="position:absolute;margin-left:-19.6pt;margin-top:173.65pt;width:513pt;height:45pt;z-index:251654656" coordorigin="1054,7115" coordsize="10286,704">
            <v:group id="Group 298" o:spid="_x0000_s1103" style="position:absolute;left:1080;top:7132;width:10260;height:652" coordorigin="751,4013" coordsize="9707,557">
              <v:rect id="Rectangle 299" o:spid="_x0000_s1104" style="position:absolute;left:751;top:4399;width:9707;height:171;visibility:visible" filled="f" fillcolor="black" strokecolor="#009dc7" strokeweight=".21847mm">
                <v:stroke dashstyle="1 1" endcap="round"/>
                <v:path arrowok="t"/>
              </v:rect>
              <v:rect id="Rectangle 300" o:spid="_x0000_s1105" style="position:absolute;left:751;top:4185;width:9707;height:214;visibility:visible" filled="f" fillcolor="black" strokecolor="#009dc7" strokeweight=".21847mm">
                <v:stroke dashstyle="1 1" endcap="round"/>
                <v:path arrowok="t"/>
              </v:rect>
              <v:rect id="Rectangle 301" o:spid="_x0000_s1106" style="position:absolute;left:751;top:4013;width:9707;height:172;visibility:visible" filled="f" fillcolor="black" strokecolor="#009dc7" strokeweight=".21847mm">
                <v:stroke dashstyle="1 1" endcap="round"/>
                <v:path arrowok="t"/>
              </v:rect>
            </v:group>
            <v:group id="Group 302" o:spid="_x0000_s1107" style="position:absolute;left:1054;top:7115;width:2293;height:687" coordorigin="1054,7115" coordsize="2293,687">
              <v:shape id="Freeform 303" o:spid="_x0000_s1108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09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10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11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12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13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14" style="position:absolute;left:3162;top:7132;width:2293;height:687" coordorigin="1054,7115" coordsize="2293,687">
              <v:shape id="Freeform 310" o:spid="_x0000_s1115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16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17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18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19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20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21" style="position:absolute;left:9530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22" style="position:absolute;left:9882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23" style="position:absolute;left:10250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24" style="position:absolute;left:10595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25" style="position:absolute;left:10955;top:7334;width:364;height:451;visibility:visible;mso-wrap-style:square;v-text-anchor:top" coordsize="364,451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26" style="position:absolute;left:5298;top:7122;width:2293;height:687" coordorigin="1054,7115" coordsize="2293,687">
              <v:shape id="Freeform 322" o:spid="_x0000_s1127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28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29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30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31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32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33" style="position:absolute;left:7390;top:7132;width:2293;height:687" coordorigin="1054,7115" coordsize="2293,687">
              <v:shape id="Freeform 329" o:spid="_x0000_s1134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35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36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37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38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39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  <w:r>
        <w:rPr>
          <w:noProof/>
        </w:rPr>
        <w:pict>
          <v:group id="_x0000_s1140" style="position:absolute;margin-left:-18.95pt;margin-top:30.95pt;width:513pt;height:45pt;z-index:251653632" coordorigin="1054,7115" coordsize="10286,704">
            <v:group id="Group 298" o:spid="_x0000_s1141" style="position:absolute;left:1080;top:7132;width:10260;height:652" coordorigin="751,4013" coordsize="9707,557">
              <v:rect id="Rectangle 299" o:spid="_x0000_s1142" style="position:absolute;left:751;top:4399;width:9707;height:171;visibility:visible" filled="f" fillcolor="black" strokecolor="#009dc7" strokeweight=".21847mm">
                <v:stroke dashstyle="1 1" endcap="round"/>
                <v:path arrowok="t"/>
              </v:rect>
              <v:rect id="Rectangle 300" o:spid="_x0000_s1143" style="position:absolute;left:751;top:4185;width:9707;height:214;visibility:visible" filled="f" fillcolor="black" strokecolor="#009dc7" strokeweight=".21847mm">
                <v:stroke dashstyle="1 1" endcap="round"/>
                <v:path arrowok="t"/>
              </v:rect>
              <v:rect id="Rectangle 301" o:spid="_x0000_s1144" style="position:absolute;left:751;top:4013;width:9707;height:172;visibility:visible" filled="f" fillcolor="black" strokecolor="#009dc7" strokeweight=".21847mm">
                <v:stroke dashstyle="1 1" endcap="round"/>
                <v:path arrowok="t"/>
              </v:rect>
            </v:group>
            <v:group id="Group 302" o:spid="_x0000_s1145" style="position:absolute;left:1054;top:7115;width:2293;height:687" coordorigin="1054,7115" coordsize="2293,687">
              <v:shape id="Freeform 303" o:spid="_x0000_s1146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47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48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49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50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51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52" style="position:absolute;left:3162;top:7132;width:2293;height:687" coordorigin="1054,7115" coordsize="2293,687">
              <v:shape id="Freeform 310" o:spid="_x0000_s1153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54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55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56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57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58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59" style="position:absolute;left:9530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60" style="position:absolute;left:9882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61" style="position:absolute;left:10250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62" style="position:absolute;left:10595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63" style="position:absolute;left:10955;top:7334;width:364;height:451;visibility:visible;mso-wrap-style:square;v-text-anchor:top" coordsize="364,451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64" style="position:absolute;left:5298;top:7122;width:2293;height:687" coordorigin="1054,7115" coordsize="2293,687">
              <v:shape id="Freeform 322" o:spid="_x0000_s1165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66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67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68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69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70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71" style="position:absolute;left:7390;top:7132;width:2293;height:687" coordorigin="1054,7115" coordsize="2293,687">
              <v:shape id="Freeform 329" o:spid="_x0000_s1172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73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74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75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76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77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  <w:r>
        <w:rPr>
          <w:noProof/>
        </w:rPr>
        <w:pict>
          <v:group id="_x0000_s1178" style="position:absolute;margin-left:-20.9pt;margin-top:14.9pt;width:513pt;height:45pt;z-index:251656704" coordorigin="1054,7115" coordsize="10286,704">
            <v:group id="Group 298" o:spid="_x0000_s1179" style="position:absolute;left:1080;top:7132;width:10260;height:652" coordorigin="751,4013" coordsize="9707,557">
              <v:rect id="Rectangle 299" o:spid="_x0000_s1180" style="position:absolute;left:751;top:4399;width:9707;height:171;visibility:visible" filled="f" fillcolor="black" strokecolor="#009dc7" strokeweight=".21847mm">
                <v:stroke dashstyle="1 1" endcap="round"/>
                <v:path arrowok="t"/>
              </v:rect>
              <v:rect id="Rectangle 300" o:spid="_x0000_s1181" style="position:absolute;left:751;top:4185;width:9707;height:214;visibility:visible" filled="f" fillcolor="black" strokecolor="#009dc7" strokeweight=".21847mm">
                <v:stroke dashstyle="1 1" endcap="round"/>
                <v:path arrowok="t"/>
              </v:rect>
              <v:rect id="Rectangle 301" o:spid="_x0000_s1182" style="position:absolute;left:751;top:4013;width:9707;height:172;visibility:visible" filled="f" fillcolor="black" strokecolor="#009dc7" strokeweight=".21847mm">
                <v:stroke dashstyle="1 1" endcap="round"/>
                <v:path arrowok="t"/>
              </v:rect>
            </v:group>
            <v:group id="Group 302" o:spid="_x0000_s1183" style="position:absolute;left:1054;top:7115;width:2293;height:687" coordorigin="1054,7115" coordsize="2293,687">
              <v:shape id="Freeform 303" o:spid="_x0000_s1184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85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86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87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88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89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90" style="position:absolute;left:3162;top:7132;width:2293;height:687" coordorigin="1054,7115" coordsize="2293,687">
              <v:shape id="Freeform 310" o:spid="_x0000_s1191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92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93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94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95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96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97" style="position:absolute;left:9530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98" style="position:absolute;left:9882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99" style="position:absolute;left:10250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00" style="position:absolute;left:10595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01" style="position:absolute;left:10955;top:7334;width:364;height:451;visibility:visible;mso-wrap-style:square;v-text-anchor:top" coordsize="364,451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02" style="position:absolute;left:5298;top:7122;width:2293;height:687" coordorigin="1054,7115" coordsize="2293,687">
              <v:shape id="Freeform 322" o:spid="_x0000_s1203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04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05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06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07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08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09" style="position:absolute;left:7390;top:7132;width:2293;height:687" coordorigin="1054,7115" coordsize="2293,687">
              <v:shape id="Freeform 329" o:spid="_x0000_s1210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11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12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13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14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15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  <w:r>
        <w:rPr>
          <w:noProof/>
        </w:rPr>
        <w:pict>
          <v:group id="_x0000_s1216" style="position:absolute;margin-left:-17.9pt;margin-top:34.85pt;width:513pt;height:45pt;z-index:251657728" coordorigin="1054,7115" coordsize="10286,704">
            <v:group id="Group 298" o:spid="_x0000_s1217" style="position:absolute;left:1080;top:7132;width:10260;height:652" coordorigin="751,4013" coordsize="9707,557">
              <v:rect id="Rectangle 299" o:spid="_x0000_s1218" style="position:absolute;left:751;top:4399;width:9707;height:171;visibility:visible" filled="f" fillcolor="black" strokecolor="#009dc7" strokeweight=".21847mm">
                <v:stroke dashstyle="1 1" endcap="round"/>
                <v:path arrowok="t"/>
              </v:rect>
              <v:rect id="Rectangle 300" o:spid="_x0000_s1219" style="position:absolute;left:751;top:4185;width:9707;height:214;visibility:visible" filled="f" fillcolor="black" strokecolor="#009dc7" strokeweight=".21847mm">
                <v:stroke dashstyle="1 1" endcap="round"/>
                <v:path arrowok="t"/>
              </v:rect>
              <v:rect id="Rectangle 301" o:spid="_x0000_s1220" style="position:absolute;left:751;top:4013;width:9707;height:172;visibility:visible" filled="f" fillcolor="black" strokecolor="#009dc7" strokeweight=".21847mm">
                <v:stroke dashstyle="1 1" endcap="round"/>
                <v:path arrowok="t"/>
              </v:rect>
            </v:group>
            <v:group id="Group 302" o:spid="_x0000_s1221" style="position:absolute;left:1054;top:7115;width:2293;height:687" coordorigin="1054,7115" coordsize="2293,687">
              <v:shape id="Freeform 303" o:spid="_x0000_s1222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23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24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25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26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27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28" style="position:absolute;left:3162;top:7132;width:2293;height:687" coordorigin="1054,7115" coordsize="2293,687">
              <v:shape id="Freeform 310" o:spid="_x0000_s1229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30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31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32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33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34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35" style="position:absolute;left:9530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36" style="position:absolute;left:9882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37" style="position:absolute;left:10250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38" style="position:absolute;left:10595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39" style="position:absolute;left:10955;top:7334;width:364;height:451;visibility:visible;mso-wrap-style:square;v-text-anchor:top" coordsize="364,451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40" style="position:absolute;left:5298;top:7122;width:2293;height:687" coordorigin="1054,7115" coordsize="2293,687">
              <v:shape id="Freeform 322" o:spid="_x0000_s1241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42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43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44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45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46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47" style="position:absolute;left:7390;top:7132;width:2293;height:687" coordorigin="1054,7115" coordsize="2293,687">
              <v:shape id="Freeform 329" o:spid="_x0000_s1248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49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50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51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52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53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  <w:r>
        <w:rPr>
          <w:noProof/>
        </w:rPr>
        <w:pict>
          <v:group id="_x0000_s1254" style="position:absolute;margin-left:-20.9pt;margin-top:9.75pt;width:513pt;height:45pt;z-index:251658752" coordorigin="1054,7115" coordsize="10286,704">
            <v:group id="Group 298" o:spid="_x0000_s1255" style="position:absolute;left:1080;top:7132;width:10260;height:652" coordorigin="751,4013" coordsize="9707,557">
              <v:rect id="Rectangle 299" o:spid="_x0000_s1256" style="position:absolute;left:751;top:4399;width:9707;height:171;visibility:visible" filled="f" fillcolor="black" strokecolor="#009dc7" strokeweight=".21847mm">
                <v:stroke dashstyle="1 1" endcap="round"/>
                <v:path arrowok="t"/>
              </v:rect>
              <v:rect id="Rectangle 300" o:spid="_x0000_s1257" style="position:absolute;left:751;top:4185;width:9707;height:214;visibility:visible" filled="f" fillcolor="black" strokecolor="#009dc7" strokeweight=".21847mm">
                <v:stroke dashstyle="1 1" endcap="round"/>
                <v:path arrowok="t"/>
              </v:rect>
              <v:rect id="Rectangle 301" o:spid="_x0000_s1258" style="position:absolute;left:751;top:4013;width:9707;height:172;visibility:visible" filled="f" fillcolor="black" strokecolor="#009dc7" strokeweight=".21847mm">
                <v:stroke dashstyle="1 1" endcap="round"/>
                <v:path arrowok="t"/>
              </v:rect>
            </v:group>
            <v:group id="Group 302" o:spid="_x0000_s1259" style="position:absolute;left:1054;top:7115;width:2293;height:687" coordorigin="1054,7115" coordsize="2293,687">
              <v:shape id="Freeform 303" o:spid="_x0000_s1260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61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62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63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64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65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66" style="position:absolute;left:3162;top:7132;width:2293;height:687" coordorigin="1054,7115" coordsize="2293,687">
              <v:shape id="Freeform 310" o:spid="_x0000_s1267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68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69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70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71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72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73" style="position:absolute;left:9530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74" style="position:absolute;left:9882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75" style="position:absolute;left:10250;top:7115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76" style="position:absolute;left:10595;top:7132;width:515;height:670;visibility:visible;mso-wrap-style:square;v-text-anchor:top" coordsize="515,670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77" style="position:absolute;left:10955;top:7334;width:364;height:451;visibility:visible;mso-wrap-style:square;v-text-anchor:top" coordsize="364,451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78" style="position:absolute;left:5298;top:7122;width:2293;height:687" coordorigin="1054,7115" coordsize="2293,687">
              <v:shape id="Freeform 322" o:spid="_x0000_s1279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80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81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82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83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84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85" style="position:absolute;left:7390;top:7132;width:2293;height:687" coordorigin="1054,7115" coordsize="2293,687">
              <v:shape id="Freeform 329" o:spid="_x0000_s1286" style="position:absolute;left:1054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87" style="position:absolute;left:1406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88" style="position:absolute;left:1774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89" style="position:absolute;left:2119;top:7132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90" style="position:absolute;left:2479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91" style="position:absolute;left:2832;top:7115;width:515;height:670;visibility:visible;mso-wrap-style:square;v-text-anchor:top" coordsize="515,670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F96D50" w:rsidRDefault="00F96D50">
      <w:pPr>
        <w:rPr>
          <w:rFonts w:ascii="Hand writing Mutlu" w:hAnsi="Hand writing Mutlu" w:cs="Hand writing Mutlu"/>
          <w:sz w:val="56"/>
          <w:szCs w:val="56"/>
        </w:rPr>
      </w:pPr>
    </w:p>
    <w:p w:rsidR="00F96D50" w:rsidRDefault="00F96D50">
      <w:pPr>
        <w:rPr>
          <w:rFonts w:ascii="Hand writing Mutlu" w:hAnsi="Hand writing Mutlu" w:cs="Hand writing Mutlu"/>
          <w:sz w:val="32"/>
          <w:szCs w:val="32"/>
        </w:rPr>
      </w:pPr>
    </w:p>
    <w:p w:rsidR="00F96D50" w:rsidRDefault="00F96D50">
      <w:pPr>
        <w:rPr>
          <w:rFonts w:ascii="Hand writing Mutlu" w:hAnsi="Hand writing Mutlu" w:cs="Hand writing Mutlu"/>
          <w:sz w:val="32"/>
          <w:szCs w:val="32"/>
        </w:rPr>
      </w:pPr>
    </w:p>
    <w:p w:rsidR="00F96D50" w:rsidRDefault="00F96D50">
      <w:pPr>
        <w:rPr>
          <w:rFonts w:ascii="Hand writing Mutlu" w:hAnsi="Hand writing Mutlu" w:cs="Hand writing Mutlu"/>
          <w:sz w:val="32"/>
          <w:szCs w:val="32"/>
        </w:rPr>
      </w:pPr>
    </w:p>
    <w:p w:rsidR="00F96D50" w:rsidRPr="00E04912" w:rsidRDefault="00F96D50">
      <w:pPr>
        <w:rPr>
          <w:rFonts w:ascii="Hand writing Mutlu" w:hAnsi="Hand writing Mutlu" w:cs="Hand writing Mutlu"/>
          <w:sz w:val="32"/>
          <w:szCs w:val="32"/>
        </w:rPr>
      </w:pPr>
      <w:r w:rsidRPr="00E04912">
        <w:rPr>
          <w:rFonts w:ascii="Hand writing Mutlu" w:hAnsi="Hand writing Mutlu" w:cs="Hand writing Mutlu"/>
          <w:sz w:val="32"/>
          <w:szCs w:val="32"/>
        </w:rPr>
        <w:t>Satın veli aşağıdaki metni en az 10 defa okutunuz.Siz okuyunuz</w:t>
      </w:r>
    </w:p>
    <w:p w:rsidR="00F96D50" w:rsidRPr="00E04912" w:rsidRDefault="00F96D50">
      <w:pPr>
        <w:rPr>
          <w:rFonts w:ascii="Hand writing Mutlu" w:hAnsi="Hand writing Mutlu" w:cs="Hand writing Mutlu"/>
          <w:sz w:val="32"/>
          <w:szCs w:val="32"/>
        </w:rPr>
      </w:pPr>
      <w:r w:rsidRPr="00E04912">
        <w:rPr>
          <w:rFonts w:ascii="Hand writing Mutlu" w:hAnsi="Hand writing Mutlu" w:cs="Hand writing Mutlu"/>
          <w:sz w:val="32"/>
          <w:szCs w:val="32"/>
        </w:rPr>
        <w:t>o defterine bakmadan yazsın.</w:t>
      </w:r>
    </w:p>
    <w:p w:rsidR="00F96D50" w:rsidRPr="00380914" w:rsidRDefault="00F96D50">
      <w:pPr>
        <w:rPr>
          <w:rFonts w:ascii="Hand writing Mutlu" w:hAnsi="Hand writing Mutlu" w:cs="Hand writing Mutlu"/>
          <w:color w:val="FF0000"/>
          <w:sz w:val="72"/>
          <w:szCs w:val="72"/>
        </w:rPr>
      </w:pPr>
      <w:r w:rsidRPr="00E04912">
        <w:rPr>
          <w:rFonts w:ascii="Hand writing Mutlu" w:hAnsi="Hand writing Mutlu" w:cs="Hand writing Mutlu"/>
          <w:sz w:val="32"/>
          <w:szCs w:val="32"/>
        </w:rPr>
        <w:t xml:space="preserve">                         </w:t>
      </w:r>
      <w:r w:rsidRPr="00380914">
        <w:rPr>
          <w:rFonts w:ascii="Hand writing Mutlu" w:hAnsi="Hand writing Mutlu" w:cs="Hand writing Mutlu"/>
          <w:color w:val="FF0000"/>
          <w:sz w:val="72"/>
          <w:szCs w:val="72"/>
        </w:rPr>
        <w:t>LALE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 w:rsidRPr="00380914">
        <w:rPr>
          <w:rFonts w:ascii="Hand writing Mutlu" w:hAnsi="Hand writing Mutlu" w:cs="Hand writing Mutlu"/>
          <w:sz w:val="72"/>
          <w:szCs w:val="72"/>
        </w:rPr>
        <w:t>Lale ele 5 lale al 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 w:rsidRPr="00380914">
        <w:rPr>
          <w:rFonts w:ascii="Hand writing Mutlu" w:hAnsi="Hand writing Mutlu" w:cs="Hand writing Mutlu"/>
          <w:sz w:val="72"/>
          <w:szCs w:val="72"/>
        </w:rPr>
        <w:t xml:space="preserve">Lale  ala </w:t>
      </w:r>
      <w:r w:rsidRPr="00380914">
        <w:rPr>
          <w:rFonts w:ascii="Hand writing Mutlu" w:hAnsi="Hand writing Mutlu" w:cs="Hand writing Mutlu"/>
          <w:b/>
          <w:bCs/>
          <w:noProof/>
          <w:sz w:val="72"/>
          <w:szCs w:val="72"/>
        </w:rPr>
        <w:t xml:space="preserve">at </w:t>
      </w:r>
      <w:r w:rsidRPr="00380914">
        <w:rPr>
          <w:rFonts w:ascii="Hand writing Mutlu" w:hAnsi="Hand writing Mutlu" w:cs="Hand writing Mutlu"/>
          <w:sz w:val="72"/>
          <w:szCs w:val="72"/>
        </w:rPr>
        <w:t xml:space="preserve"> elle.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 w:rsidRPr="00380914">
        <w:rPr>
          <w:rFonts w:ascii="Hand writing Mutlu" w:hAnsi="Hand writing Mutlu" w:cs="Hand writing Mutlu"/>
          <w:sz w:val="72"/>
          <w:szCs w:val="72"/>
        </w:rPr>
        <w:t>Ela 4 lale al at.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 w:rsidRPr="00380914">
        <w:rPr>
          <w:rFonts w:ascii="Hand writing Mutlu" w:hAnsi="Hand writing Mutlu" w:cs="Hand writing Mutlu"/>
          <w:sz w:val="72"/>
          <w:szCs w:val="72"/>
        </w:rPr>
        <w:t xml:space="preserve">Ela  9 </w:t>
      </w:r>
      <w:r w:rsidRPr="009031E3">
        <w:rPr>
          <w:rFonts w:ascii="Hand writing Mutlu" w:hAnsi="Hand writing Mutlu" w:cs="Hand writing Mutlu"/>
          <w:noProof/>
          <w:sz w:val="72"/>
          <w:szCs w:val="7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683 Resim" o:spid="_x0000_i1025" type="#_x0000_t75" alt="indir (6).jpg" style="width:54.75pt;height:43.5pt;visibility:visible">
            <v:imagedata r:id="rId4" o:title=""/>
          </v:shape>
        </w:pict>
      </w:r>
      <w:r w:rsidRPr="00380914">
        <w:rPr>
          <w:rFonts w:ascii="Hand writing Mutlu" w:hAnsi="Hand writing Mutlu" w:cs="Hand writing Mutlu"/>
          <w:sz w:val="72"/>
          <w:szCs w:val="72"/>
        </w:rPr>
        <w:t xml:space="preserve"> al 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Resim 3" o:spid="_x0000_s1292" type="#_x0000_t75" style="position:absolute;margin-left:246.15pt;margin-top:53.25pt;width:76.75pt;height:64.95pt;z-index:251659776;visibility:visible;mso-position-horizontal-relative:margin">
            <v:imagedata r:id="rId5" o:title=""/>
            <w10:wrap anchorx="margin"/>
          </v:shape>
        </w:pict>
      </w:r>
      <w:r w:rsidRPr="00380914">
        <w:rPr>
          <w:rFonts w:ascii="Hand writing Mutlu" w:hAnsi="Hand writing Mutlu" w:cs="Hand writing Mutlu"/>
          <w:sz w:val="72"/>
          <w:szCs w:val="72"/>
        </w:rPr>
        <w:t>Lale  2</w:t>
      </w:r>
      <w:r w:rsidRPr="009031E3">
        <w:rPr>
          <w:rFonts w:ascii="Hand writing Mutlu" w:hAnsi="Hand writing Mutlu" w:cs="Hand writing Mutlu"/>
          <w:noProof/>
          <w:sz w:val="72"/>
          <w:szCs w:val="72"/>
        </w:rPr>
        <w:pict>
          <v:shape id="Resim 15" o:spid="_x0000_i1026" type="#_x0000_t75" style="width:57.75pt;height:52.5pt;visibility:visible">
            <v:imagedata r:id="rId6" o:title=""/>
          </v:shape>
        </w:pict>
      </w:r>
      <w:r w:rsidRPr="00380914">
        <w:rPr>
          <w:rFonts w:ascii="Hand writing Mutlu" w:hAnsi="Hand writing Mutlu" w:cs="Hand writing Mutlu"/>
          <w:sz w:val="72"/>
          <w:szCs w:val="72"/>
        </w:rPr>
        <w:t>elle ,at.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Resim 4" o:spid="_x0000_s1293" type="#_x0000_t75" style="position:absolute;margin-left:118.65pt;margin-top:2.3pt;width:93.15pt;height:57.15pt;z-index:251660800;visibility:visible;mso-position-horizontal-relative:margin">
            <v:imagedata r:id="rId7" o:title=""/>
            <w10:wrap anchorx="margin"/>
          </v:shape>
        </w:pict>
      </w:r>
      <w:r w:rsidRPr="00380914">
        <w:rPr>
          <w:rFonts w:ascii="Hand writing Mutlu" w:hAnsi="Hand writing Mutlu" w:cs="Hand writing Mutlu"/>
          <w:sz w:val="72"/>
          <w:szCs w:val="72"/>
        </w:rPr>
        <w:t>At Ela      a      at.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 w:rsidRPr="00380914">
        <w:rPr>
          <w:rFonts w:ascii="Hand writing Mutlu" w:hAnsi="Hand writing Mutlu" w:cs="Hand writing Mutlu"/>
          <w:sz w:val="72"/>
          <w:szCs w:val="72"/>
        </w:rPr>
        <w:t>Lale ala at al.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_x0000_s1294" type="#_x0000_t75" style="position:absolute;margin-left:211.8pt;margin-top:50.35pt;width:67.05pt;height:57.15pt;z-index:251662848;visibility:visible;mso-position-horizontal-relative:margin">
            <v:imagedata r:id="rId8" o:title=""/>
            <w10:wrap anchorx="margin"/>
          </v:shape>
        </w:pict>
      </w:r>
      <w:r w:rsidRPr="00380914">
        <w:rPr>
          <w:rFonts w:ascii="Hand writing Mutlu" w:hAnsi="Hand writing Mutlu" w:cs="Hand writing Mutlu"/>
          <w:noProof/>
          <w:sz w:val="72"/>
          <w:szCs w:val="72"/>
        </w:rPr>
        <w:t xml:space="preserve"> </w:t>
      </w:r>
      <w:r w:rsidRPr="00380914">
        <w:rPr>
          <w:rFonts w:ascii="Hand writing Mutlu" w:hAnsi="Hand writing Mutlu" w:cs="Hand writing Mutlu"/>
          <w:sz w:val="72"/>
          <w:szCs w:val="72"/>
        </w:rPr>
        <w:t>Alla Lale alla .</w:t>
      </w:r>
    </w:p>
    <w:p w:rsidR="00F96D50" w:rsidRPr="00380914" w:rsidRDefault="00F96D50">
      <w:pPr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_x0000_s1295" type="#_x0000_t75" style="position:absolute;margin-left:84.95pt;margin-top:1.95pt;width:97.85pt;height:60.25pt;z-index:251661824;visibility:visible;mso-position-horizontal-relative:margin">
            <v:imagedata r:id="rId9" o:title=""/>
            <w10:wrap anchorx="margin"/>
          </v:shape>
        </w:pict>
      </w:r>
      <w:r w:rsidRPr="00380914">
        <w:rPr>
          <w:rFonts w:ascii="Hand writing Mutlu" w:hAnsi="Hand writing Mutlu" w:cs="Hand writing Mutlu"/>
          <w:sz w:val="72"/>
          <w:szCs w:val="72"/>
        </w:rPr>
        <w:t xml:space="preserve"> Ela       a     al.</w:t>
      </w:r>
    </w:p>
    <w:p w:rsidR="00F96D50" w:rsidRPr="00380914" w:rsidRDefault="00F96D50">
      <w:pPr>
        <w:rPr>
          <w:rFonts w:ascii="Hand writing Mutlu" w:hAnsi="Hand writing Mutlu" w:cs="Hand writing Mutlu"/>
          <w:sz w:val="96"/>
          <w:szCs w:val="96"/>
        </w:rPr>
      </w:pPr>
    </w:p>
    <w:p w:rsidR="00F96D50" w:rsidRPr="00E04912" w:rsidRDefault="00F96D50">
      <w:pPr>
        <w:rPr>
          <w:rFonts w:ascii="Hand writing Mutlu" w:hAnsi="Hand writing Mutlu" w:cs="Hand writing Mutlu"/>
          <w:sz w:val="96"/>
          <w:szCs w:val="96"/>
        </w:rPr>
      </w:pPr>
      <w:hyperlink r:id="rId10" w:history="1">
        <w:r>
          <w:rPr>
            <w:rStyle w:val="Hyperlink"/>
            <w:sz w:val="18"/>
            <w:szCs w:val="18"/>
          </w:rPr>
          <w:t>www.sorubak.com</w:t>
        </w:r>
      </w:hyperlink>
    </w:p>
    <w:sectPr w:rsidR="00F96D50" w:rsidRPr="00E04912" w:rsidSect="00B85A1D">
      <w:pgSz w:w="11906" w:h="16838"/>
      <w:pgMar w:top="510" w:right="249" w:bottom="24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62A"/>
    <w:rsid w:val="00363134"/>
    <w:rsid w:val="00364D66"/>
    <w:rsid w:val="00367DD2"/>
    <w:rsid w:val="00374088"/>
    <w:rsid w:val="00380914"/>
    <w:rsid w:val="005A7E41"/>
    <w:rsid w:val="00851CCE"/>
    <w:rsid w:val="008C172E"/>
    <w:rsid w:val="009031E3"/>
    <w:rsid w:val="0095462A"/>
    <w:rsid w:val="00B3699D"/>
    <w:rsid w:val="00B85A1D"/>
    <w:rsid w:val="00BB6854"/>
    <w:rsid w:val="00C60CEB"/>
    <w:rsid w:val="00CD772B"/>
    <w:rsid w:val="00E04912"/>
    <w:rsid w:val="00EE6F94"/>
    <w:rsid w:val="00F96D50"/>
    <w:rsid w:val="00FB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62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70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7076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64D6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77</Words>
  <Characters>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acer</dc:creator>
  <cp:keywords>www.sorubak.com</cp:keywords>
  <dc:description>www.sorubak.com</dc:description>
  <cp:lastModifiedBy>edanur</cp:lastModifiedBy>
  <cp:revision>6</cp:revision>
  <cp:lastPrinted>2013-11-12T09:02:00Z</cp:lastPrinted>
  <dcterms:created xsi:type="dcterms:W3CDTF">2013-11-12T08:55:00Z</dcterms:created>
  <dcterms:modified xsi:type="dcterms:W3CDTF">2013-11-12T20:01:00Z</dcterms:modified>
  <cp:category>www.sorubak.com</cp:category>
</cp:coreProperties>
</file>