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AE" w:rsidRPr="00A947E3" w:rsidRDefault="00846EAE" w:rsidP="005E4F69">
      <w:pPr>
        <w:rPr>
          <w:b/>
          <w:bCs/>
          <w:sz w:val="36"/>
          <w:szCs w:val="36"/>
          <w:u w:val="single"/>
        </w:rPr>
      </w:pPr>
      <w:r>
        <w:t xml:space="preserve">                                                                       </w:t>
      </w:r>
      <w:r w:rsidRPr="00A947E3">
        <w:rPr>
          <w:b/>
          <w:bCs/>
          <w:sz w:val="36"/>
          <w:szCs w:val="36"/>
          <w:u w:val="single"/>
        </w:rPr>
        <w:t>DESTE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71"/>
      </w:tblGrid>
      <w:tr w:rsidR="00846EAE" w:rsidRPr="000B4701">
        <w:trPr>
          <w:trHeight w:val="3240"/>
        </w:trPr>
        <w:tc>
          <w:tcPr>
            <w:tcW w:w="6990" w:type="dxa"/>
          </w:tcPr>
          <w:p w:rsidR="00846EAE" w:rsidRPr="000B4701" w:rsidRDefault="00846EAE" w:rsidP="000434D9"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6" o:spid="_x0000_i1025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1" o:spid="_x0000_i1026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7" o:spid="_x0000_i1027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13" o:spid="_x0000_i1028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4" o:spid="_x0000_i1029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10" o:spid="_x0000_i1030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31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32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33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34" type="#_x0000_t75" alt="pencil" style="width:60pt;height:60pt;visibility:visible">
                  <v:imagedata r:id="rId6" o:title=""/>
                </v:shape>
              </w:pict>
            </w:r>
          </w:p>
        </w:tc>
      </w:tr>
    </w:tbl>
    <w:p w:rsidR="00846EAE" w:rsidRPr="00214F8F" w:rsidRDefault="00846EAE" w:rsidP="005E4F69">
      <w:r>
        <w:t xml:space="preserve">  </w:t>
      </w:r>
      <w:r w:rsidRPr="00214F8F">
        <w:rPr>
          <w:sz w:val="40"/>
          <w:szCs w:val="40"/>
        </w:rPr>
        <w:t>10 tane</w:t>
      </w:r>
      <w:r>
        <w:t xml:space="preserve"> kalem </w:t>
      </w:r>
      <w:r w:rsidRPr="00214F8F">
        <w:rPr>
          <w:sz w:val="40"/>
          <w:szCs w:val="40"/>
        </w:rPr>
        <w:t xml:space="preserve">1 deste </w:t>
      </w:r>
      <w:r>
        <w:t>eder.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33"/>
      </w:tblGrid>
      <w:tr w:rsidR="00846EAE" w:rsidRPr="000B4701">
        <w:trPr>
          <w:trHeight w:val="1365"/>
        </w:trPr>
        <w:tc>
          <w:tcPr>
            <w:tcW w:w="6733" w:type="dxa"/>
          </w:tcPr>
          <w:p w:rsidR="00846EAE" w:rsidRPr="000B4701" w:rsidRDefault="00846EAE" w:rsidP="000434D9"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19" o:spid="_x0000_i1035" type="#_x0000_t75" alt="strawberry" style="width:60pt;height:60pt;visibility:visible">
                  <v:imagedata r:id="rId7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25" o:spid="_x0000_i1036" type="#_x0000_t75" alt="strawberry" style="width:60pt;height:60pt;visibility:visible">
                  <v:imagedata r:id="rId7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31" o:spid="_x0000_i1037" type="#_x0000_t75" alt="strawberry" style="width:60pt;height:60pt;visibility:visible">
                  <v:imagedata r:id="rId7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28" o:spid="_x0000_i1038" type="#_x0000_t75" alt="strawberry" style="width:60pt;height:60pt;visibility:visible">
                  <v:imagedata r:id="rId7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22" o:spid="_x0000_i1039" type="#_x0000_t75" alt="strawberry" style="width:60pt;height:60pt;visibility:visible">
                  <v:imagedata r:id="rId7" o:title=""/>
                </v:shape>
              </w:pict>
            </w:r>
          </w:p>
        </w:tc>
      </w:tr>
    </w:tbl>
    <w:p w:rsidR="00846EAE" w:rsidRDefault="00846EAE" w:rsidP="005E4F69">
      <w:r>
        <w:t xml:space="preserve"> </w:t>
      </w:r>
      <w:r w:rsidRPr="00214F8F">
        <w:rPr>
          <w:sz w:val="40"/>
          <w:szCs w:val="40"/>
        </w:rPr>
        <w:t>10 tane</w:t>
      </w:r>
      <w:r>
        <w:t xml:space="preserve"> çilek </w:t>
      </w:r>
      <w:r w:rsidRPr="00214F8F">
        <w:rPr>
          <w:sz w:val="40"/>
          <w:szCs w:val="40"/>
        </w:rPr>
        <w:t>1</w:t>
      </w:r>
      <w:r>
        <w:t xml:space="preserve"> </w:t>
      </w:r>
      <w:r w:rsidRPr="00214F8F">
        <w:rPr>
          <w:sz w:val="40"/>
          <w:szCs w:val="40"/>
        </w:rPr>
        <w:t>deste</w:t>
      </w:r>
      <w:r>
        <w:t xml:space="preserve"> eder.</w:t>
      </w:r>
    </w:p>
    <w:p w:rsidR="00846EAE" w:rsidRDefault="00846EAE" w:rsidP="005E4F69"/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05"/>
      </w:tblGrid>
      <w:tr w:rsidR="00846EAE" w:rsidRPr="000B4701">
        <w:trPr>
          <w:trHeight w:val="3030"/>
        </w:trPr>
        <w:tc>
          <w:tcPr>
            <w:tcW w:w="6705" w:type="dxa"/>
          </w:tcPr>
          <w:p w:rsidR="00846EAE" w:rsidRPr="000B4701" w:rsidRDefault="00846EAE" w:rsidP="000434D9">
            <w:pPr>
              <w:ind w:left="97"/>
            </w:pP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34" o:spid="_x0000_i1040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37" o:spid="_x0000_i1041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43" o:spid="_x0000_i1042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40" o:spid="_x0000_i1043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46" o:spid="_x0000_i1044" type="#_x0000_t75" alt="carrot" style="width:60pt;height:60pt;visibility:visible">
                  <v:imagedata r:id="rId8" o:title=""/>
                </v:shape>
              </w:pict>
            </w:r>
          </w:p>
          <w:p w:rsidR="00846EAE" w:rsidRPr="000B4701" w:rsidRDefault="00846EAE" w:rsidP="000434D9">
            <w:pPr>
              <w:ind w:left="97"/>
            </w:pP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49" o:spid="_x0000_i1045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52" o:spid="_x0000_i1046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55" o:spid="_x0000_i1047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58" o:spid="_x0000_i1048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61" o:spid="_x0000_i1049" type="#_x0000_t75" alt="carrot" style="width:60pt;height:60pt;visibility:visible">
                  <v:imagedata r:id="rId8" o:title=""/>
                </v:shape>
              </w:pict>
            </w:r>
          </w:p>
        </w:tc>
      </w:tr>
    </w:tbl>
    <w:p w:rsidR="00846EAE" w:rsidRDefault="00846EAE" w:rsidP="005E4F69">
      <w:r w:rsidRPr="00214F8F">
        <w:rPr>
          <w:sz w:val="40"/>
          <w:szCs w:val="40"/>
        </w:rPr>
        <w:t>10 tane</w:t>
      </w:r>
      <w:r>
        <w:t xml:space="preserve"> havuç </w:t>
      </w:r>
      <w:r>
        <w:rPr>
          <w:sz w:val="40"/>
          <w:szCs w:val="40"/>
        </w:rPr>
        <w:t xml:space="preserve">1 deste </w:t>
      </w:r>
      <w:r>
        <w:t>eder.</w:t>
      </w:r>
    </w:p>
    <w:p w:rsidR="00846EAE" w:rsidRDefault="00846EAE" w:rsidP="005E4F69"/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50"/>
      </w:tblGrid>
      <w:tr w:rsidR="00846EAE" w:rsidRPr="000B4701">
        <w:trPr>
          <w:trHeight w:val="2010"/>
        </w:trPr>
        <w:tc>
          <w:tcPr>
            <w:tcW w:w="6750" w:type="dxa"/>
          </w:tcPr>
          <w:p w:rsidR="00846EAE" w:rsidRPr="000B4701" w:rsidRDefault="00846EAE" w:rsidP="000434D9">
            <w:pPr>
              <w:ind w:left="22"/>
            </w:pPr>
          </w:p>
          <w:p w:rsidR="00846EAE" w:rsidRPr="000B4701" w:rsidRDefault="00846EAE" w:rsidP="000434D9">
            <w:pPr>
              <w:ind w:left="22"/>
            </w:pP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64" o:spid="_x0000_i1050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67" o:spid="_x0000_i1051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70" o:spid="_x0000_i1052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73" o:spid="_x0000_i1053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color w:val="333333"/>
                <w:sz w:val="17"/>
                <w:szCs w:val="17"/>
                <w:lang w:eastAsia="tr-TR"/>
              </w:rPr>
              <w:pict>
                <v:shape id="Resim 76" o:spid="_x0000_i1054" type="#_x0000_t75" alt="youngcouple" style="width:60pt;height:60pt;visibility:visible">
                  <v:imagedata r:id="rId9" o:title=""/>
                </v:shape>
              </w:pict>
            </w:r>
          </w:p>
        </w:tc>
      </w:tr>
    </w:tbl>
    <w:p w:rsidR="00846EAE" w:rsidRDefault="00846EAE" w:rsidP="005E4F69">
      <w:r>
        <w:rPr>
          <w:sz w:val="40"/>
          <w:szCs w:val="40"/>
        </w:rPr>
        <w:t xml:space="preserve">10 tane </w:t>
      </w:r>
      <w:r w:rsidRPr="00214F8F">
        <w:t>çocuk</w:t>
      </w:r>
      <w:r>
        <w:rPr>
          <w:sz w:val="40"/>
          <w:szCs w:val="40"/>
        </w:rPr>
        <w:t xml:space="preserve"> 1 deste </w:t>
      </w:r>
      <w:r w:rsidRPr="00214F8F">
        <w:t>eder.</w:t>
      </w:r>
    </w:p>
    <w:p w:rsidR="00846EAE" w:rsidRDefault="00846EAE" w:rsidP="005E4F69">
      <w:pPr>
        <w:jc w:val="center"/>
        <w:rPr>
          <w:sz w:val="40"/>
          <w:szCs w:val="40"/>
        </w:rPr>
      </w:pPr>
    </w:p>
    <w:p w:rsidR="00846EAE" w:rsidRDefault="00846EAE" w:rsidP="005E4F69">
      <w:pPr>
        <w:jc w:val="center"/>
        <w:rPr>
          <w:sz w:val="40"/>
          <w:szCs w:val="40"/>
        </w:rPr>
      </w:pPr>
      <w:r>
        <w:rPr>
          <w:sz w:val="40"/>
          <w:szCs w:val="40"/>
        </w:rPr>
        <w:t>DÜZİNE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55"/>
      </w:tblGrid>
      <w:tr w:rsidR="00846EAE" w:rsidRPr="000B4701">
        <w:trPr>
          <w:trHeight w:val="2916"/>
        </w:trPr>
        <w:tc>
          <w:tcPr>
            <w:tcW w:w="8055" w:type="dxa"/>
          </w:tcPr>
          <w:p w:rsidR="00846EAE" w:rsidRPr="000B4701" w:rsidRDefault="00846EAE" w:rsidP="000434D9">
            <w:pPr>
              <w:rPr>
                <w:sz w:val="40"/>
                <w:szCs w:val="40"/>
              </w:rPr>
            </w:pP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55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56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57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58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59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60" type="#_x0000_t75" alt="pencil" style="width:60pt;height:60pt;visibility:visible">
                  <v:imagedata r:id="rId6" o:title=""/>
                </v:shape>
              </w:pict>
            </w:r>
          </w:p>
          <w:p w:rsidR="00846EAE" w:rsidRPr="000B4701" w:rsidRDefault="00846EAE" w:rsidP="000434D9">
            <w:pPr>
              <w:ind w:left="292"/>
              <w:rPr>
                <w:sz w:val="40"/>
                <w:szCs w:val="40"/>
              </w:rPr>
            </w:pP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61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62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63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64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65" type="#_x0000_t75" alt="pencil" style="width:60pt;height:60pt;visibility:visible">
                  <v:imagedata r:id="rId6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66" type="#_x0000_t75" alt="pencil" style="width:60pt;height:60pt;visibility:visible">
                  <v:imagedata r:id="rId6" o:title=""/>
                </v:shape>
              </w:pict>
            </w:r>
          </w:p>
        </w:tc>
      </w:tr>
    </w:tbl>
    <w:p w:rsidR="00846EAE" w:rsidRDefault="00846EAE" w:rsidP="005E4F69">
      <w:r>
        <w:rPr>
          <w:sz w:val="40"/>
          <w:szCs w:val="40"/>
        </w:rPr>
        <w:t xml:space="preserve">12 tane </w:t>
      </w:r>
      <w:r w:rsidRPr="00A947E3">
        <w:t>kalem</w:t>
      </w:r>
      <w:r>
        <w:rPr>
          <w:sz w:val="40"/>
          <w:szCs w:val="40"/>
        </w:rPr>
        <w:t xml:space="preserve"> 1 düzine </w:t>
      </w:r>
      <w:r w:rsidRPr="00A947E3">
        <w:t>eder.</w:t>
      </w:r>
    </w:p>
    <w:tbl>
      <w:tblPr>
        <w:tblpPr w:leftFromText="141" w:rightFromText="141" w:vertAnchor="text" w:horzAnchor="margin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32"/>
      </w:tblGrid>
      <w:tr w:rsidR="00846EAE" w:rsidRPr="000B4701">
        <w:trPr>
          <w:trHeight w:val="1272"/>
        </w:trPr>
        <w:tc>
          <w:tcPr>
            <w:tcW w:w="8032" w:type="dxa"/>
          </w:tcPr>
          <w:p w:rsidR="00846EAE" w:rsidRPr="000B4701" w:rsidRDefault="00846EAE" w:rsidP="000434D9">
            <w:pPr>
              <w:ind w:left="-23"/>
              <w:rPr>
                <w:sz w:val="40"/>
                <w:szCs w:val="40"/>
              </w:rPr>
            </w:pP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67" type="#_x0000_t75" alt="strawberry" style="width:60pt;height:60pt;visibility:visible">
                  <v:imagedata r:id="rId7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68" type="#_x0000_t75" alt="strawberry" style="width:60pt;height:60pt;visibility:visible">
                  <v:imagedata r:id="rId7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69" type="#_x0000_t75" alt="strawberry" style="width:60pt;height:60pt;visibility:visible">
                  <v:imagedata r:id="rId7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70" type="#_x0000_t75" alt="strawberry" style="width:60pt;height:60pt;visibility:visible">
                  <v:imagedata r:id="rId7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71" type="#_x0000_t75" alt="strawberry" style="width:60pt;height:60pt;visibility:visible">
                  <v:imagedata r:id="rId7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72" type="#_x0000_t75" alt="strawberry" style="width:60pt;height:60pt;visibility:visible">
                  <v:imagedata r:id="rId7" o:title=""/>
                </v:shape>
              </w:pict>
            </w:r>
          </w:p>
        </w:tc>
      </w:tr>
    </w:tbl>
    <w:p w:rsidR="00846EAE" w:rsidRDefault="00846EAE" w:rsidP="005E4F69"/>
    <w:p w:rsidR="00846EAE" w:rsidRDefault="00846EAE" w:rsidP="005E4F69">
      <w:pPr>
        <w:rPr>
          <w:sz w:val="40"/>
          <w:szCs w:val="40"/>
        </w:rPr>
      </w:pPr>
    </w:p>
    <w:p w:rsidR="00846EAE" w:rsidRDefault="00846EAE" w:rsidP="005E4F69">
      <w:pPr>
        <w:rPr>
          <w:sz w:val="40"/>
          <w:szCs w:val="40"/>
        </w:rPr>
      </w:pPr>
    </w:p>
    <w:p w:rsidR="00846EAE" w:rsidRDefault="00846EAE" w:rsidP="005E4F69">
      <w:r>
        <w:rPr>
          <w:sz w:val="40"/>
          <w:szCs w:val="40"/>
        </w:rPr>
        <w:t xml:space="preserve">12 tane </w:t>
      </w:r>
      <w:r w:rsidRPr="00A947E3">
        <w:t>çilek</w:t>
      </w:r>
      <w:r>
        <w:rPr>
          <w:sz w:val="40"/>
          <w:szCs w:val="40"/>
        </w:rPr>
        <w:t xml:space="preserve"> 1 düzine </w:t>
      </w:r>
      <w:r>
        <w:t>eder.</w:t>
      </w:r>
    </w:p>
    <w:tbl>
      <w:tblPr>
        <w:tblpPr w:leftFromText="141" w:rightFromText="141" w:vertAnchor="text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02"/>
      </w:tblGrid>
      <w:tr w:rsidR="00846EAE" w:rsidRPr="000B4701">
        <w:trPr>
          <w:trHeight w:val="2968"/>
        </w:trPr>
        <w:tc>
          <w:tcPr>
            <w:tcW w:w="8002" w:type="dxa"/>
          </w:tcPr>
          <w:p w:rsidR="00846EAE" w:rsidRPr="000B4701" w:rsidRDefault="00846EAE" w:rsidP="000434D9">
            <w:pPr>
              <w:ind w:left="52"/>
            </w:pPr>
          </w:p>
          <w:p w:rsidR="00846EAE" w:rsidRPr="000B4701" w:rsidRDefault="00846EAE" w:rsidP="000434D9">
            <w:pPr>
              <w:ind w:left="52"/>
            </w:pPr>
            <w:r w:rsidRPr="000B4701">
              <w:rPr>
                <w:noProof/>
                <w:lang w:eastAsia="tr-TR"/>
              </w:rPr>
              <w:pict>
                <v:shape id="_x0000_i1073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74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75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76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77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78" type="#_x0000_t75" alt="carrot" style="width:60pt;height:60pt;visibility:visible">
                  <v:imagedata r:id="rId8" o:title=""/>
                </v:shape>
              </w:pict>
            </w:r>
          </w:p>
          <w:p w:rsidR="00846EAE" w:rsidRPr="000B4701" w:rsidRDefault="00846EAE" w:rsidP="000434D9">
            <w:pPr>
              <w:ind w:left="52"/>
            </w:pPr>
            <w:r w:rsidRPr="000B4701">
              <w:rPr>
                <w:noProof/>
                <w:lang w:eastAsia="tr-TR"/>
              </w:rPr>
              <w:pict>
                <v:shape id="_x0000_i1079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80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81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82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83" type="#_x0000_t75" alt="carrot" style="width:60pt;height:60pt;visibility:visible">
                  <v:imagedata r:id="rId8" o:title=""/>
                </v:shape>
              </w:pict>
            </w:r>
            <w:r w:rsidRPr="000B4701">
              <w:rPr>
                <w:noProof/>
                <w:lang w:eastAsia="tr-TR"/>
              </w:rPr>
              <w:pict>
                <v:shape id="_x0000_i1084" type="#_x0000_t75" alt="carrot" style="width:60pt;height:60pt;visibility:visible">
                  <v:imagedata r:id="rId8" o:title=""/>
                </v:shape>
              </w:pict>
            </w:r>
          </w:p>
        </w:tc>
      </w:tr>
    </w:tbl>
    <w:p w:rsidR="00846EAE" w:rsidRDefault="00846EAE" w:rsidP="005E4F69"/>
    <w:p w:rsidR="00846EAE" w:rsidRDefault="00846EAE" w:rsidP="005E4F69">
      <w:pPr>
        <w:rPr>
          <w:sz w:val="40"/>
          <w:szCs w:val="40"/>
        </w:rPr>
      </w:pPr>
    </w:p>
    <w:p w:rsidR="00846EAE" w:rsidRPr="00A947E3" w:rsidRDefault="00846EAE" w:rsidP="005E4F69">
      <w:pPr>
        <w:rPr>
          <w:sz w:val="40"/>
          <w:szCs w:val="40"/>
        </w:rPr>
      </w:pPr>
    </w:p>
    <w:p w:rsidR="00846EAE" w:rsidRPr="00A947E3" w:rsidRDefault="00846EAE" w:rsidP="005E4F69">
      <w:pPr>
        <w:rPr>
          <w:sz w:val="40"/>
          <w:szCs w:val="40"/>
        </w:rPr>
      </w:pPr>
    </w:p>
    <w:p w:rsidR="00846EAE" w:rsidRDefault="00846EAE" w:rsidP="005E4F69">
      <w:pPr>
        <w:ind w:firstLine="708"/>
        <w:rPr>
          <w:sz w:val="40"/>
          <w:szCs w:val="40"/>
        </w:rPr>
      </w:pPr>
    </w:p>
    <w:p w:rsidR="00846EAE" w:rsidRDefault="00846EAE" w:rsidP="005E4F69">
      <w:r>
        <w:rPr>
          <w:sz w:val="40"/>
          <w:szCs w:val="40"/>
        </w:rPr>
        <w:t xml:space="preserve">12 tane </w:t>
      </w:r>
      <w:r w:rsidRPr="00A947E3">
        <w:t>havuç</w:t>
      </w:r>
      <w:r>
        <w:rPr>
          <w:sz w:val="40"/>
          <w:szCs w:val="40"/>
        </w:rPr>
        <w:t xml:space="preserve"> 1 düzine </w:t>
      </w:r>
      <w:r w:rsidRPr="00A947E3">
        <w:t>eder.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80"/>
      </w:tblGrid>
      <w:tr w:rsidR="00846EAE" w:rsidRPr="000B4701">
        <w:trPr>
          <w:trHeight w:val="2880"/>
        </w:trPr>
        <w:tc>
          <w:tcPr>
            <w:tcW w:w="8080" w:type="dxa"/>
          </w:tcPr>
          <w:p w:rsidR="00846EAE" w:rsidRPr="000B4701" w:rsidRDefault="00846EAE" w:rsidP="000434D9">
            <w:pPr>
              <w:ind w:hanging="70"/>
              <w:rPr>
                <w:sz w:val="40"/>
                <w:szCs w:val="40"/>
              </w:rPr>
            </w:pP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85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86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87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88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89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90" type="#_x0000_t75" alt="youngcouple" style="width:60pt;height:60pt;visibility:visible">
                  <v:imagedata r:id="rId9" o:title=""/>
                </v:shape>
              </w:pict>
            </w:r>
          </w:p>
          <w:p w:rsidR="00846EAE" w:rsidRPr="000B4701" w:rsidRDefault="00846EAE" w:rsidP="000434D9">
            <w:pPr>
              <w:rPr>
                <w:sz w:val="40"/>
                <w:szCs w:val="40"/>
              </w:rPr>
            </w:pP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91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92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93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94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95" type="#_x0000_t75" alt="youngcouple" style="width:60pt;height:60pt;visibility:visible">
                  <v:imagedata r:id="rId9" o:title=""/>
                </v:shape>
              </w:pict>
            </w:r>
            <w:r w:rsidRPr="000B4701">
              <w:rPr>
                <w:noProof/>
                <w:sz w:val="40"/>
                <w:szCs w:val="40"/>
                <w:lang w:eastAsia="tr-TR"/>
              </w:rPr>
              <w:pict>
                <v:shape id="_x0000_i1096" type="#_x0000_t75" alt="youngcouple" style="width:60pt;height:60pt;visibility:visible">
                  <v:imagedata r:id="rId9" o:title=""/>
                </v:shape>
              </w:pict>
            </w:r>
          </w:p>
        </w:tc>
      </w:tr>
    </w:tbl>
    <w:p w:rsidR="00846EAE" w:rsidRDefault="00846EAE" w:rsidP="00C73406">
      <w:pPr>
        <w:rPr>
          <w:rFonts w:ascii="Times New Roman" w:hAnsi="Times New Roman" w:cs="Times New Roman"/>
          <w:sz w:val="28"/>
          <w:szCs w:val="28"/>
        </w:rPr>
      </w:pPr>
      <w:r>
        <w:rPr>
          <w:sz w:val="40"/>
          <w:szCs w:val="40"/>
        </w:rPr>
        <w:t xml:space="preserve">12 tane </w:t>
      </w:r>
      <w:r w:rsidRPr="00892210">
        <w:t>çocuk</w:t>
      </w:r>
      <w:r>
        <w:rPr>
          <w:sz w:val="40"/>
          <w:szCs w:val="40"/>
        </w:rPr>
        <w:t xml:space="preserve"> 1 düzine </w:t>
      </w:r>
      <w:r w:rsidRPr="00892210">
        <w:t>eder.</w:t>
      </w:r>
      <w:r>
        <w:t xml:space="preserve"> </w:t>
      </w:r>
      <w:hyperlink r:id="rId10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EAE" w:rsidRPr="005E4F69" w:rsidRDefault="00846EAE">
      <w:pPr>
        <w:rPr>
          <w:sz w:val="40"/>
          <w:szCs w:val="40"/>
        </w:rPr>
      </w:pPr>
    </w:p>
    <w:sectPr w:rsidR="00846EAE" w:rsidRPr="005E4F69" w:rsidSect="00A947E3">
      <w:pgSz w:w="11906" w:h="16838"/>
      <w:pgMar w:top="1110" w:right="1558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EAE" w:rsidRDefault="00846EAE" w:rsidP="00366DEE">
      <w:pPr>
        <w:spacing w:after="0" w:line="240" w:lineRule="auto"/>
      </w:pPr>
      <w:r>
        <w:separator/>
      </w:r>
    </w:p>
  </w:endnote>
  <w:endnote w:type="continuationSeparator" w:id="1">
    <w:p w:rsidR="00846EAE" w:rsidRDefault="00846EAE" w:rsidP="00366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EAE" w:rsidRDefault="00846EAE" w:rsidP="00366DEE">
      <w:pPr>
        <w:spacing w:after="0" w:line="240" w:lineRule="auto"/>
      </w:pPr>
      <w:r>
        <w:separator/>
      </w:r>
    </w:p>
  </w:footnote>
  <w:footnote w:type="continuationSeparator" w:id="1">
    <w:p w:rsidR="00846EAE" w:rsidRDefault="00846EAE" w:rsidP="00366D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4F69"/>
    <w:rsid w:val="000434D9"/>
    <w:rsid w:val="000B4701"/>
    <w:rsid w:val="00104991"/>
    <w:rsid w:val="00214F8F"/>
    <w:rsid w:val="00366DEE"/>
    <w:rsid w:val="005E4F69"/>
    <w:rsid w:val="006A2E3E"/>
    <w:rsid w:val="00725BA8"/>
    <w:rsid w:val="00783878"/>
    <w:rsid w:val="00846EAE"/>
    <w:rsid w:val="00892210"/>
    <w:rsid w:val="00A947E3"/>
    <w:rsid w:val="00C65856"/>
    <w:rsid w:val="00C73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F6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E4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E4F69"/>
  </w:style>
  <w:style w:type="paragraph" w:styleId="BalloonText">
    <w:name w:val="Balloon Text"/>
    <w:basedOn w:val="Normal"/>
    <w:link w:val="BalloonTextChar"/>
    <w:uiPriority w:val="99"/>
    <w:semiHidden/>
    <w:rsid w:val="005E4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4F6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104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4991"/>
  </w:style>
  <w:style w:type="character" w:styleId="Hyperlink">
    <w:name w:val="Hyperlink"/>
    <w:basedOn w:val="DefaultParagraphFont"/>
    <w:uiPriority w:val="99"/>
    <w:semiHidden/>
    <w:rsid w:val="00C73406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90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3</Pages>
  <Words>71</Words>
  <Characters>407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edanur</cp:lastModifiedBy>
  <cp:revision>3</cp:revision>
  <dcterms:created xsi:type="dcterms:W3CDTF">2009-11-10T17:36:00Z</dcterms:created>
  <dcterms:modified xsi:type="dcterms:W3CDTF">2013-10-25T18:29:00Z</dcterms:modified>
  <cp:category>www.sorubak.com</cp:category>
</cp:coreProperties>
</file>