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262"/>
        <w:tblW w:w="15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9"/>
        <w:gridCol w:w="2426"/>
        <w:gridCol w:w="2140"/>
        <w:gridCol w:w="2426"/>
        <w:gridCol w:w="2710"/>
        <w:gridCol w:w="5136"/>
      </w:tblGrid>
      <w:tr w:rsidR="00A024A8" w:rsidRPr="000F36F2">
        <w:trPr>
          <w:trHeight w:val="499"/>
        </w:trPr>
        <w:tc>
          <w:tcPr>
            <w:tcW w:w="679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bookmarkStart w:id="0" w:name="_GoBack"/>
            <w:bookmarkEnd w:id="0"/>
            <w:r w:rsidRPr="000F36F2">
              <w:rPr>
                <w:rFonts w:ascii="Hand writing Mutlu" w:hAnsi="Hand writing Mutlu" w:cs="Hand writing Mutlu"/>
                <w:sz w:val="28"/>
                <w:szCs w:val="28"/>
              </w:rPr>
              <w:t xml:space="preserve">Ses </w:t>
            </w:r>
          </w:p>
        </w:tc>
        <w:tc>
          <w:tcPr>
            <w:tcW w:w="2426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0F36F2">
              <w:rPr>
                <w:rFonts w:ascii="Hand writing Mutlu" w:hAnsi="Hand writing Mutlu" w:cs="Hand writing Mutlu"/>
                <w:sz w:val="28"/>
                <w:szCs w:val="28"/>
              </w:rPr>
              <w:t>Anlamlı heceler</w:t>
            </w:r>
          </w:p>
        </w:tc>
        <w:tc>
          <w:tcPr>
            <w:tcW w:w="2140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0F36F2">
              <w:rPr>
                <w:rFonts w:ascii="Hand writing Mutlu" w:hAnsi="Hand writing Mutlu" w:cs="Hand writing Mutlu"/>
                <w:sz w:val="28"/>
                <w:szCs w:val="28"/>
              </w:rPr>
              <w:t>Açık heceler</w:t>
            </w:r>
          </w:p>
        </w:tc>
        <w:tc>
          <w:tcPr>
            <w:tcW w:w="2426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0F36F2">
              <w:rPr>
                <w:rFonts w:ascii="Hand writing Mutlu" w:hAnsi="Hand writing Mutlu" w:cs="Hand writing Mutlu"/>
                <w:sz w:val="28"/>
                <w:szCs w:val="28"/>
              </w:rPr>
              <w:t>Kapalı heceler</w:t>
            </w:r>
          </w:p>
        </w:tc>
        <w:tc>
          <w:tcPr>
            <w:tcW w:w="2710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0F36F2">
              <w:rPr>
                <w:rFonts w:ascii="Hand writing Mutlu" w:hAnsi="Hand writing Mutlu" w:cs="Hand writing Mutlu"/>
                <w:sz w:val="28"/>
                <w:szCs w:val="28"/>
              </w:rPr>
              <w:t>Oluşan sözcükler</w:t>
            </w:r>
          </w:p>
        </w:tc>
        <w:tc>
          <w:tcPr>
            <w:tcW w:w="5136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0F36F2">
              <w:rPr>
                <w:rFonts w:ascii="Hand writing Mutlu" w:hAnsi="Hand writing Mutlu" w:cs="Hand writing Mutlu"/>
                <w:sz w:val="28"/>
                <w:szCs w:val="28"/>
              </w:rPr>
              <w:t xml:space="preserve">       Cümle ve Metinler</w:t>
            </w:r>
          </w:p>
        </w:tc>
      </w:tr>
      <w:tr w:rsidR="00A024A8" w:rsidRPr="000F36F2">
        <w:trPr>
          <w:trHeight w:val="6721"/>
        </w:trPr>
        <w:tc>
          <w:tcPr>
            <w:tcW w:w="679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</w:t>
            </w:r>
          </w:p>
        </w:tc>
        <w:tc>
          <w:tcPr>
            <w:tcW w:w="2426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em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im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mor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tam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mit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mat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tüm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mot</w:t>
            </w:r>
          </w:p>
        </w:tc>
        <w:tc>
          <w:tcPr>
            <w:tcW w:w="2140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em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ım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im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om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öm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um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üm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2426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me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ma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mı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mi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mo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mö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mu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mu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  <w:tc>
          <w:tcPr>
            <w:tcW w:w="2710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Mert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arma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orman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roman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mermer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Roma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limon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liman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motor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elma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Mete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Murat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Mine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Emine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Amine</w:t>
            </w:r>
          </w:p>
        </w:tc>
        <w:tc>
          <w:tcPr>
            <w:tcW w:w="5136" w:type="dxa"/>
          </w:tcPr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Mete 3</w:t>
            </w:r>
            <w:hyperlink r:id="rId6" w:history="1">
              <w:r w:rsidRPr="000F36F2">
                <w:rPr>
                  <w:rFonts w:ascii="Arial" w:hAnsi="Arial" w:cs="Arial"/>
                  <w:noProof/>
                  <w:color w:val="1122CC"/>
                  <w:lang w:eastAsia="tr-TR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g_hi" o:spid="_x0000_i1025" type="#_x0000_t75" alt="http://t3.gstatic.com/images?q=tbn:ANd9GcQfpWAPSucgQJ1oyYUvzv-ewSLKzmPLvk1sqnxdAG5oXJgewJ68" href="http://www.google.com.tr/imgres?imgurl=http://www.mudo.com.tr/Content/media/ProductImg/Original/634772843434553282.jpg&amp;imgrefurl=http://www.mudo.com.tr/cay-kahve/art-kucuk-bardak_579_13703&amp;h=1000&amp;w=1000&amp;sz=42&amp;tbnid=cYWT904W0C19SM:&amp;tbnh=90&amp;tbnw=90&amp;prev=/search?q=bardak&amp;tbm=isch&amp;tbo=u&amp;zoom=1&amp;q=bardak&amp;usg=__DPncEiaqpRX5JwEnMlu_ScRDZR0=&amp;docid=qTEV_pAo5enIDM&amp;hl=tr&amp;sa=X&amp;ei=p1phUZSuAsLVOZ7ogcAB&amp;ved=0CDcQ9QEwBA&amp;dur=9" style="width:55.5pt;height:57pt;visibility:visible" o:button="t">
                    <v:fill o:detectmouseclick="t"/>
                    <v:imagedata r:id="rId7" o:title=""/>
                  </v:shape>
                </w:pict>
              </w:r>
            </w:hyperlink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 xml:space="preserve"> limonata al.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Amine al al elma al.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Emine roma nerede?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Mermere limon at.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Mine roman alma.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Metin motora atla.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Nine Temel</w:t>
            </w:r>
            <w:r w:rsidRPr="000F36F2"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e elma al.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Metin annene lila</w:t>
            </w:r>
            <w:hyperlink r:id="rId8" w:history="1">
              <w:r w:rsidRPr="000F36F2">
                <w:rPr>
                  <w:noProof/>
                  <w:color w:val="0000FF"/>
                  <w:lang w:eastAsia="tr-TR"/>
                </w:rPr>
                <w:pict>
                  <v:shape id="Resim 2" o:spid="_x0000_i1026" type="#_x0000_t75" alt="mavi antik elbise resimleri" href="http://www.loadtr.com/367322-tığ_işi_gri_elbise.h" style="width:42.75pt;height:52.5pt;visibility:visible" o:button="t">
                    <v:fill o:detectmouseclick="t"/>
                    <v:imagedata r:id="rId9" o:title=""/>
                  </v:shape>
                </w:pict>
              </w:r>
            </w:hyperlink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 xml:space="preserve"> al.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0F36F2">
              <w:rPr>
                <w:rFonts w:ascii="Hand writing Mutlu" w:hAnsi="Hand writing Mutlu" w:cs="Hand writing Mutlu"/>
                <w:sz w:val="32"/>
                <w:szCs w:val="32"/>
              </w:rPr>
              <w:t>Temel onlar limon mu?</w:t>
            </w:r>
          </w:p>
          <w:p w:rsidR="00A024A8" w:rsidRPr="000F36F2" w:rsidRDefault="00A024A8" w:rsidP="000F36F2">
            <w:pPr>
              <w:spacing w:after="0" w:line="240" w:lineRule="auto"/>
              <w:rPr>
                <w:rFonts w:ascii="Hand writing Mutlu" w:hAnsi="Hand writing Mutlu" w:cs="Hand writing Mutlu"/>
                <w:sz w:val="32"/>
                <w:szCs w:val="32"/>
              </w:rPr>
            </w:pPr>
          </w:p>
        </w:tc>
      </w:tr>
    </w:tbl>
    <w:p w:rsidR="00A024A8" w:rsidRPr="005C3AA9" w:rsidRDefault="00A024A8" w:rsidP="005C3AA9">
      <w:pPr>
        <w:jc w:val="center"/>
        <w:rPr>
          <w:rFonts w:ascii="Hand writing Mutlu" w:hAnsi="Hand writing Mutlu" w:cs="Hand writing Mutlu"/>
          <w:b/>
          <w:bCs/>
          <w:sz w:val="28"/>
          <w:szCs w:val="28"/>
        </w:rPr>
      </w:pPr>
      <w:r>
        <w:rPr>
          <w:rFonts w:ascii="Hand writing Mutlu" w:hAnsi="Hand writing Mutlu" w:cs="Hand writing Mutlu"/>
          <w:b/>
          <w:bCs/>
          <w:sz w:val="28"/>
          <w:szCs w:val="28"/>
        </w:rPr>
        <w:t>M-m S</w:t>
      </w:r>
      <w:r w:rsidRPr="005C3AA9">
        <w:rPr>
          <w:rFonts w:ascii="Hand writing Mutlu" w:hAnsi="Hand writing Mutlu" w:cs="Hand writing Mutlu"/>
          <w:b/>
          <w:bCs/>
          <w:sz w:val="28"/>
          <w:szCs w:val="28"/>
        </w:rPr>
        <w:t>esi Çalışmaları</w:t>
      </w:r>
    </w:p>
    <w:sectPr w:rsidR="00A024A8" w:rsidRPr="005C3AA9" w:rsidSect="00582838">
      <w:footerReference w:type="default" r:id="rId10"/>
      <w:pgSz w:w="16838" w:h="11906" w:orient="landscape"/>
      <w:pgMar w:top="1417" w:right="1417" w:bottom="1417" w:left="1417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4A8" w:rsidRDefault="00A024A8" w:rsidP="00CB7521">
      <w:pPr>
        <w:spacing w:after="0" w:line="240" w:lineRule="auto"/>
      </w:pPr>
      <w:r>
        <w:separator/>
      </w:r>
    </w:p>
  </w:endnote>
  <w:endnote w:type="continuationSeparator" w:id="1">
    <w:p w:rsidR="00A024A8" w:rsidRDefault="00A024A8" w:rsidP="00CB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4A8" w:rsidRDefault="00A024A8">
    <w:pPr>
      <w:pStyle w:val="Footer"/>
    </w:pPr>
    <w:hyperlink r:id="rId1" w:history="1">
      <w:r>
        <w:rPr>
          <w:rStyle w:val="Hyperlink"/>
          <w:rFonts w:ascii="Nurhan Uz" w:hAnsi="Nurhan Uz" w:cs="Nurhan Uz"/>
          <w:sz w:val="72"/>
          <w:szCs w:val="72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4A8" w:rsidRDefault="00A024A8" w:rsidP="00CB7521">
      <w:pPr>
        <w:spacing w:after="0" w:line="240" w:lineRule="auto"/>
      </w:pPr>
      <w:r>
        <w:separator/>
      </w:r>
    </w:p>
  </w:footnote>
  <w:footnote w:type="continuationSeparator" w:id="1">
    <w:p w:rsidR="00A024A8" w:rsidRDefault="00A024A8" w:rsidP="00CB7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2898"/>
    <w:rsid w:val="000643F0"/>
    <w:rsid w:val="000F36F2"/>
    <w:rsid w:val="0012512B"/>
    <w:rsid w:val="00127EA8"/>
    <w:rsid w:val="001B6FD7"/>
    <w:rsid w:val="00301A2A"/>
    <w:rsid w:val="003215D8"/>
    <w:rsid w:val="0032293F"/>
    <w:rsid w:val="003A7B93"/>
    <w:rsid w:val="003B565E"/>
    <w:rsid w:val="00422898"/>
    <w:rsid w:val="00467BF2"/>
    <w:rsid w:val="004A508F"/>
    <w:rsid w:val="00580569"/>
    <w:rsid w:val="00582838"/>
    <w:rsid w:val="005C3AA9"/>
    <w:rsid w:val="005C4DE7"/>
    <w:rsid w:val="005C4EDB"/>
    <w:rsid w:val="00716965"/>
    <w:rsid w:val="007A07E8"/>
    <w:rsid w:val="007D21AF"/>
    <w:rsid w:val="007D5E58"/>
    <w:rsid w:val="00806639"/>
    <w:rsid w:val="00812FFB"/>
    <w:rsid w:val="008365A7"/>
    <w:rsid w:val="008A0079"/>
    <w:rsid w:val="008B673A"/>
    <w:rsid w:val="008D325D"/>
    <w:rsid w:val="008D3B20"/>
    <w:rsid w:val="009A1882"/>
    <w:rsid w:val="00A024A8"/>
    <w:rsid w:val="00A25A8B"/>
    <w:rsid w:val="00A572D4"/>
    <w:rsid w:val="00A60F64"/>
    <w:rsid w:val="00AD207C"/>
    <w:rsid w:val="00B17B13"/>
    <w:rsid w:val="00B6203F"/>
    <w:rsid w:val="00BA372F"/>
    <w:rsid w:val="00C251D6"/>
    <w:rsid w:val="00C3722B"/>
    <w:rsid w:val="00CB7521"/>
    <w:rsid w:val="00D7650F"/>
    <w:rsid w:val="00D8136A"/>
    <w:rsid w:val="00DE0BD3"/>
    <w:rsid w:val="00E5396C"/>
    <w:rsid w:val="00EC0ED3"/>
    <w:rsid w:val="00EC1576"/>
    <w:rsid w:val="00FA0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50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C4ED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B7521"/>
  </w:style>
  <w:style w:type="paragraph" w:styleId="Footer">
    <w:name w:val="footer"/>
    <w:basedOn w:val="Normal"/>
    <w:link w:val="FooterChar"/>
    <w:uiPriority w:val="99"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B7521"/>
  </w:style>
  <w:style w:type="paragraph" w:styleId="BalloonText">
    <w:name w:val="Balloon Text"/>
    <w:basedOn w:val="Normal"/>
    <w:link w:val="BalloonTextChar"/>
    <w:uiPriority w:val="99"/>
    <w:semiHidden/>
    <w:rsid w:val="00CB7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752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D21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19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adtr.com/367322-t&#305;&#287;_i&#351;i_gri_elbise.ht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www.mudo.com.tr/Content/media/ProductImg/Original/634772843434553282.jpg&amp;imgrefurl=http://www.mudo.com.tr/cay-kahve/art-kucuk-bardak_579_13703&amp;h=1000&amp;w=1000&amp;sz=42&amp;tbnid=cYWT904W0C19SM:&amp;tbnh=90&amp;tbnw=90&amp;prev=/search?q=bardak&amp;tbm=isch&amp;tbo=u&amp;zoom=1&amp;q=bardak&amp;usg=__DPncEiaqpRX5JwEnMlu_ScRDZR0=&amp;docid=qTEV_pAo5enIDM&amp;hl=tr&amp;sa=X&amp;ei=p1phUZSuAsLVOZ7ogcAB&amp;ved=0CDcQ9QEwBA&amp;dur=936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145</Words>
  <Characters>827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Birsen</dc:creator>
  <cp:keywords>www.sorubak.com</cp:keywords>
  <dc:description>www.sorubak.com</dc:description>
  <cp:lastModifiedBy>edanur</cp:lastModifiedBy>
  <cp:revision>3</cp:revision>
  <dcterms:created xsi:type="dcterms:W3CDTF">2013-04-07T11:55:00Z</dcterms:created>
  <dcterms:modified xsi:type="dcterms:W3CDTF">2013-11-09T12:31:00Z</dcterms:modified>
  <cp:category>www.sorubak.com</cp:category>
</cp:coreProperties>
</file>