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97C" w:rsidRDefault="00E8097C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11.35pt;margin-top:-30pt;width:240.85pt;height:186.65pt;z-index:251650048;visibility:visible" filled="f" stroked="f">
            <v:textbox>
              <w:txbxContent>
                <w:p w:rsidR="00E8097C" w:rsidRPr="00E1412E" w:rsidRDefault="00E8097C" w:rsidP="00E1412E">
                  <w:pPr>
                    <w:rPr>
                      <w:rFonts w:ascii="Hand writing Mutlu" w:hAnsi="Hand writing Mutlu" w:cs="Hand writing Mutlu"/>
                      <w:sz w:val="250"/>
                      <w:szCs w:val="250"/>
                    </w:rPr>
                  </w:pPr>
                  <w:r>
                    <w:rPr>
                      <w:rFonts w:ascii="Hand writing Mutlu" w:hAnsi="Hand writing Mutlu" w:cs="Hand writing Mutlu"/>
                      <w:sz w:val="250"/>
                      <w:szCs w:val="250"/>
                    </w:rPr>
                    <w:t>l</w:t>
                  </w:r>
                  <w:r w:rsidRPr="00E1412E">
                    <w:rPr>
                      <w:rFonts w:ascii="Hand writing Mutlu" w:hAnsi="Hand writing Mutlu" w:cs="Hand writing Mutlu"/>
                      <w:sz w:val="250"/>
                      <w:szCs w:val="250"/>
                    </w:rPr>
                    <w:t>L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9" o:spid="_x0000_s1027" type="#_x0000_t75" alt="http://okulweb.meb.gov.tr/45/01/451984/gif/limones.gif" style="position:absolute;margin-left:285.6pt;margin-top:-14.8pt;width:141.35pt;height:149.4pt;z-index:251655168;visibility:visible">
            <v:imagedata r:id="rId6" o:title=""/>
          </v:shape>
        </w:pict>
      </w:r>
      <w:r>
        <w:rPr>
          <w:noProof/>
          <w:lang w:eastAsia="tr-TR"/>
        </w:rPr>
        <w:pict>
          <v:shape id="Resim 3" o:spid="_x0000_s1028" type="#_x0000_t75" alt="http://t1.gstatic.com/images?q=tbn:ANd9GcSKYMkbWjFToajWiWZxBblTVaCI4QxLk6_W0fqVVlJgklqKnKqlvL_uq6RT" style="position:absolute;margin-left:546.8pt;margin-top:-11.15pt;width:162.65pt;height:199.75pt;z-index:251651072;visibility:visible">
            <v:imagedata r:id="rId7" o:title=""/>
          </v:shape>
        </w:pict>
      </w:r>
    </w:p>
    <w:p w:rsidR="00E8097C" w:rsidRDefault="00E8097C"/>
    <w:p w:rsidR="00E8097C" w:rsidRDefault="00E8097C"/>
    <w:p w:rsidR="00E8097C" w:rsidRDefault="00E8097C"/>
    <w:p w:rsidR="00E8097C" w:rsidRDefault="00E8097C"/>
    <w:p w:rsidR="00E8097C" w:rsidRDefault="00E8097C">
      <w:r>
        <w:rPr>
          <w:noProof/>
          <w:lang w:eastAsia="tr-TR"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Yukarı Ok 11" o:spid="_x0000_s1029" type="#_x0000_t68" style="position:absolute;margin-left:345.15pt;margin-top:7.25pt;width:39.1pt;height:69.35pt;rotation:180;z-index:251657216;visibility:visible;v-text-anchor:middle" adj="6092" fillcolor="yellow" strokecolor="yellow" strokeweight="2pt"/>
        </w:pict>
      </w:r>
    </w:p>
    <w:p w:rsidR="00E8097C" w:rsidRDefault="00E8097C">
      <w:r>
        <w:rPr>
          <w:noProof/>
          <w:lang w:eastAsia="tr-TR"/>
        </w:rPr>
        <w:pict>
          <v:shape id="Resim 5" o:spid="_x0000_s1030" type="#_x0000_t75" alt="http://www.evolvingappetites.com/assets/images/red_tulip.gif" style="position:absolute;margin-left:-10.85pt;margin-top:22.65pt;width:88pt;height:172.9pt;z-index:251653120;visibility:visible">
            <v:imagedata r:id="rId8" o:title=""/>
          </v:shape>
        </w:pict>
      </w:r>
      <w:r>
        <w:rPr>
          <w:noProof/>
          <w:lang w:eastAsia="tr-TR"/>
        </w:rPr>
        <w:pict>
          <v:shape id="Yukarı Ok 12" o:spid="_x0000_s1031" type="#_x0000_t68" style="position:absolute;margin-left:607.7pt;margin-top:5.45pt;width:39.1pt;height:69.3pt;rotation:11529223fd;z-index:251658240;visibility:visible;v-text-anchor:middle" adj="6094" fillcolor="yellow" strokecolor="yellow" strokeweight="2pt"/>
        </w:pict>
      </w:r>
      <w:r>
        <w:rPr>
          <w:noProof/>
          <w:lang w:eastAsia="tr-TR"/>
        </w:rPr>
        <w:pict>
          <v:shape id="Metin Kutusu 10" o:spid="_x0000_s1032" type="#_x0000_t202" style="position:absolute;margin-left:302.4pt;margin-top:10.25pt;width:156.4pt;height:106.65pt;z-index:251656192;visibility:visible" strokecolor="white" strokeweight=".5pt">
            <v:textbox>
              <w:txbxContent>
                <w:p w:rsidR="00E8097C" w:rsidRPr="003526F8" w:rsidRDefault="00E8097C">
                  <w:pPr>
                    <w:rPr>
                      <w:rFonts w:ascii="Hand writing Mutlu" w:hAnsi="Hand writing Mutlu" w:cs="Hand writing Mutlu"/>
                      <w:b/>
                      <w:bCs/>
                      <w:sz w:val="96"/>
                      <w:szCs w:val="96"/>
                    </w:rPr>
                  </w:pPr>
                  <w:r w:rsidRPr="002C2ABC">
                    <w:rPr>
                      <w:rFonts w:ascii="Hand writing Mutlu" w:hAnsi="Hand writing Mutlu" w:cs="Hand writing Mutlu"/>
                      <w:b/>
                      <w:bCs/>
                      <w:color w:val="1F497D"/>
                      <w:sz w:val="150"/>
                      <w:szCs w:val="150"/>
                    </w:rPr>
                    <w:t>l</w:t>
                  </w:r>
                  <w:r w:rsidRPr="003526F8">
                    <w:rPr>
                      <w:rFonts w:ascii="Hand writing Mutlu" w:hAnsi="Hand writing Mutlu" w:cs="Hand writing Mutlu"/>
                      <w:b/>
                      <w:bCs/>
                      <w:sz w:val="96"/>
                      <w:szCs w:val="96"/>
                    </w:rPr>
                    <w:t>imon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" o:spid="_x0000_s1033" type="#_x0000_t202" style="position:absolute;margin-left:458.9pt;margin-top:22.7pt;width:276.4pt;height:167.1pt;z-index:251652096;visibility:visible" strokecolor="white" strokeweight=".5pt">
            <v:textbox>
              <w:txbxContent>
                <w:p w:rsidR="00E8097C" w:rsidRPr="00AC1145" w:rsidRDefault="00E8097C">
                  <w:pPr>
                    <w:rPr>
                      <w:rFonts w:ascii="Hand writing Mutlu" w:hAnsi="Hand writing Mutlu" w:cs="Hand writing Mutlu"/>
                      <w:b/>
                      <w:bCs/>
                      <w:color w:val="FF0000"/>
                      <w:sz w:val="96"/>
                      <w:szCs w:val="96"/>
                    </w:rPr>
                  </w:pPr>
                  <w:r w:rsidRPr="002C2ABC">
                    <w:rPr>
                      <w:rFonts w:ascii="Hand writing Mutlu" w:hAnsi="Hand writing Mutlu" w:cs="Hand writing Mutlu"/>
                      <w:b/>
                      <w:bCs/>
                      <w:color w:val="1F497D"/>
                      <w:sz w:val="150"/>
                      <w:szCs w:val="150"/>
                    </w:rPr>
                    <w:t>l</w:t>
                  </w:r>
                  <w:r w:rsidRPr="00AC1145">
                    <w:rPr>
                      <w:rFonts w:ascii="Hand writing Mutlu" w:hAnsi="Hand writing Mutlu" w:cs="Hand writing Mutlu"/>
                      <w:b/>
                      <w:bCs/>
                      <w:color w:val="FF0000"/>
                      <w:sz w:val="96"/>
                      <w:szCs w:val="96"/>
                    </w:rPr>
                    <w:t>ey</w:t>
                  </w:r>
                  <w:r w:rsidRPr="002C2ABC">
                    <w:rPr>
                      <w:rFonts w:ascii="Hand writing Mutlu" w:hAnsi="Hand writing Mutlu" w:cs="Hand writing Mutlu"/>
                      <w:b/>
                      <w:bCs/>
                      <w:color w:val="1F497D"/>
                      <w:sz w:val="150"/>
                      <w:szCs w:val="150"/>
                    </w:rPr>
                    <w:t>l</w:t>
                  </w:r>
                  <w:r w:rsidRPr="00AC1145">
                    <w:rPr>
                      <w:rFonts w:ascii="Hand writing Mutlu" w:hAnsi="Hand writing Mutlu" w:cs="Hand writing Mutlu"/>
                      <w:b/>
                      <w:bCs/>
                      <w:color w:val="FF0000"/>
                      <w:sz w:val="96"/>
                      <w:szCs w:val="96"/>
                    </w:rPr>
                    <w:t>ek</w:t>
                  </w:r>
                </w:p>
              </w:txbxContent>
            </v:textbox>
          </v:shape>
        </w:pict>
      </w:r>
      <w:r>
        <w:tab/>
      </w:r>
      <w:r>
        <w:tab/>
      </w:r>
      <w:hyperlink r:id="rId9" w:history="1">
        <w:r>
          <w:rPr>
            <w:rStyle w:val="Hyperlink"/>
            <w:rFonts w:ascii="Hand writing Mutlu" w:hAnsi="Hand writing Mutlu" w:cs="Hand writing Mutlu"/>
            <w:outline/>
            <w:sz w:val="40"/>
            <w:szCs w:val="40"/>
          </w:rPr>
          <w:t>www.sorubak.com</w:t>
        </w:r>
      </w:hyperlink>
    </w:p>
    <w:p w:rsidR="00E8097C" w:rsidRDefault="00E8097C"/>
    <w:p w:rsidR="00E8097C" w:rsidRDefault="00E8097C">
      <w:r>
        <w:rPr>
          <w:noProof/>
          <w:lang w:eastAsia="tr-TR"/>
        </w:rPr>
        <w:pict>
          <v:shape id="Metin Kutusu 8" o:spid="_x0000_s1034" type="#_x0000_t202" style="position:absolute;margin-left:113.45pt;margin-top:23.75pt;width:132.4pt;height:136.85pt;z-index:251654144;visibility:visible" strokecolor="white" strokeweight=".5pt">
            <v:textbox>
              <w:txbxContent>
                <w:p w:rsidR="00E8097C" w:rsidRPr="00397722" w:rsidRDefault="00E8097C">
                  <w:pPr>
                    <w:rPr>
                      <w:rFonts w:ascii="Hand writing Mutlu" w:hAnsi="Hand writing Mutlu" w:cs="Hand writing Mutlu"/>
                      <w:b/>
                      <w:bCs/>
                      <w:color w:val="FF0000"/>
                      <w:sz w:val="96"/>
                      <w:szCs w:val="96"/>
                    </w:rPr>
                  </w:pPr>
                  <w:r w:rsidRPr="002C2ABC">
                    <w:rPr>
                      <w:rFonts w:ascii="Hand writing Mutlu" w:hAnsi="Hand writing Mutlu" w:cs="Hand writing Mutlu"/>
                      <w:b/>
                      <w:bCs/>
                      <w:color w:val="1F497D"/>
                      <w:sz w:val="150"/>
                      <w:szCs w:val="150"/>
                    </w:rPr>
                    <w:t>l</w:t>
                  </w:r>
                  <w:r w:rsidRPr="00397722">
                    <w:rPr>
                      <w:rFonts w:ascii="Hand writing Mutlu" w:hAnsi="Hand writing Mutlu" w:cs="Hand writing Mutlu"/>
                      <w:b/>
                      <w:bCs/>
                      <w:color w:val="FF0000"/>
                      <w:sz w:val="96"/>
                      <w:szCs w:val="96"/>
                    </w:rPr>
                    <w:t>a</w:t>
                  </w:r>
                  <w:r w:rsidRPr="002C2ABC">
                    <w:rPr>
                      <w:rFonts w:ascii="Hand writing Mutlu" w:hAnsi="Hand writing Mutlu" w:cs="Hand writing Mutlu"/>
                      <w:b/>
                      <w:bCs/>
                      <w:color w:val="1F497D"/>
                      <w:sz w:val="150"/>
                      <w:szCs w:val="150"/>
                    </w:rPr>
                    <w:t>l</w:t>
                  </w:r>
                  <w:r w:rsidRPr="00397722">
                    <w:rPr>
                      <w:rFonts w:ascii="Hand writing Mutlu" w:hAnsi="Hand writing Mutlu" w:cs="Hand writing Mutlu"/>
                      <w:b/>
                      <w:bCs/>
                      <w:color w:val="FF0000"/>
                      <w:sz w:val="96"/>
                      <w:szCs w:val="96"/>
                    </w:rPr>
                    <w:t>e</w:t>
                  </w:r>
                </w:p>
              </w:txbxContent>
            </v:textbox>
          </v:shape>
        </w:pict>
      </w:r>
    </w:p>
    <w:p w:rsidR="00E8097C" w:rsidRDefault="00E8097C"/>
    <w:p w:rsidR="00E8097C" w:rsidRDefault="00E8097C">
      <w:r>
        <w:rPr>
          <w:noProof/>
          <w:lang w:eastAsia="tr-TR"/>
        </w:rPr>
        <w:pict>
          <v:shape id="Yukarı Ok 13" o:spid="_x0000_s1035" type="#_x0000_t68" style="position:absolute;margin-left:58.1pt;margin-top:1.85pt;width:39.1pt;height:69.3pt;rotation:6150097fd;z-index:251659264;visibility:visible;v-text-anchor:middle" adj="6094" fillcolor="yellow" strokecolor="yellow" strokeweight="2pt"/>
        </w:pict>
      </w:r>
    </w:p>
    <w:p w:rsidR="00E8097C" w:rsidRDefault="00E8097C"/>
    <w:p w:rsidR="00E8097C" w:rsidRDefault="00E8097C">
      <w:r>
        <w:rPr>
          <w:noProof/>
          <w:lang w:eastAsia="tr-TR"/>
        </w:rPr>
        <w:pict>
          <v:shape id="Resim 16" o:spid="_x0000_s1036" type="#_x0000_t75" alt="http://images.habervitrini.com/haber/300x180/bebek_eli.jpg" style="position:absolute;margin-left:506.55pt;margin-top:7.85pt;width:242pt;height:159.55pt;z-index:251661312;visibility:visible">
            <v:imagedata r:id="rId10" o:title=""/>
          </v:shape>
        </w:pict>
      </w:r>
    </w:p>
    <w:p w:rsidR="00E8097C" w:rsidRDefault="00E8097C">
      <w:bookmarkStart w:id="0" w:name="_GoBack"/>
      <w:bookmarkEnd w:id="0"/>
      <w:r>
        <w:rPr>
          <w:noProof/>
          <w:lang w:eastAsia="tr-TR"/>
        </w:rPr>
        <w:pict>
          <v:shape id="Resim 6" o:spid="_x0000_s1037" type="#_x0000_t75" alt="Pencil Clip Art" style="position:absolute;margin-left:227.8pt;margin-top:7.7pt;width:134.65pt;height:134.65pt;z-index:251663360;visibility:visible">
            <v:imagedata r:id="rId11" o:title=""/>
          </v:shape>
        </w:pict>
      </w:r>
    </w:p>
    <w:p w:rsidR="00E8097C" w:rsidRDefault="00E8097C">
      <w:r>
        <w:rPr>
          <w:noProof/>
          <w:lang w:eastAsia="tr-TR"/>
        </w:rPr>
        <w:pict>
          <v:shape id="Metin Kutusu 7" o:spid="_x0000_s1038" type="#_x0000_t202" style="position:absolute;margin-left:-52.2pt;margin-top:11.6pt;width:186.65pt;height:114.65pt;z-index:251664384;visibility:visible" filled="f" stroked="f">
            <v:fill o:detectmouseclick="t"/>
            <v:textbox>
              <w:txbxContent>
                <w:p w:rsidR="00E8097C" w:rsidRPr="008D7ADB" w:rsidRDefault="00E8097C" w:rsidP="008D7ADB">
                  <w:pPr>
                    <w:jc w:val="center"/>
                    <w:rPr>
                      <w:rFonts w:ascii="Hand writing Mutlu" w:hAnsi="Hand writing Mutlu" w:cs="Hand writing Mutlu"/>
                      <w:b/>
                      <w:bCs/>
                      <w:color w:val="FF0000"/>
                      <w:sz w:val="96"/>
                      <w:szCs w:val="96"/>
                    </w:rPr>
                  </w:pPr>
                  <w:r w:rsidRPr="008D7ADB">
                    <w:rPr>
                      <w:rFonts w:ascii="Hand writing Mutlu" w:hAnsi="Hand writing Mutlu" w:cs="Hand writing Mutlu"/>
                      <w:b/>
                      <w:bCs/>
                      <w:color w:val="FF0000"/>
                      <w:sz w:val="96"/>
                      <w:szCs w:val="96"/>
                    </w:rPr>
                    <w:t>ka</w:t>
                  </w:r>
                  <w:r w:rsidRPr="002C2ABC">
                    <w:rPr>
                      <w:rFonts w:ascii="Hand writing Mutlu" w:hAnsi="Hand writing Mutlu" w:cs="Hand writing Mutlu"/>
                      <w:b/>
                      <w:bCs/>
                      <w:color w:val="1F497D"/>
                      <w:sz w:val="150"/>
                      <w:szCs w:val="150"/>
                    </w:rPr>
                    <w:t>l</w:t>
                  </w:r>
                  <w:r w:rsidRPr="008D7ADB">
                    <w:rPr>
                      <w:rFonts w:ascii="Hand writing Mutlu" w:hAnsi="Hand writing Mutlu" w:cs="Hand writing Mutlu"/>
                      <w:b/>
                      <w:bCs/>
                      <w:color w:val="FF0000"/>
                      <w:sz w:val="96"/>
                      <w:szCs w:val="96"/>
                    </w:rPr>
                    <w:t>em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Metin Kutusu 1" o:spid="_x0000_s1039" type="#_x0000_t202" style="position:absolute;margin-left:345.1pt;margin-top:16.95pt;width:122.65pt;height:100pt;z-index:251660288;visibility:visible" filled="f" stroked="f">
            <v:textbox>
              <w:txbxContent>
                <w:p w:rsidR="00E8097C" w:rsidRPr="00980589" w:rsidRDefault="00E8097C" w:rsidP="00980589">
                  <w:pPr>
                    <w:jc w:val="center"/>
                    <w:rPr>
                      <w:rFonts w:ascii="Hand writing Mutlu" w:hAnsi="Hand writing Mutlu" w:cs="Hand writing Mutlu"/>
                      <w:sz w:val="140"/>
                      <w:szCs w:val="140"/>
                    </w:rPr>
                  </w:pPr>
                  <w:r w:rsidRPr="00980589">
                    <w:rPr>
                      <w:rFonts w:ascii="Hand writing Mutlu" w:hAnsi="Hand writing Mutlu" w:cs="Hand writing Mutlu"/>
                      <w:sz w:val="140"/>
                      <w:szCs w:val="140"/>
                    </w:rPr>
                    <w:t>e</w:t>
                  </w:r>
                  <w:r w:rsidRPr="002C2ABC">
                    <w:rPr>
                      <w:rFonts w:ascii="Hand writing Mutlu" w:hAnsi="Hand writing Mutlu" w:cs="Hand writing Mutlu"/>
                      <w:color w:val="1F497D"/>
                      <w:sz w:val="140"/>
                      <w:szCs w:val="140"/>
                    </w:rPr>
                    <w:t>l</w:t>
                  </w:r>
                </w:p>
              </w:txbxContent>
            </v:textbox>
            <w10:wrap type="square"/>
          </v:shape>
        </w:pict>
      </w:r>
    </w:p>
    <w:p w:rsidR="00E8097C" w:rsidRDefault="00E8097C"/>
    <w:p w:rsidR="00E8097C" w:rsidRDefault="00E8097C">
      <w:r>
        <w:rPr>
          <w:noProof/>
          <w:lang w:eastAsia="tr-TR"/>
        </w:rPr>
        <w:pict>
          <v:shape id="Yukarı Ok 17" o:spid="_x0000_s1040" type="#_x0000_t68" style="position:absolute;margin-left:7.3pt;margin-top:10.8pt;width:39.1pt;height:69.3pt;rotation:90;z-index:251662336;visibility:visible;v-text-anchor:middle" adj="6094" fillcolor="yellow" strokecolor="yellow" strokeweight="2pt"/>
        </w:pict>
      </w:r>
      <w:r>
        <w:rPr>
          <w:noProof/>
          <w:lang w:eastAsia="tr-TR"/>
        </w:rPr>
        <w:pict>
          <v:shape id="Yukarı Ok 14" o:spid="_x0000_s1041" type="#_x0000_t68" style="position:absolute;margin-left:319.7pt;margin-top:8.2pt;width:39.1pt;height:69.3pt;rotation:-90;z-index:251665408;visibility:visible;v-text-anchor:middle" adj="6094" fillcolor="yellow" strokecolor="yellow" strokeweight="2pt"/>
        </w:pict>
      </w:r>
    </w:p>
    <w:sectPr w:rsidR="00E8097C" w:rsidSect="0066041B">
      <w:pgSz w:w="16838" w:h="11906" w:orient="landscape"/>
      <w:pgMar w:top="1417" w:right="1417" w:bottom="1417" w:left="1417" w:header="708" w:footer="708" w:gutter="0"/>
      <w:pgBorders w:offsetFrom="page">
        <w:top w:val="flowersBlockPrint" w:sz="12" w:space="24" w:color="FF0000"/>
        <w:left w:val="flowersBlockPrint" w:sz="12" w:space="24" w:color="FF0000"/>
        <w:bottom w:val="flowersBlockPrint" w:sz="12" w:space="24" w:color="FF0000"/>
        <w:right w:val="flowersBlockPrint" w:sz="12" w:space="24" w:color="FF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097C" w:rsidRDefault="00E8097C" w:rsidP="00980589">
      <w:pPr>
        <w:spacing w:after="0" w:line="240" w:lineRule="auto"/>
      </w:pPr>
      <w:r>
        <w:separator/>
      </w:r>
    </w:p>
  </w:endnote>
  <w:endnote w:type="continuationSeparator" w:id="1">
    <w:p w:rsidR="00E8097C" w:rsidRDefault="00E8097C" w:rsidP="00980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097C" w:rsidRDefault="00E8097C" w:rsidP="00980589">
      <w:pPr>
        <w:spacing w:after="0" w:line="240" w:lineRule="auto"/>
      </w:pPr>
      <w:r>
        <w:separator/>
      </w:r>
    </w:p>
  </w:footnote>
  <w:footnote w:type="continuationSeparator" w:id="1">
    <w:p w:rsidR="00E8097C" w:rsidRDefault="00E8097C" w:rsidP="0098058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95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412E"/>
    <w:rsid w:val="0019199A"/>
    <w:rsid w:val="001C0540"/>
    <w:rsid w:val="001C3996"/>
    <w:rsid w:val="002428DD"/>
    <w:rsid w:val="0024737C"/>
    <w:rsid w:val="002C2ABC"/>
    <w:rsid w:val="003526F8"/>
    <w:rsid w:val="00397722"/>
    <w:rsid w:val="003A051C"/>
    <w:rsid w:val="004D14BD"/>
    <w:rsid w:val="0066041B"/>
    <w:rsid w:val="00697B73"/>
    <w:rsid w:val="007F5EBC"/>
    <w:rsid w:val="00896BEF"/>
    <w:rsid w:val="008D7ADB"/>
    <w:rsid w:val="00926F6F"/>
    <w:rsid w:val="00980589"/>
    <w:rsid w:val="009836E2"/>
    <w:rsid w:val="00A96BCF"/>
    <w:rsid w:val="00A97677"/>
    <w:rsid w:val="00AC1145"/>
    <w:rsid w:val="00C056AC"/>
    <w:rsid w:val="00E1412E"/>
    <w:rsid w:val="00E8097C"/>
    <w:rsid w:val="00E85347"/>
    <w:rsid w:val="00EA71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6AC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AC11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C114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9805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980589"/>
  </w:style>
  <w:style w:type="paragraph" w:styleId="Footer">
    <w:name w:val="footer"/>
    <w:basedOn w:val="Normal"/>
    <w:link w:val="FooterChar"/>
    <w:uiPriority w:val="99"/>
    <w:rsid w:val="009805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980589"/>
  </w:style>
  <w:style w:type="character" w:styleId="Hyperlink">
    <w:name w:val="Hyperlink"/>
    <w:basedOn w:val="DefaultParagraphFont"/>
    <w:uiPriority w:val="99"/>
    <w:rsid w:val="001C399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51</TotalTime>
  <Pages>1</Pages>
  <Words>13</Words>
  <Characters>77</Characters>
  <Application>Microsoft Office Outlook</Application>
  <DocSecurity>0</DocSecurity>
  <Lines>0</Lines>
  <Paragraphs>0</Paragraphs>
  <ScaleCrop>false</ScaleCrop>
  <Company>~ By M.Baran ™ ~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qwerty</dc:creator>
  <cp:keywords/>
  <dc:description/>
  <cp:lastModifiedBy>edanur</cp:lastModifiedBy>
  <cp:revision>24</cp:revision>
  <dcterms:created xsi:type="dcterms:W3CDTF">2012-10-26T21:22:00Z</dcterms:created>
  <dcterms:modified xsi:type="dcterms:W3CDTF">2013-11-07T15:26:00Z</dcterms:modified>
</cp:coreProperties>
</file>