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8F" w:rsidRDefault="00D60E8F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style="position:absolute;margin-left:14.55pt;margin-top:-6.4pt;width:308.1pt;height:246.15pt;z-index:251631104;visibility:visible">
            <v:imagedata r:id="rId4" o:title="" blacklevel="15073f" grayscale="t" bilevel="t"/>
          </v:shape>
        </w:pict>
      </w:r>
    </w:p>
    <w:p w:rsidR="00D60E8F" w:rsidRPr="00337939" w:rsidRDefault="00D60E8F" w:rsidP="00337939"/>
    <w:p w:rsidR="00D60E8F" w:rsidRPr="00337939" w:rsidRDefault="00D60E8F" w:rsidP="00337939"/>
    <w:p w:rsidR="00D60E8F" w:rsidRPr="00337939" w:rsidRDefault="00D60E8F" w:rsidP="00337939"/>
    <w:p w:rsidR="00D60E8F" w:rsidRPr="00337939" w:rsidRDefault="00D60E8F" w:rsidP="00337939"/>
    <w:p w:rsidR="00D60E8F" w:rsidRPr="00337939" w:rsidRDefault="00D60E8F" w:rsidP="00337939"/>
    <w:p w:rsidR="00D60E8F" w:rsidRPr="00337939" w:rsidRDefault="00D60E8F" w:rsidP="00337939"/>
    <w:p w:rsidR="00D60E8F" w:rsidRPr="00337939" w:rsidRDefault="00D60E8F" w:rsidP="00337939"/>
    <w:p w:rsidR="00D60E8F" w:rsidRPr="00337939" w:rsidRDefault="00D60E8F" w:rsidP="00337939"/>
    <w:p w:rsidR="00D60E8F" w:rsidRPr="00337939" w:rsidRDefault="00D60E8F" w:rsidP="00337939"/>
    <w:p w:rsidR="00D60E8F" w:rsidRPr="00337939" w:rsidRDefault="00D60E8F" w:rsidP="00337939"/>
    <w:p w:rsidR="00D60E8F" w:rsidRPr="00337939" w:rsidRDefault="00D60E8F" w:rsidP="00337939"/>
    <w:p w:rsidR="00D60E8F" w:rsidRDefault="00D60E8F" w:rsidP="00337939">
      <w:pPr>
        <w:tabs>
          <w:tab w:val="left" w:pos="1545"/>
          <w:tab w:val="center" w:pos="5740"/>
        </w:tabs>
        <w:rPr>
          <w:rFonts w:ascii="Hand writing Mutlu" w:hAnsi="Hand writing Mutlu" w:cs="Hand writing Mutlu"/>
          <w:sz w:val="216"/>
          <w:szCs w:val="216"/>
        </w:rPr>
      </w:pPr>
      <w:r>
        <w:rPr>
          <w:noProof/>
          <w:lang w:eastAsia="tr-TR"/>
        </w:rPr>
        <w:pict>
          <v:line id="_x0000_s1027" style="position:absolute;z-index:251639296;visibility:visible" from="208.5pt,413.2pt" to="517.5pt,413.2pt" strokecolor="#4579b8"/>
        </w:pict>
      </w:r>
      <w:r>
        <w:rPr>
          <w:noProof/>
          <w:lang w:eastAsia="tr-TR"/>
        </w:rPr>
        <w:pict>
          <v:line id="_x0000_s1028" style="position:absolute;z-index:251638272;visibility:visible" from="202.5pt,368.95pt" to="511.5pt,368.95pt" strokecolor="#4579b8"/>
        </w:pict>
      </w:r>
      <w:r>
        <w:rPr>
          <w:noProof/>
          <w:lang w:eastAsia="tr-TR"/>
        </w:rPr>
        <w:pict>
          <v:line id="_x0000_s1029" style="position:absolute;z-index:251637248;visibility:visible" from="202.5pt,317.2pt" to="511.5pt,317.2pt" strokecolor="#4579b8"/>
        </w:pict>
      </w:r>
      <w:r>
        <w:rPr>
          <w:noProof/>
          <w:lang w:eastAsia="tr-TR"/>
        </w:rPr>
        <w:pict>
          <v:line id="_x0000_s1030" style="position:absolute;z-index:251636224;visibility:visible" from="202.5pt,281.95pt" to="511.5pt,281.95pt" strokecolor="#4579b8"/>
        </w:pict>
      </w:r>
      <w:r>
        <w:rPr>
          <w:noProof/>
          <w:lang w:eastAsia="tr-TR"/>
        </w:rPr>
        <w:pict>
          <v:line id="_x0000_s1031" style="position:absolute;z-index:251635200;visibility:visible" from="12.75pt,162.2pt" to="321.75pt,162.2pt" strokecolor="#4579b8"/>
        </w:pict>
      </w:r>
      <w:r>
        <w:rPr>
          <w:noProof/>
          <w:lang w:eastAsia="tr-TR"/>
        </w:rPr>
        <w:pict>
          <v:line id="_x0000_s1032" style="position:absolute;z-index:251634176;visibility:visible" from="12.75pt,121.15pt" to="321.75pt,121.15pt" strokecolor="#4579b8"/>
        </w:pict>
      </w:r>
      <w:r>
        <w:rPr>
          <w:noProof/>
          <w:lang w:eastAsia="tr-TR"/>
        </w:rPr>
        <w:pict>
          <v:line id="_x0000_s1033" style="position:absolute;z-index:251633152;visibility:visible" from="12.75pt,70.9pt" to="321.75pt,70.9pt" strokecolor="#4579b8"/>
        </w:pict>
      </w:r>
      <w:r>
        <w:rPr>
          <w:noProof/>
          <w:lang w:eastAsia="tr-TR"/>
        </w:rPr>
        <w:pict>
          <v:line id="Düz Bağlayıcı 8" o:spid="_x0000_s1034" style="position:absolute;z-index:251632128;visibility:visible" from="12.75pt,34.9pt" to="321.75pt,34.9pt" strokecolor="#4579b8"/>
        </w:pict>
      </w:r>
      <w:r>
        <w:rPr>
          <w:rFonts w:ascii="Hand writing Mutlu" w:hAnsi="Hand writing Mutlu" w:cs="Hand writing Mutlu"/>
          <w:sz w:val="216"/>
          <w:szCs w:val="216"/>
        </w:rPr>
        <w:t>Balık</w:t>
      </w:r>
    </w:p>
    <w:p w:rsidR="00D60E8F" w:rsidRDefault="00D60E8F" w:rsidP="00337939">
      <w:pPr>
        <w:tabs>
          <w:tab w:val="left" w:pos="1545"/>
          <w:tab w:val="center" w:pos="5740"/>
        </w:tabs>
        <w:rPr>
          <w:rFonts w:ascii="Hand writing Mutlu" w:hAnsi="Hand writing Mutlu" w:cs="Hand writing Mutlu"/>
          <w:sz w:val="216"/>
          <w:szCs w:val="216"/>
        </w:rPr>
      </w:pPr>
      <w:r w:rsidRPr="00EC6F2B">
        <w:rPr>
          <w:rFonts w:ascii="Hand writing Mutlu" w:hAnsi="Hand writing Mutlu" w:cs="Hand writing Mutlu"/>
          <w:noProof/>
          <w:sz w:val="216"/>
          <w:szCs w:val="216"/>
          <w:lang w:eastAsia="tr-TR"/>
        </w:rPr>
        <w:pict>
          <v:shape id="Resim 1" o:spid="_x0000_i1025" type="#_x0000_t75" style="width:227.25pt;height:173.25pt;visibility:visible">
            <v:imagedata r:id="rId5" o:title=""/>
          </v:shape>
        </w:pict>
      </w:r>
      <w:r>
        <w:rPr>
          <w:rFonts w:ascii="Hand writing Mutlu" w:hAnsi="Hand writing Mutlu" w:cs="Hand writing Mutlu"/>
          <w:sz w:val="216"/>
          <w:szCs w:val="216"/>
        </w:rPr>
        <w:t>Elma</w:t>
      </w:r>
    </w:p>
    <w:p w:rsidR="00D60E8F" w:rsidRDefault="00D60E8F" w:rsidP="00337939">
      <w:pPr>
        <w:jc w:val="center"/>
        <w:rPr>
          <w:rFonts w:ascii="Hand writing Mutlu" w:hAnsi="Hand writing Mutlu" w:cs="Hand writing Mutlu"/>
          <w:b/>
          <w:bCs/>
          <w:sz w:val="216"/>
          <w:szCs w:val="216"/>
        </w:rPr>
      </w:pPr>
      <w:r w:rsidRPr="00EC6F2B">
        <w:rPr>
          <w:rFonts w:ascii="Hand writing Mutlu" w:hAnsi="Hand writing Mutlu" w:cs="Hand writing Mutlu"/>
          <w:b/>
          <w:bCs/>
          <w:noProof/>
          <w:sz w:val="216"/>
          <w:szCs w:val="216"/>
          <w:lang w:eastAsia="tr-TR"/>
        </w:rPr>
        <w:pict>
          <v:shape id="Resim 4" o:spid="_x0000_i1026" type="#_x0000_t75" style="width:315pt;height:346.5pt;visibility:visible">
            <v:imagedata r:id="rId6" o:title=""/>
          </v:shape>
        </w:pict>
      </w:r>
    </w:p>
    <w:p w:rsidR="00D60E8F" w:rsidRDefault="00D60E8F" w:rsidP="00927FD6">
      <w:pPr>
        <w:jc w:val="center"/>
        <w:rPr>
          <w:rFonts w:ascii="Hand writing Mutlu" w:hAnsi="Hand writing Mutlu" w:cs="Hand writing Mutlu"/>
          <w:b/>
          <w:bCs/>
          <w:sz w:val="216"/>
          <w:szCs w:val="216"/>
        </w:rPr>
      </w:pPr>
      <w:r>
        <w:rPr>
          <w:noProof/>
          <w:lang w:eastAsia="tr-TR"/>
        </w:rPr>
        <w:pict>
          <v:line id="Düz Bağlayıcı 22" o:spid="_x0000_s1035" style="position:absolute;left:0;text-align:left;z-index:251643392;visibility:visible" from="26.35pt,163.85pt" to="425.55pt,164.75pt" strokecolor="#4579b8"/>
        </w:pict>
      </w:r>
      <w:r>
        <w:rPr>
          <w:noProof/>
          <w:lang w:eastAsia="tr-TR"/>
        </w:rPr>
        <w:pict>
          <v:line id="Düz Bağlayıcı 19" o:spid="_x0000_s1036" style="position:absolute;left:0;text-align:left;z-index:251640320;visibility:visible" from="26.35pt,123.05pt" to="420.55pt,123.05pt" strokecolor="#4579b8"/>
        </w:pict>
      </w:r>
      <w:r>
        <w:rPr>
          <w:noProof/>
          <w:lang w:eastAsia="tr-TR"/>
        </w:rPr>
        <w:pict>
          <v:line id="Düz Bağlayıcı 20" o:spid="_x0000_s1037" style="position:absolute;left:0;text-align:left;flip:y;z-index:251641344;visibility:visible" from="23.15pt,71.05pt" to="420.25pt,75.55pt" strokecolor="#4579b8"/>
        </w:pict>
      </w:r>
      <w:r>
        <w:rPr>
          <w:noProof/>
          <w:lang w:eastAsia="tr-TR"/>
        </w:rPr>
        <w:pict>
          <v:line id="Düz Bağlayıcı 21" o:spid="_x0000_s1038" style="position:absolute;left:0;text-align:left;flip:y;z-index:251642368;visibility:visible" from="23.15pt,34.65pt" to="420.65pt,36.65pt" strokecolor="#4579b8"/>
        </w:pict>
      </w:r>
      <w:r>
        <w:rPr>
          <w:rFonts w:ascii="Hand writing Mutlu" w:hAnsi="Hand writing Mutlu" w:cs="Hand writing Mutlu"/>
          <w:b/>
          <w:bCs/>
          <w:sz w:val="216"/>
          <w:szCs w:val="216"/>
        </w:rPr>
        <w:t>Elbise</w:t>
      </w:r>
    </w:p>
    <w:p w:rsidR="00D60E8F" w:rsidRDefault="00D60E8F" w:rsidP="00927FD6">
      <w:pPr>
        <w:jc w:val="center"/>
        <w:rPr>
          <w:rFonts w:ascii="Hand writing Mutlu" w:hAnsi="Hand writing Mutlu" w:cs="Hand writing Mutlu"/>
          <w:b/>
          <w:bCs/>
          <w:sz w:val="216"/>
          <w:szCs w:val="216"/>
        </w:rPr>
      </w:pPr>
    </w:p>
    <w:p w:rsidR="00D60E8F" w:rsidRDefault="00D60E8F" w:rsidP="00337939">
      <w:pPr>
        <w:tabs>
          <w:tab w:val="left" w:pos="1545"/>
          <w:tab w:val="center" w:pos="5740"/>
        </w:tabs>
        <w:rPr>
          <w:rFonts w:ascii="Hand writing Mutlu" w:hAnsi="Hand writing Mutlu" w:cs="Hand writing Mutlu"/>
          <w:b/>
          <w:bCs/>
          <w:sz w:val="216"/>
          <w:szCs w:val="216"/>
        </w:rPr>
      </w:pPr>
      <w:r>
        <w:rPr>
          <w:noProof/>
          <w:lang w:eastAsia="tr-TR"/>
        </w:rPr>
        <w:pict>
          <v:shape id="Resim 27" o:spid="_x0000_s1039" type="#_x0000_t75" style="position:absolute;margin-left:-18.2pt;margin-top:-2.85pt;width:579pt;height:370.5pt;z-index:251644416;visibility:visible">
            <v:imagedata r:id="rId7" o:title=""/>
          </v:shape>
        </w:pict>
      </w:r>
    </w:p>
    <w:p w:rsidR="00D60E8F" w:rsidRDefault="00D60E8F" w:rsidP="00337939"/>
    <w:p w:rsidR="00D60E8F" w:rsidRPr="00927FD6" w:rsidRDefault="00D60E8F" w:rsidP="00927FD6"/>
    <w:p w:rsidR="00D60E8F" w:rsidRPr="00927FD6" w:rsidRDefault="00D60E8F" w:rsidP="00927FD6"/>
    <w:p w:rsidR="00D60E8F" w:rsidRPr="00927FD6" w:rsidRDefault="00D60E8F" w:rsidP="00927FD6"/>
    <w:p w:rsidR="00D60E8F" w:rsidRPr="00927FD6" w:rsidRDefault="00D60E8F" w:rsidP="00927FD6"/>
    <w:p w:rsidR="00D60E8F" w:rsidRPr="00927FD6" w:rsidRDefault="00D60E8F" w:rsidP="00927FD6"/>
    <w:p w:rsidR="00D60E8F" w:rsidRPr="00927FD6" w:rsidRDefault="00D60E8F" w:rsidP="00927FD6"/>
    <w:p w:rsidR="00D60E8F" w:rsidRDefault="00D60E8F" w:rsidP="00927FD6">
      <w:pPr>
        <w:jc w:val="center"/>
        <w:rPr>
          <w:rFonts w:ascii="Hand writing Mutlu" w:hAnsi="Hand writing Mutlu" w:cs="Hand writing Mutlu"/>
          <w:b/>
          <w:bCs/>
          <w:sz w:val="216"/>
          <w:szCs w:val="216"/>
        </w:rPr>
      </w:pPr>
      <w:r>
        <w:rPr>
          <w:noProof/>
          <w:lang w:eastAsia="tr-TR"/>
        </w:rPr>
        <w:pict>
          <v:line id="_x0000_s1040" style="position:absolute;left:0;text-align:left;z-index:251648512;visibility:visible" from="26.35pt,163.85pt" to="425.55pt,164.75pt" strokecolor="#4579b8"/>
        </w:pict>
      </w:r>
      <w:r>
        <w:rPr>
          <w:noProof/>
          <w:lang w:eastAsia="tr-TR"/>
        </w:rPr>
        <w:pict>
          <v:line id="_x0000_s1041" style="position:absolute;left:0;text-align:left;z-index:251645440;visibility:visible" from="26.35pt,123.05pt" to="420.55pt,123.05pt" strokecolor="#4579b8"/>
        </w:pict>
      </w:r>
      <w:r>
        <w:rPr>
          <w:noProof/>
          <w:lang w:eastAsia="tr-TR"/>
        </w:rPr>
        <w:pict>
          <v:line id="_x0000_s1042" style="position:absolute;left:0;text-align:left;flip:y;z-index:251646464;visibility:visible" from="23.15pt,71.05pt" to="420.25pt,75.55pt" strokecolor="#4579b8"/>
        </w:pict>
      </w:r>
      <w:r>
        <w:rPr>
          <w:noProof/>
          <w:lang w:eastAsia="tr-TR"/>
        </w:rPr>
        <w:pict>
          <v:line id="_x0000_s1043" style="position:absolute;left:0;text-align:left;flip:y;z-index:251647488;visibility:visible" from="23.15pt,34.65pt" to="420.65pt,36.65pt" strokecolor="#4579b8"/>
        </w:pict>
      </w:r>
      <w:r>
        <w:rPr>
          <w:rFonts w:ascii="Hand writing Mutlu" w:hAnsi="Hand writing Mutlu" w:cs="Hand writing Mutlu"/>
          <w:b/>
          <w:bCs/>
          <w:sz w:val="216"/>
          <w:szCs w:val="216"/>
        </w:rPr>
        <w:t>Kelebek</w:t>
      </w:r>
    </w:p>
    <w:p w:rsidR="00D60E8F" w:rsidRDefault="00D60E8F" w:rsidP="00927FD6">
      <w:pPr>
        <w:jc w:val="center"/>
        <w:rPr>
          <w:rFonts w:ascii="Hand writing Mutlu" w:hAnsi="Hand writing Mutlu" w:cs="Hand writing Mutlu"/>
          <w:b/>
          <w:bCs/>
          <w:sz w:val="216"/>
          <w:szCs w:val="216"/>
        </w:rPr>
      </w:pPr>
      <w:r w:rsidRPr="00EC6F2B">
        <w:rPr>
          <w:rFonts w:ascii="Hand writing Mutlu" w:hAnsi="Hand writing Mutlu" w:cs="Hand writing Mutlu"/>
          <w:b/>
          <w:bCs/>
          <w:noProof/>
          <w:sz w:val="216"/>
          <w:szCs w:val="216"/>
          <w:lang w:eastAsia="tr-TR"/>
        </w:rPr>
        <w:pict>
          <v:shape id="_x0000_i1027" type="#_x0000_t75" style="width:348pt;height:395.25pt;visibility:visible">
            <v:imagedata r:id="rId8" o:title=""/>
          </v:shape>
        </w:pict>
      </w:r>
    </w:p>
    <w:p w:rsidR="00D60E8F" w:rsidRDefault="00D60E8F" w:rsidP="00927FD6">
      <w:pPr>
        <w:jc w:val="center"/>
        <w:rPr>
          <w:rFonts w:ascii="Hand writing Mutlu" w:hAnsi="Hand writing Mutlu" w:cs="Hand writing Mutlu"/>
          <w:b/>
          <w:bCs/>
          <w:sz w:val="216"/>
          <w:szCs w:val="216"/>
        </w:rPr>
      </w:pPr>
      <w:r>
        <w:rPr>
          <w:noProof/>
          <w:lang w:eastAsia="tr-TR"/>
        </w:rPr>
        <w:pict>
          <v:line id="_x0000_s1044" style="position:absolute;left:0;text-align:left;z-index:251652608;visibility:visible" from="26.35pt,163.85pt" to="425.55pt,164.75pt" strokecolor="#4579b8"/>
        </w:pict>
      </w:r>
      <w:r>
        <w:rPr>
          <w:noProof/>
          <w:lang w:eastAsia="tr-TR"/>
        </w:rPr>
        <w:pict>
          <v:line id="_x0000_s1045" style="position:absolute;left:0;text-align:left;z-index:251649536;visibility:visible" from="26.35pt,123.05pt" to="420.55pt,123.05pt" strokecolor="#4579b8"/>
        </w:pict>
      </w:r>
      <w:r>
        <w:rPr>
          <w:noProof/>
          <w:lang w:eastAsia="tr-TR"/>
        </w:rPr>
        <w:pict>
          <v:line id="_x0000_s1046" style="position:absolute;left:0;text-align:left;flip:y;z-index:251650560;visibility:visible" from="23.15pt,71.05pt" to="420.25pt,75.55pt" strokecolor="#4579b8"/>
        </w:pict>
      </w:r>
      <w:r>
        <w:rPr>
          <w:noProof/>
          <w:lang w:eastAsia="tr-TR"/>
        </w:rPr>
        <w:pict>
          <v:line id="_x0000_s1047" style="position:absolute;left:0;text-align:left;flip:y;z-index:251651584;visibility:visible" from="23.15pt,34.65pt" to="420.65pt,36.65pt" strokecolor="#4579b8"/>
        </w:pict>
      </w:r>
      <w:r>
        <w:rPr>
          <w:rFonts w:ascii="Hand writing Mutlu" w:hAnsi="Hand writing Mutlu" w:cs="Hand writing Mutlu"/>
          <w:b/>
          <w:bCs/>
          <w:sz w:val="216"/>
          <w:szCs w:val="216"/>
        </w:rPr>
        <w:t>Çilek</w:t>
      </w:r>
    </w:p>
    <w:p w:rsidR="00D60E8F" w:rsidRDefault="00D60E8F" w:rsidP="00927FD6">
      <w:pPr>
        <w:jc w:val="center"/>
        <w:rPr>
          <w:rFonts w:ascii="Hand writing Mutlu" w:hAnsi="Hand writing Mutlu" w:cs="Hand writing Mutlu"/>
          <w:b/>
          <w:bCs/>
          <w:sz w:val="216"/>
          <w:szCs w:val="216"/>
        </w:rPr>
      </w:pPr>
      <w:r>
        <w:rPr>
          <w:noProof/>
          <w:lang w:eastAsia="tr-TR"/>
        </w:rPr>
        <w:pict>
          <v:line id="_x0000_s1048" style="position:absolute;left:0;text-align:left;z-index:251654656;visibility:visible" from="110.35pt,118.65pt" to="504.55pt,118.65pt" strokecolor="#4579b8"/>
        </w:pict>
      </w:r>
      <w:r>
        <w:rPr>
          <w:noProof/>
          <w:lang w:eastAsia="tr-TR"/>
        </w:rPr>
        <w:pict>
          <v:line id="_x0000_s1049" style="position:absolute;left:0;text-align:left;z-index:251657728;visibility:visible" from="99.45pt,159.15pt" to="498.65pt,160.05pt" strokecolor="#4579b8"/>
        </w:pict>
      </w:r>
      <w:r>
        <w:rPr>
          <w:noProof/>
          <w:lang w:eastAsia="tr-TR"/>
        </w:rPr>
        <w:pict>
          <v:line id="_x0000_s1050" style="position:absolute;left:0;text-align:left;flip:y;z-index:251655680;visibility:visible" from="101.55pt,66.55pt" to="498.65pt,71.05pt" strokecolor="#4579b8"/>
        </w:pict>
      </w:r>
      <w:r>
        <w:rPr>
          <w:noProof/>
          <w:lang w:eastAsia="tr-TR"/>
        </w:rPr>
        <w:pict>
          <v:line id="_x0000_s1051" style="position:absolute;left:0;text-align:left;flip:y;z-index:251656704;visibility:visible" from="101.15pt,32.65pt" to="498.65pt,34.65pt" strokecolor="#4579b8"/>
        </w:pict>
      </w:r>
      <w:r>
        <w:rPr>
          <w:noProof/>
          <w:lang w:eastAsia="tr-TR"/>
        </w:rPr>
        <w:pict>
          <v:shape id="Resim 43" o:spid="_x0000_s1052" type="#_x0000_t75" alt="PENCL032" style="position:absolute;left:0;text-align:left;margin-left:27.45pt;margin-top:50pt;width:162.75pt;height:119.45pt;rotation:-6618952fd;z-index:251653632;visibility:visible">
            <v:imagedata r:id="rId9" o:title="" grayscale="t" bilevel="t"/>
          </v:shape>
        </w:pict>
      </w:r>
      <w:r>
        <w:rPr>
          <w:rFonts w:ascii="Hand writing Mutlu" w:hAnsi="Hand writing Mutlu" w:cs="Hand writing Mutlu"/>
          <w:b/>
          <w:bCs/>
          <w:sz w:val="216"/>
          <w:szCs w:val="216"/>
        </w:rPr>
        <w:t xml:space="preserve">  Kalem</w:t>
      </w:r>
    </w:p>
    <w:p w:rsidR="00D60E8F" w:rsidRDefault="00D60E8F" w:rsidP="00927FD6">
      <w:pPr>
        <w:jc w:val="center"/>
        <w:rPr>
          <w:rFonts w:ascii="Hand writing Mutlu" w:hAnsi="Hand writing Mutlu" w:cs="Hand writing Mutlu"/>
          <w:b/>
          <w:bCs/>
          <w:sz w:val="216"/>
          <w:szCs w:val="216"/>
        </w:rPr>
      </w:pPr>
      <w:r>
        <w:rPr>
          <w:noProof/>
          <w:lang w:eastAsia="tr-TR"/>
        </w:rPr>
        <w:pict>
          <v:line id="_x0000_s1053" style="position:absolute;left:0;text-align:left;flip:y;z-index:251661824;visibility:visible" from="321.55pt,336.5pt" to="584.15pt,338.5pt" strokecolor="#4579b8"/>
        </w:pict>
      </w:r>
      <w:r>
        <w:rPr>
          <w:noProof/>
          <w:lang w:eastAsia="tr-TR"/>
        </w:rPr>
        <w:pict>
          <v:line id="_x0000_s1054" style="position:absolute;left:0;text-align:left;flip:y;z-index:251660800;visibility:visible" from="321.55pt,295.25pt" to="584.15pt,297.25pt" strokecolor="#4579b8"/>
        </w:pict>
      </w:r>
      <w:r>
        <w:rPr>
          <w:noProof/>
          <w:lang w:eastAsia="tr-TR"/>
        </w:rPr>
        <w:pict>
          <v:line id="_x0000_s1055" style="position:absolute;left:0;text-align:left;flip:y;z-index:251659776;visibility:visible" from="321.55pt,252.25pt" to="584.15pt,254.25pt" strokecolor="#4579b8"/>
        </w:pict>
      </w:r>
      <w:r>
        <w:rPr>
          <w:noProof/>
          <w:lang w:eastAsia="tr-TR"/>
        </w:rPr>
        <w:pict>
          <v:line id="_x0000_s1056" style="position:absolute;left:0;text-align:left;flip:y;z-index:251658752;visibility:visible" from="291.55pt,210.5pt" to="554.15pt,212.5pt" strokecolor="#4579b8"/>
        </w:pict>
      </w:r>
      <w:r w:rsidRPr="007A1D62">
        <w:rPr>
          <w:noProof/>
          <w:lang w:eastAsia="tr-TR"/>
        </w:rPr>
        <w:pict>
          <v:shape id="Resim 6" o:spid="_x0000_i1028" type="#_x0000_t75" style="width:302.25pt;height:295.5pt;visibility:visible">
            <v:imagedata r:id="rId10" o:title=""/>
          </v:shape>
        </w:pict>
      </w:r>
      <w:r w:rsidRPr="00134279">
        <w:rPr>
          <w:rFonts w:ascii="Hand writing Mutlu" w:hAnsi="Hand writing Mutlu" w:cs="Hand writing Mutlu"/>
          <w:b/>
          <w:bCs/>
          <w:sz w:val="216"/>
          <w:szCs w:val="216"/>
        </w:rPr>
        <w:t xml:space="preserve"> </w:t>
      </w:r>
      <w:r>
        <w:rPr>
          <w:rFonts w:ascii="Hand writing Mutlu" w:hAnsi="Hand writing Mutlu" w:cs="Hand writing Mutlu"/>
          <w:b/>
          <w:bCs/>
          <w:sz w:val="216"/>
          <w:szCs w:val="216"/>
        </w:rPr>
        <w:t>El</w:t>
      </w:r>
    </w:p>
    <w:p w:rsidR="00D60E8F" w:rsidRDefault="00D60E8F" w:rsidP="00927FD6">
      <w:pPr>
        <w:pStyle w:val="ListParagraph"/>
        <w:tabs>
          <w:tab w:val="left" w:pos="1110"/>
        </w:tabs>
        <w:rPr>
          <w:rFonts w:ascii="Hand writing Mutlu" w:hAnsi="Hand writing Mutlu" w:cs="Hand writing Mutlu"/>
          <w:b/>
          <w:bCs/>
          <w:sz w:val="216"/>
          <w:szCs w:val="216"/>
        </w:rPr>
      </w:pPr>
      <w:r w:rsidRPr="00EC6F2B">
        <w:rPr>
          <w:rFonts w:ascii="Hand writing Mutlu" w:hAnsi="Hand writing Mutlu" w:cs="Hand writing Mutlu"/>
          <w:b/>
          <w:bCs/>
          <w:noProof/>
          <w:sz w:val="216"/>
          <w:szCs w:val="216"/>
          <w:lang w:eastAsia="tr-TR"/>
        </w:rPr>
        <w:pict>
          <v:shape id="Resim 59" o:spid="_x0000_i1029" type="#_x0000_t75" style="width:422.25pt;height:395.25pt;visibility:visible">
            <v:imagedata r:id="rId11" o:title=""/>
          </v:shape>
        </w:pict>
      </w:r>
    </w:p>
    <w:p w:rsidR="00D60E8F" w:rsidRDefault="00D60E8F" w:rsidP="00927FD6">
      <w:pPr>
        <w:pStyle w:val="ListParagraph"/>
        <w:tabs>
          <w:tab w:val="left" w:pos="1110"/>
        </w:tabs>
        <w:ind w:left="0"/>
        <w:rPr>
          <w:rFonts w:ascii="Hand writing Mutlu" w:hAnsi="Hand writing Mutlu" w:cs="Hand writing Mutlu"/>
          <w:b/>
          <w:bCs/>
          <w:sz w:val="216"/>
          <w:szCs w:val="216"/>
        </w:rPr>
      </w:pPr>
      <w:r>
        <w:rPr>
          <w:noProof/>
          <w:lang w:eastAsia="tr-TR"/>
        </w:rPr>
        <w:pict>
          <v:line id="_x0000_s1057" style="position:absolute;z-index:251665920;visibility:visible" from="-2.85pt,160.85pt" to="588.65pt,160.85pt" strokecolor="#4579b8"/>
        </w:pict>
      </w:r>
      <w:r>
        <w:rPr>
          <w:noProof/>
          <w:lang w:eastAsia="tr-TR"/>
        </w:rPr>
        <w:pict>
          <v:line id="_x0000_s1058" style="position:absolute;z-index:251664896;visibility:visible" from="-2.85pt,122.6pt" to="588.65pt,122.6pt" strokecolor="#4579b8"/>
        </w:pict>
      </w:r>
      <w:r>
        <w:rPr>
          <w:noProof/>
          <w:lang w:eastAsia="tr-TR"/>
        </w:rPr>
        <w:pict>
          <v:line id="_x0000_s1059" style="position:absolute;z-index:251663872;visibility:visible" from="-2.85pt,73.1pt" to="588.65pt,73.1pt" strokecolor="#4579b8"/>
        </w:pict>
      </w:r>
      <w:r>
        <w:rPr>
          <w:noProof/>
          <w:lang w:eastAsia="tr-TR"/>
        </w:rPr>
        <w:pict>
          <v:line id="_x0000_s1060" style="position:absolute;z-index:251662848;visibility:visible" from="4.65pt,35.6pt" to="596.15pt,35.6pt" strokecolor="#4579b8"/>
        </w:pict>
      </w:r>
      <w:r>
        <w:rPr>
          <w:rFonts w:ascii="Hand writing Mutlu" w:hAnsi="Hand writing Mutlu" w:cs="Hand writing Mutlu"/>
          <w:b/>
          <w:bCs/>
          <w:sz w:val="216"/>
          <w:szCs w:val="216"/>
        </w:rPr>
        <w:t>Helikopter</w:t>
      </w:r>
    </w:p>
    <w:p w:rsidR="00D60E8F" w:rsidRDefault="00D60E8F" w:rsidP="00927FD6">
      <w:pPr>
        <w:pStyle w:val="ListParagraph"/>
        <w:tabs>
          <w:tab w:val="left" w:pos="1110"/>
        </w:tabs>
        <w:rPr>
          <w:rFonts w:ascii="Hand writing Mutlu" w:hAnsi="Hand writing Mutlu" w:cs="Hand writing Mutlu"/>
          <w:b/>
          <w:bCs/>
          <w:sz w:val="216"/>
          <w:szCs w:val="216"/>
        </w:rPr>
      </w:pPr>
      <w:r>
        <w:rPr>
          <w:noProof/>
          <w:lang w:eastAsia="tr-TR"/>
        </w:rPr>
        <w:pict>
          <v:line id="_x0000_s1061" style="position:absolute;left:0;text-align:left;flip:y;z-index:251670016;visibility:visible" from="251.05pt,312.4pt" to="513.65pt,314.4pt" strokecolor="#4579b8"/>
        </w:pict>
      </w:r>
      <w:r>
        <w:rPr>
          <w:noProof/>
          <w:lang w:eastAsia="tr-TR"/>
        </w:rPr>
        <w:pict>
          <v:line id="_x0000_s1062" style="position:absolute;left:0;text-align:left;flip:y;z-index:251668992;visibility:visible" from="256.3pt,181.9pt" to="518.9pt,183.9pt" strokecolor="#4579b8"/>
        </w:pict>
      </w:r>
      <w:r>
        <w:rPr>
          <w:noProof/>
          <w:lang w:eastAsia="tr-TR"/>
        </w:rPr>
        <w:pict>
          <v:line id="_x0000_s1063" style="position:absolute;left:0;text-align:left;flip:y;z-index:251667968;visibility:visible" from="251.05pt,218.65pt" to="513.65pt,220.65pt" strokecolor="#4579b8"/>
        </w:pict>
      </w:r>
      <w:r>
        <w:rPr>
          <w:noProof/>
          <w:lang w:eastAsia="tr-TR"/>
        </w:rPr>
        <w:pict>
          <v:line id="_x0000_s1064" style="position:absolute;left:0;text-align:left;flip:y;z-index:251666944;visibility:visible" from="244.3pt,271.65pt" to="506.9pt,273.65pt" strokecolor="#4579b8"/>
        </w:pict>
      </w:r>
      <w:r w:rsidRPr="00EC6F2B">
        <w:rPr>
          <w:rFonts w:ascii="Hand writing Mutlu" w:hAnsi="Hand writing Mutlu" w:cs="Hand writing Mutlu"/>
          <w:b/>
          <w:bCs/>
          <w:noProof/>
          <w:sz w:val="216"/>
          <w:szCs w:val="216"/>
          <w:lang w:eastAsia="tr-TR"/>
        </w:rPr>
        <w:pict>
          <v:shape id="Resim 17" o:spid="_x0000_i1030" type="#_x0000_t75" style="width:201pt;height:270pt;visibility:visible">
            <v:imagedata r:id="rId12" o:title=""/>
          </v:shape>
        </w:pict>
      </w:r>
      <w:r>
        <w:rPr>
          <w:rFonts w:ascii="Hand writing Mutlu" w:hAnsi="Hand writing Mutlu" w:cs="Hand writing Mutlu"/>
          <w:b/>
          <w:bCs/>
          <w:sz w:val="216"/>
          <w:szCs w:val="216"/>
        </w:rPr>
        <w:t>Kale</w:t>
      </w:r>
    </w:p>
    <w:p w:rsidR="00D60E8F" w:rsidRDefault="00D60E8F" w:rsidP="00927FD6">
      <w:pPr>
        <w:pStyle w:val="ListParagraph"/>
        <w:tabs>
          <w:tab w:val="left" w:pos="1110"/>
        </w:tabs>
        <w:rPr>
          <w:rFonts w:ascii="Hand writing Mutlu" w:hAnsi="Hand writing Mutlu" w:cs="Hand writing Mutlu"/>
          <w:b/>
          <w:bCs/>
          <w:sz w:val="216"/>
          <w:szCs w:val="216"/>
        </w:rPr>
      </w:pPr>
    </w:p>
    <w:p w:rsidR="00D60E8F" w:rsidRDefault="00D60E8F" w:rsidP="00927FD6">
      <w:pPr>
        <w:pStyle w:val="ListParagraph"/>
        <w:tabs>
          <w:tab w:val="left" w:pos="1110"/>
        </w:tabs>
        <w:rPr>
          <w:rFonts w:ascii="Hand writing Mutlu" w:hAnsi="Hand writing Mutlu" w:cs="Hand writing Mutlu"/>
          <w:b/>
          <w:bCs/>
          <w:sz w:val="216"/>
          <w:szCs w:val="216"/>
        </w:rPr>
      </w:pPr>
      <w:r>
        <w:rPr>
          <w:noProof/>
          <w:lang w:eastAsia="tr-TR"/>
        </w:rPr>
        <w:pict>
          <v:line id="_x0000_s1065" style="position:absolute;left:0;text-align:left;flip:y;z-index:251674112;visibility:visible" from="251.05pt,227pt" to="552.15pt,227pt" strokecolor="#4579b8"/>
        </w:pict>
      </w:r>
      <w:r>
        <w:rPr>
          <w:noProof/>
          <w:lang w:eastAsia="tr-TR"/>
        </w:rPr>
        <w:pict>
          <v:line id="_x0000_s1066" style="position:absolute;left:0;text-align:left;flip:y;z-index:251673088;visibility:visible" from="251.05pt,191pt" to="552.15pt,191pt" strokecolor="#4579b8"/>
        </w:pict>
      </w:r>
      <w:r>
        <w:rPr>
          <w:noProof/>
          <w:lang w:eastAsia="tr-TR"/>
        </w:rPr>
        <w:pict>
          <v:line id="_x0000_s1067" style="position:absolute;left:0;text-align:left;flip:y;z-index:251672064;visibility:visible" from="256.3pt,140.75pt" to="557.4pt,140.75pt" strokecolor="#4579b8"/>
        </w:pict>
      </w:r>
      <w:r>
        <w:rPr>
          <w:noProof/>
          <w:lang w:eastAsia="tr-TR"/>
        </w:rPr>
        <w:pict>
          <v:line id="_x0000_s1068" style="position:absolute;left:0;text-align:left;flip:y;z-index:251671040;visibility:visible" from="251.05pt,101.75pt" to="552.15pt,101.75pt" strokecolor="#4579b8"/>
        </w:pict>
      </w:r>
      <w:r w:rsidRPr="00EC6F2B">
        <w:rPr>
          <w:rFonts w:ascii="Hand writing Mutlu" w:hAnsi="Hand writing Mutlu" w:cs="Hand writing Mutlu"/>
          <w:b/>
          <w:bCs/>
          <w:noProof/>
          <w:sz w:val="216"/>
          <w:szCs w:val="216"/>
          <w:lang w:eastAsia="tr-TR"/>
        </w:rPr>
        <w:pict>
          <v:shape id="Resim 9" o:spid="_x0000_i1031" type="#_x0000_t75" style="width:207.75pt;height:189pt;visibility:visible">
            <v:imagedata r:id="rId13" o:title=""/>
          </v:shape>
        </w:pict>
      </w:r>
      <w:r>
        <w:rPr>
          <w:rFonts w:ascii="Hand writing Mutlu" w:hAnsi="Hand writing Mutlu" w:cs="Hand writing Mutlu"/>
          <w:b/>
          <w:bCs/>
          <w:sz w:val="216"/>
          <w:szCs w:val="216"/>
        </w:rPr>
        <w:t>Terlik</w:t>
      </w:r>
    </w:p>
    <w:p w:rsidR="00D60E8F" w:rsidRDefault="00D60E8F" w:rsidP="00927FD6">
      <w:pPr>
        <w:jc w:val="center"/>
        <w:rPr>
          <w:rFonts w:ascii="Hand writing Mutlu" w:hAnsi="Hand writing Mutlu" w:cs="Hand writing Mutlu"/>
          <w:b/>
          <w:bCs/>
          <w:sz w:val="216"/>
          <w:szCs w:val="216"/>
        </w:rPr>
      </w:pPr>
      <w:r>
        <w:rPr>
          <w:noProof/>
          <w:lang w:eastAsia="tr-TR"/>
        </w:rPr>
        <w:pict>
          <v:line id="_x0000_s1069" style="position:absolute;left:0;text-align:left;flip:y;z-index:251680256;visibility:visible" from="233.05pt,161.4pt" to="554.4pt,161.4pt" strokecolor="#4579b8"/>
        </w:pict>
      </w:r>
      <w:r>
        <w:rPr>
          <w:noProof/>
          <w:lang w:eastAsia="tr-TR"/>
        </w:rPr>
        <w:pict>
          <v:line id="_x0000_s1070" style="position:absolute;left:0;text-align:left;flip:y;z-index:251679232;visibility:visible" from="233.05pt,35.4pt" to="554.4pt,35.4pt" strokecolor="#4579b8"/>
        </w:pict>
      </w:r>
      <w:r>
        <w:rPr>
          <w:noProof/>
          <w:lang w:eastAsia="tr-TR"/>
        </w:rPr>
        <w:pict>
          <v:line id="_x0000_s1071" style="position:absolute;left:0;text-align:left;flip:y;z-index:251678208;visibility:visible" from="227.05pt,72.9pt" to="548.4pt,72.9pt" strokecolor="#4579b8"/>
        </w:pict>
      </w:r>
      <w:r>
        <w:rPr>
          <w:noProof/>
          <w:lang w:eastAsia="tr-TR"/>
        </w:rPr>
        <w:pict>
          <v:line id="_x0000_s1072" style="position:absolute;left:0;text-align:left;flip:y;z-index:251677184;visibility:visible" from="227.05pt,126.15pt" to="548.4pt,126.15pt" strokecolor="#4579b8"/>
        </w:pict>
      </w:r>
      <w:r>
        <w:rPr>
          <w:noProof/>
          <w:lang w:eastAsia="tr-TR"/>
        </w:rPr>
        <w:pict>
          <v:shape id="Resim 1" o:spid="_x0000_s1073" type="#_x0000_t75" alt="https://encrypted-tbn3.gstatic.com/images?q=tbn:ANd9GcTDCC2DOIm3dW0Q8k5bqizC3bLN7FnRYSf0ebWEh5VzBrVcIoOm" href="http://www.google.com.tr/imgres?start=148&amp;sa=X&amp;biw=1366&amp;bih=651&amp;tbs=itp:clipart&amp;tbm=isch&amp;tbnid=ioMnG6H122HWDM:&amp;imgrefurl=http://delininevi.blogspot.com/2013/01/bulut-severler-dernegi-manifestosu.html&amp;docid=zFzwEvcvreNngM&amp;imgurl=http://1.bp.blogspot.com/-Ych3H1fUJWg/UPgDpTfOlaI/AAAAAAAAAcQ/Wi0dpHEU0I4/s1600/cloud-999px.png&amp;w=999&amp;h=999&amp;ei=fV5xUvT1Ksi0tAaYmoGIBw&amp;zoom=1&amp;ved=1t:3588,r:54,s:100,i:166&amp;iact=rc&amp;page=8&amp;tbnh=194&amp;tbnw=165&amp;ndsp=23&amp;tx=41&amp;ty=1" style="position:absolute;left:0;text-align:left;margin-left:-4.35pt;margin-top:29.4pt;width:206.25pt;height:165pt;z-index:251675136;visibility:visible" o:button="t">
            <v:fill o:detectmouseclick="t"/>
            <v:imagedata r:id="rId14" o:title=""/>
          </v:shape>
        </w:pict>
      </w:r>
      <w:r>
        <w:rPr>
          <w:rFonts w:ascii="Hand writing Mutlu" w:hAnsi="Hand writing Mutlu" w:cs="Hand writing Mutlu"/>
          <w:b/>
          <w:bCs/>
          <w:sz w:val="216"/>
          <w:szCs w:val="216"/>
        </w:rPr>
        <w:t xml:space="preserve">    Bulut</w:t>
      </w:r>
    </w:p>
    <w:p w:rsidR="00D60E8F" w:rsidRDefault="00D60E8F" w:rsidP="00927FD6"/>
    <w:p w:rsidR="00D60E8F" w:rsidRDefault="00D60E8F" w:rsidP="00927FD6"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74" type="#_x0000_t12" style="position:absolute;margin-left:95.45pt;margin-top:6.25pt;width:221.95pt;height:162.75pt;z-index:251676160"/>
        </w:pict>
      </w:r>
    </w:p>
    <w:p w:rsidR="00D60E8F" w:rsidRPr="00083B4A" w:rsidRDefault="00D60E8F" w:rsidP="00083B4A"/>
    <w:p w:rsidR="00D60E8F" w:rsidRPr="00083B4A" w:rsidRDefault="00D60E8F" w:rsidP="00083B4A"/>
    <w:p w:rsidR="00D60E8F" w:rsidRPr="00083B4A" w:rsidRDefault="00D60E8F" w:rsidP="00083B4A"/>
    <w:p w:rsidR="00D60E8F" w:rsidRPr="00083B4A" w:rsidRDefault="00D60E8F" w:rsidP="00083B4A"/>
    <w:p w:rsidR="00D60E8F" w:rsidRPr="00083B4A" w:rsidRDefault="00D60E8F" w:rsidP="00083B4A"/>
    <w:p w:rsidR="00D60E8F" w:rsidRPr="00083B4A" w:rsidRDefault="00D60E8F" w:rsidP="00083B4A"/>
    <w:p w:rsidR="00D60E8F" w:rsidRPr="00083B4A" w:rsidRDefault="00D60E8F" w:rsidP="00083B4A"/>
    <w:p w:rsidR="00D60E8F" w:rsidRDefault="00D60E8F" w:rsidP="00083B4A"/>
    <w:p w:rsidR="00D60E8F" w:rsidRDefault="00D60E8F" w:rsidP="00083B4A">
      <w:pPr>
        <w:ind w:firstLine="708"/>
        <w:rPr>
          <w:rFonts w:ascii="Hand writing Mutlu" w:hAnsi="Hand writing Mutlu" w:cs="Hand writing Mutlu"/>
          <w:b/>
          <w:bCs/>
          <w:sz w:val="216"/>
          <w:szCs w:val="216"/>
        </w:rPr>
      </w:pPr>
      <w:r>
        <w:rPr>
          <w:noProof/>
          <w:lang w:eastAsia="tr-TR"/>
        </w:rPr>
        <w:pict>
          <v:line id="_x0000_s1075" style="position:absolute;left:0;text-align:left;flip:y;z-index:251684352;visibility:visible" from="17.8pt,162.1pt" to="369.9pt,162.1pt" strokecolor="#4579b8"/>
        </w:pict>
      </w:r>
      <w:r>
        <w:rPr>
          <w:noProof/>
          <w:lang w:eastAsia="tr-TR"/>
        </w:rPr>
        <w:pict>
          <v:line id="_x0000_s1076" style="position:absolute;left:0;text-align:left;flip:y;z-index:251683328;visibility:visible" from="22.3pt,123.1pt" to="374.4pt,123.1pt" strokecolor="#4579b8"/>
        </w:pict>
      </w:r>
      <w:r>
        <w:rPr>
          <w:noProof/>
          <w:lang w:eastAsia="tr-TR"/>
        </w:rPr>
        <w:pict>
          <v:line id="_x0000_s1077" style="position:absolute;left:0;text-align:left;flip:y;z-index:251682304;visibility:visible" from="30.55pt,73.6pt" to="382.65pt,73.6pt" strokecolor="#4579b8"/>
        </w:pict>
      </w:r>
      <w:r>
        <w:rPr>
          <w:noProof/>
          <w:lang w:eastAsia="tr-TR"/>
        </w:rPr>
        <w:pict>
          <v:line id="_x0000_s1078" style="position:absolute;left:0;text-align:left;flip:y;z-index:251681280;visibility:visible" from="26.8pt,35.35pt" to="378.9pt,35.35pt" strokecolor="#4579b8"/>
        </w:pict>
      </w:r>
      <w:r>
        <w:rPr>
          <w:rFonts w:ascii="Hand writing Mutlu" w:hAnsi="Hand writing Mutlu" w:cs="Hand writing Mutlu"/>
          <w:b/>
          <w:bCs/>
          <w:sz w:val="216"/>
          <w:szCs w:val="216"/>
        </w:rPr>
        <w:t>Yıldız</w:t>
      </w:r>
    </w:p>
    <w:p w:rsidR="00D60E8F" w:rsidRPr="00083B4A" w:rsidRDefault="00D60E8F" w:rsidP="00083B4A">
      <w:pPr>
        <w:ind w:firstLine="708"/>
      </w:pPr>
      <w:hyperlink r:id="rId15" w:history="1">
        <w:r>
          <w:rPr>
            <w:rStyle w:val="Hyperlink"/>
            <w:rFonts w:ascii="Hand writing Mutlu" w:hAnsi="Hand writing Mutlu" w:cs="Hand writing Mutlu"/>
            <w:sz w:val="36"/>
            <w:szCs w:val="36"/>
          </w:rPr>
          <w:t>www.sorubak.com</w:t>
        </w:r>
      </w:hyperlink>
    </w:p>
    <w:sectPr w:rsidR="00D60E8F" w:rsidRPr="00083B4A" w:rsidSect="00927FD6">
      <w:pgSz w:w="11906" w:h="16838"/>
      <w:pgMar w:top="567" w:right="282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1B8C"/>
    <w:rsid w:val="00083B4A"/>
    <w:rsid w:val="00134279"/>
    <w:rsid w:val="0015544D"/>
    <w:rsid w:val="00171B8C"/>
    <w:rsid w:val="001850D0"/>
    <w:rsid w:val="001D60B3"/>
    <w:rsid w:val="00337939"/>
    <w:rsid w:val="004323E5"/>
    <w:rsid w:val="007A1D62"/>
    <w:rsid w:val="00927FD6"/>
    <w:rsid w:val="00D60E8F"/>
    <w:rsid w:val="00EC6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3E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71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71B8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27FD6"/>
    <w:pPr>
      <w:ind w:left="720"/>
    </w:pPr>
  </w:style>
  <w:style w:type="character" w:styleId="Hyperlink">
    <w:name w:val="Hyperlink"/>
    <w:basedOn w:val="DefaultParagraphFont"/>
    <w:uiPriority w:val="99"/>
    <w:rsid w:val="001554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hyperlink" Target="http://www.sorubak.com/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9</Pages>
  <Words>35</Words>
  <Characters>200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TÜRK</dc:creator>
  <cp:keywords/>
  <dc:description/>
  <cp:lastModifiedBy>edanur</cp:lastModifiedBy>
  <cp:revision>4</cp:revision>
  <cp:lastPrinted>2013-11-05T20:54:00Z</cp:lastPrinted>
  <dcterms:created xsi:type="dcterms:W3CDTF">2013-11-05T20:48:00Z</dcterms:created>
  <dcterms:modified xsi:type="dcterms:W3CDTF">2013-11-06T18:55:00Z</dcterms:modified>
</cp:coreProperties>
</file>