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1BC5" w:rsidRDefault="00C41BC5">
      <w:r>
        <w:rPr>
          <w:noProof/>
          <w:lang w:eastAsia="tr-TR"/>
        </w:rPr>
        <w:pict>
          <v:roundrect id="Yuvarlatılmış Dikdörtgen 3" o:spid="_x0000_s1026" style="position:absolute;margin-left:64.3pt;margin-top:-27.15pt;width:230.4pt;height:52.8pt;z-index:251425792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8" o:spid="_x0000_s1027" type="#_x0000_t202" style="position:absolute;margin-left:253pt;margin-top:-5.8pt;width:279pt;height:201pt;z-index:251428864;visibility:visible" filled="f" stroked="f" strokeweight=".5pt">
            <v:textbox>
              <w:txbxContent>
                <w:p w:rsidR="00C41BC5" w:rsidRPr="007226AB" w:rsidRDefault="00C41BC5" w:rsidP="007226AB">
                  <w:pPr>
                    <w:rPr>
                      <w:sz w:val="240"/>
                      <w:szCs w:val="240"/>
                    </w:rPr>
                  </w:pPr>
                  <w:r w:rsidRPr="007226AB">
                    <w:rPr>
                      <w:rFonts w:ascii="Hand Garden" w:hAnsi="Hand Garden" w:cs="Hand Garden"/>
                      <w:outline/>
                      <w:color w:val="000000"/>
                      <w:sz w:val="240"/>
                      <w:szCs w:val="240"/>
                    </w:rPr>
                    <w:t>lL</w:t>
                  </w:r>
                </w:p>
                <w:p w:rsidR="00C41BC5" w:rsidRDefault="00C41BC5"/>
              </w:txbxContent>
            </v:textbox>
          </v:shape>
        </w:pict>
      </w:r>
      <w:r>
        <w:rPr>
          <w:noProof/>
          <w:lang w:eastAsia="tr-TR"/>
        </w:rPr>
        <w:pict>
          <v:shape id="Metin Kutusu 7" o:spid="_x0000_s1028" type="#_x0000_t202" style="position:absolute;margin-left:73.15pt;margin-top:-31.45pt;width:185.4pt;height:48.6pt;z-index:251427840;visibility:visible" filled="f" stroked="f" strokeweight=".5pt">
            <v:textbox>
              <w:txbxContent>
                <w:p w:rsidR="00C41BC5" w:rsidRPr="007226AB" w:rsidRDefault="00C41BC5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 w:rsidRPr="007226AB">
                    <w:rPr>
                      <w:rFonts w:ascii="ALFABET98" w:hAnsi="ALFABET98" w:cs="ALFABET98"/>
                      <w:sz w:val="72"/>
                      <w:szCs w:val="72"/>
                    </w:rPr>
                    <w:t>Tanışalım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" o:spid="_x0000_s1029" type="#_x0000_t202" style="position:absolute;margin-left:244.25pt;margin-top:-37.4pt;width:88.55pt;height:73.8pt;z-index:251426816;visibility:visible" filled="f" stroked="f" strokeweight=".5pt">
            <v:textbox>
              <w:txbxContent>
                <w:p w:rsidR="00C41BC5" w:rsidRDefault="00C41BC5">
                  <w:r w:rsidRPr="00455A62">
                    <w:rPr>
                      <w:noProof/>
                      <w:lang w:eastAsia="tr-TR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Resim 316" o:spid="_x0000_i1026" type="#_x0000_t75" style="width:73.5pt;height:114pt;visibility:visible">
                        <v:imagedata r:id="rId6" o:title=""/>
                        <o:lock v:ext="edit" aspectratio="f"/>
                      </v:shape>
                    </w:pict>
                  </w:r>
                </w:p>
              </w:txbxContent>
            </v:textbox>
          </v:shape>
        </w:pict>
      </w:r>
    </w:p>
    <w:p w:rsidR="00C41BC5" w:rsidRPr="007226AB" w:rsidRDefault="00C41BC5" w:rsidP="007226AB">
      <w:r>
        <w:rPr>
          <w:noProof/>
          <w:lang w:eastAsia="tr-TR"/>
        </w:rPr>
        <w:pict>
          <v:shape id="Metin Kutusu 18" o:spid="_x0000_s1030" type="#_x0000_t202" style="position:absolute;margin-left:113.95pt;margin-top:7.6pt;width:115.2pt;height:93.6pt;z-index:251429888;visibility:visible" filled="f" strokecolor="red" strokeweight="2pt">
            <v:textbox>
              <w:txbxContent>
                <w:p w:rsidR="00C41BC5" w:rsidRDefault="00C41BC5">
                  <w:r w:rsidRPr="00455A62">
                    <w:rPr>
                      <w:noProof/>
                      <w:lang w:eastAsia="tr-TR"/>
                    </w:rPr>
                    <w:pict>
                      <v:shape id="Resim 317" o:spid="_x0000_i1028" type="#_x0000_t75" style="width:97.5pt;height:75.75pt;visibility:visible">
                        <v:imagedata r:id="rId7" o:title="" croptop="3816f" cropbottom="6626f" cropleft="6499f" cropright="5669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9" o:spid="_x0000_s1031" type="#_x0000_t202" style="position:absolute;margin-left:-19.25pt;margin-top:7.6pt;width:115.2pt;height:93.6pt;z-index:251430912;visibility:visible" filled="f" strokecolor="red" strokeweight="2pt">
            <v:textbox>
              <w:txbxContent>
                <w:p w:rsidR="00C41BC5" w:rsidRDefault="00C41BC5">
                  <w:r w:rsidRPr="00455A62">
                    <w:rPr>
                      <w:noProof/>
                      <w:lang w:eastAsia="tr-TR"/>
                    </w:rPr>
                    <w:pict>
                      <v:shape id="Resim 318" o:spid="_x0000_i1030" type="#_x0000_t75" style="width:104.25pt;height:82.5pt;visibility:visible">
                        <v:imagedata r:id="rId8" o:title=""/>
                      </v:shape>
                    </w:pict>
                  </w:r>
                </w:p>
              </w:txbxContent>
            </v:textbox>
          </v:shape>
        </w:pict>
      </w:r>
    </w:p>
    <w:p w:rsidR="00C41BC5" w:rsidRDefault="00C41BC5" w:rsidP="00EA1411">
      <w:pPr>
        <w:ind w:hanging="851"/>
      </w:pPr>
    </w:p>
    <w:p w:rsidR="00C41BC5" w:rsidRDefault="00C41BC5" w:rsidP="00EA1411">
      <w:pPr>
        <w:ind w:hanging="851"/>
      </w:pPr>
    </w:p>
    <w:p w:rsidR="00C41BC5" w:rsidRDefault="00C41BC5" w:rsidP="00EA1411">
      <w:pPr>
        <w:ind w:hanging="851"/>
      </w:pPr>
      <w:r>
        <w:rPr>
          <w:noProof/>
          <w:lang w:eastAsia="tr-TR"/>
        </w:rPr>
        <w:pict>
          <v:shape id="Metin Kutusu 25" o:spid="_x0000_s1032" type="#_x0000_t202" style="position:absolute;margin-left:113.95pt;margin-top:24.8pt;width:115.2pt;height:42pt;z-index:251436032;visibility:visible" filled="f" stroked="f" strokeweight=".5pt">
            <v:textbox>
              <w:txbxContent>
                <w:p w:rsidR="00C41BC5" w:rsidRPr="00683702" w:rsidRDefault="00C41BC5" w:rsidP="00683702">
                  <w:pPr>
                    <w:jc w:val="center"/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</w:pPr>
                  <w:r w:rsidRPr="00683702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l</w:t>
                  </w:r>
                  <w:r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  <w:t>imon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4" o:spid="_x0000_s1033" type="#_x0000_t202" style="position:absolute;margin-left:-19.25pt;margin-top:24.8pt;width:115.2pt;height:42pt;z-index:251435008;visibility:visible" filled="f" stroked="f" strokeweight=".5pt">
            <v:textbox>
              <w:txbxContent>
                <w:p w:rsidR="00C41BC5" w:rsidRPr="00683702" w:rsidRDefault="00C41BC5" w:rsidP="00683702">
                  <w:pPr>
                    <w:jc w:val="center"/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</w:pPr>
                  <w:r w:rsidRPr="00683702"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  <w:t>çi</w:t>
                  </w:r>
                  <w:r w:rsidRPr="00683702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l</w:t>
                  </w:r>
                  <w:r w:rsidRPr="00683702"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  <w:t>ek</w:t>
                  </w:r>
                </w:p>
              </w:txbxContent>
            </v:textbox>
          </v:shape>
        </w:pict>
      </w:r>
    </w:p>
    <w:p w:rsidR="00C41BC5" w:rsidRDefault="00C41BC5" w:rsidP="00EA1411">
      <w:pPr>
        <w:ind w:hanging="851"/>
      </w:pPr>
    </w:p>
    <w:p w:rsidR="00C41BC5" w:rsidRDefault="00C41BC5" w:rsidP="00683702">
      <w:pPr>
        <w:rPr>
          <w:sz w:val="10"/>
          <w:szCs w:val="10"/>
        </w:rPr>
      </w:pPr>
    </w:p>
    <w:p w:rsidR="00C41BC5" w:rsidRDefault="00C41BC5" w:rsidP="00683702">
      <w:r>
        <w:rPr>
          <w:noProof/>
          <w:lang w:eastAsia="tr-TR"/>
        </w:rPr>
        <w:pict>
          <v:shape id="Metin Kutusu 26" o:spid="_x0000_s1034" type="#_x0000_t202" style="position:absolute;margin-left:379.75pt;margin-top:19.05pt;width:115.2pt;height:93.6pt;z-index:251437056;visibility:visible" filled="f" strokecolor="red" strokeweight="2pt">
            <v:textbox>
              <w:txbxContent>
                <w:p w:rsidR="00C41BC5" w:rsidRDefault="00C41BC5">
                  <w:r w:rsidRPr="00455A62">
                    <w:rPr>
                      <w:noProof/>
                      <w:lang w:eastAsia="tr-TR"/>
                    </w:rPr>
                    <w:pict>
                      <v:shape id="Resim 319" o:spid="_x0000_i1032" type="#_x0000_t75" style="width:84pt;height:84pt;visibility:visible">
                        <v:imagedata r:id="rId9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0" o:spid="_x0000_s1035" type="#_x0000_t202" style="position:absolute;margin-left:246.3pt;margin-top:19.05pt;width:115.2pt;height:93.6pt;z-index:251431936;visibility:visible" filled="f" strokecolor="red" strokeweight="2pt">
            <v:textbox>
              <w:txbxContent>
                <w:p w:rsidR="00C41BC5" w:rsidRDefault="00C41BC5">
                  <w:r w:rsidRPr="00455A62">
                    <w:rPr>
                      <w:noProof/>
                      <w:lang w:eastAsia="tr-TR"/>
                    </w:rPr>
                    <w:pict>
                      <v:shape id="Resim 320" o:spid="_x0000_i1034" type="#_x0000_t75" style="width:102.75pt;height:81pt;visibility:visible">
                        <v:imagedata r:id="rId10" o:title="" croptop="2623f" cropbottom="3692f" cropleft=".0625" cropright="9353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1" o:spid="_x0000_s1036" type="#_x0000_t202" style="position:absolute;margin-left:113.95pt;margin-top:19.05pt;width:115.2pt;height:93.6pt;z-index:251432960;visibility:visible" filled="f" strokecolor="red" strokeweight="2pt">
            <v:textbox>
              <w:txbxContent>
                <w:p w:rsidR="00C41BC5" w:rsidRDefault="00C41BC5" w:rsidP="00683702">
                  <w:pPr>
                    <w:jc w:val="center"/>
                  </w:pPr>
                  <w:r w:rsidRPr="00455A62">
                    <w:rPr>
                      <w:noProof/>
                      <w:lang w:eastAsia="tr-TR"/>
                    </w:rPr>
                    <w:pict>
                      <v:shape id="Resim 321" o:spid="_x0000_i1036" type="#_x0000_t75" style="width:84.75pt;height:81pt;visibility:visible">
                        <v:imagedata r:id="rId11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2" o:spid="_x0000_s1037" type="#_x0000_t202" style="position:absolute;margin-left:-19.25pt;margin-top:19.65pt;width:115.2pt;height:93.6pt;z-index:251433984;visibility:visible" filled="f" strokecolor="red" strokeweight="2pt">
            <v:textbox>
              <w:txbxContent>
                <w:p w:rsidR="00C41BC5" w:rsidRDefault="00C41BC5">
                  <w:r w:rsidRPr="00455A62">
                    <w:rPr>
                      <w:noProof/>
                      <w:lang w:eastAsia="tr-TR"/>
                    </w:rPr>
                    <w:pict>
                      <v:shape id="Resim 322" o:spid="_x0000_i1038" type="#_x0000_t75" style="width:99pt;height:84.75pt;visibility:visible">
                        <v:imagedata r:id="rId12" o:title=""/>
                      </v:shape>
                    </w:pict>
                  </w:r>
                </w:p>
              </w:txbxContent>
            </v:textbox>
          </v:shape>
        </w:pict>
      </w:r>
    </w:p>
    <w:p w:rsidR="00C41BC5" w:rsidRDefault="00C41BC5" w:rsidP="00EA1411">
      <w:pPr>
        <w:ind w:hanging="851"/>
      </w:pPr>
    </w:p>
    <w:p w:rsidR="00C41BC5" w:rsidRDefault="00C41BC5" w:rsidP="00EA1411">
      <w:pPr>
        <w:ind w:hanging="851"/>
      </w:pPr>
    </w:p>
    <w:p w:rsidR="00C41BC5" w:rsidRDefault="00C41BC5" w:rsidP="00EA1411">
      <w:pPr>
        <w:ind w:hanging="851"/>
      </w:pPr>
    </w:p>
    <w:p w:rsidR="00C41BC5" w:rsidRDefault="00C41BC5" w:rsidP="00EA1411">
      <w:pPr>
        <w:ind w:hanging="851"/>
      </w:pPr>
      <w:r>
        <w:rPr>
          <w:noProof/>
          <w:lang w:eastAsia="tr-TR"/>
        </w:rPr>
        <w:pict>
          <v:shape id="Metin Kutusu 29" o:spid="_x0000_s1038" type="#_x0000_t202" style="position:absolute;margin-left:249.3pt;margin-top:15.9pt;width:115.2pt;height:46.8pt;z-index:251440128;visibility:visible" filled="f" stroked="f" strokeweight=".5pt">
            <v:textbox>
              <w:txbxContent>
                <w:p w:rsidR="00C41BC5" w:rsidRPr="00683702" w:rsidRDefault="00C41BC5" w:rsidP="00683702">
                  <w:pPr>
                    <w:jc w:val="center"/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</w:pPr>
                  <w:r w:rsidRPr="00683702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l</w:t>
                  </w:r>
                  <w:r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  <w:t>ey</w:t>
                  </w:r>
                  <w:r w:rsidRPr="00683702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l</w:t>
                  </w:r>
                  <w:r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  <w:t>ek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0" o:spid="_x0000_s1039" type="#_x0000_t202" style="position:absolute;margin-left:379.75pt;margin-top:11.1pt;width:115.2pt;height:46.8pt;z-index:251441152;visibility:visible" filled="f" stroked="f" strokeweight=".5pt">
            <v:textbox>
              <w:txbxContent>
                <w:p w:rsidR="00C41BC5" w:rsidRPr="00683702" w:rsidRDefault="00C41BC5" w:rsidP="00683702">
                  <w:pPr>
                    <w:jc w:val="center"/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</w:pPr>
                  <w:r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  <w:t>yı</w:t>
                  </w:r>
                  <w:r w:rsidRPr="00683702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l</w:t>
                  </w:r>
                  <w:r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  <w:t>an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8" o:spid="_x0000_s1040" type="#_x0000_t202" style="position:absolute;margin-left:114.55pt;margin-top:11.7pt;width:115.2pt;height:42pt;z-index:251439104;visibility:visible" filled="f" stroked="f" strokeweight=".5pt">
            <v:textbox>
              <w:txbxContent>
                <w:p w:rsidR="00C41BC5" w:rsidRPr="00683702" w:rsidRDefault="00C41BC5" w:rsidP="00683702">
                  <w:pPr>
                    <w:jc w:val="center"/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</w:pPr>
                  <w:r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  <w:t>e</w:t>
                  </w:r>
                  <w:r w:rsidRPr="00683702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l</w:t>
                  </w:r>
                  <w:r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  <w:t>ma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7" o:spid="_x0000_s1041" type="#_x0000_t202" style="position:absolute;margin-left:-19.25pt;margin-top:11.7pt;width:115.2pt;height:42pt;z-index:251438080;visibility:visible" filled="f" stroked="f" strokeweight=".5pt">
            <v:textbox>
              <w:txbxContent>
                <w:p w:rsidR="00C41BC5" w:rsidRPr="00683702" w:rsidRDefault="00C41BC5" w:rsidP="00683702">
                  <w:pPr>
                    <w:jc w:val="center"/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</w:pPr>
                  <w:r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  <w:t>as</w:t>
                  </w:r>
                  <w:r w:rsidRPr="00683702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l</w:t>
                  </w:r>
                  <w:r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  <w:t>an</w:t>
                  </w:r>
                </w:p>
              </w:txbxContent>
            </v:textbox>
          </v:shape>
        </w:pict>
      </w:r>
    </w:p>
    <w:p w:rsidR="00C41BC5" w:rsidRDefault="00C41BC5" w:rsidP="00EA1411">
      <w:pPr>
        <w:ind w:hanging="851"/>
      </w:pPr>
    </w:p>
    <w:p w:rsidR="00C41BC5" w:rsidRDefault="00C41BC5" w:rsidP="00EA1411">
      <w:pPr>
        <w:ind w:hanging="851"/>
      </w:pPr>
      <w:r>
        <w:rPr>
          <w:noProof/>
          <w:lang w:eastAsia="tr-TR"/>
        </w:rPr>
        <w:pict>
          <v:shape id="Metin Kutusu 57" o:spid="_x0000_s1042" type="#_x0000_t202" style="position:absolute;margin-left:266.95pt;margin-top:8.85pt;width:109.2pt;height:92.4pt;z-index:251454464;visibility:visible" filled="f" stroked="f" strokeweight=".5pt">
            <v:textbox>
              <w:txbxContent>
                <w:p w:rsidR="00C41BC5" w:rsidRDefault="00C41BC5">
                  <w:r w:rsidRPr="00455A62">
                    <w:rPr>
                      <w:noProof/>
                      <w:lang w:eastAsia="tr-TR"/>
                    </w:rPr>
                    <w:pict>
                      <v:shape id="Resim 323" o:spid="_x0000_i1040" type="#_x0000_t75" style="width:87.75pt;height:137.25pt;visibility:visible">
                        <v:imagedata r:id="rId13" o:title=""/>
                        <o:lock v:ext="edit" aspectratio="f"/>
                      </v:shape>
                    </w:pict>
                  </w:r>
                </w:p>
              </w:txbxContent>
            </v:textbox>
          </v:shape>
        </w:pict>
      </w:r>
    </w:p>
    <w:p w:rsidR="00C41BC5" w:rsidRDefault="00C41BC5" w:rsidP="00EA1411">
      <w:pPr>
        <w:ind w:hanging="851"/>
      </w:pPr>
      <w:r>
        <w:rPr>
          <w:noProof/>
          <w:lang w:eastAsia="tr-TR"/>
        </w:rPr>
        <w:pict>
          <v:roundrect id="Yuvarlatılmış Dikdörtgen 53" o:spid="_x0000_s1043" style="position:absolute;margin-left:89.35pt;margin-top:7.2pt;width:230.4pt;height:52.8pt;z-index:251452416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55" o:spid="_x0000_s1044" type="#_x0000_t202" style="position:absolute;margin-left:96pt;margin-top:7pt;width:185.4pt;height:48.6pt;z-index:251453440;visibility:visible" filled="f" stroked="f" strokeweight=".5pt">
            <v:textbox>
              <w:txbxContent>
                <w:p w:rsidR="00C41BC5" w:rsidRPr="007226AB" w:rsidRDefault="00C41BC5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</w:t>
                  </w:r>
                </w:p>
              </w:txbxContent>
            </v:textbox>
          </v:shape>
        </w:pict>
      </w:r>
    </w:p>
    <w:p w:rsidR="00C41BC5" w:rsidRDefault="00C41BC5" w:rsidP="00EA1411">
      <w:pPr>
        <w:ind w:hanging="851"/>
      </w:pPr>
    </w:p>
    <w:p w:rsidR="00C41BC5" w:rsidRDefault="00C41BC5" w:rsidP="00EA1411">
      <w:pPr>
        <w:ind w:hanging="851"/>
      </w:pPr>
    </w:p>
    <w:p w:rsidR="00C41BC5" w:rsidRDefault="00C41BC5" w:rsidP="00164626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İkizkenar Üçgen 34" o:spid="_x0000_s1045" type="#_x0000_t5" style="position:absolute;margin-left:-24.1pt;margin-top:13.3pt;width:31.2pt;height:10.8pt;z-index:25144320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35" o:spid="_x0000_s1046" style="position:absolute;margin-left:-24.15pt;margin-top:24.55pt;width:31.2pt;height:27.85pt;z-index:25144422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37" o:spid="_x0000_s1047" style="position:absolute;margin-left:-10.85pt;margin-top:27.7pt;width:6pt;height:12pt;z-index:25144627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2" o:spid="_x0000_s1048" style="position:absolute;z-index:25145139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1" o:spid="_x0000_s1049" style="position:absolute;z-index:25145036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0" o:spid="_x0000_s1050" style="position:absolute;z-index:25144934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46" o:spid="_x0000_s1051" style="position:absolute;z-index:25144832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45" o:spid="_x0000_s1052" style="position:absolute;z-index:25144729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36" o:spid="_x0000_s1053" style="position:absolute;z-index:251445248;visibility:visible" from="-24.05pt,40.4pt" to="7.15pt,40.4pt" strokecolor="#365f91" strokeweight="1.5pt"/>
        </w:pict>
      </w:r>
      <w:r>
        <w:rPr>
          <w:noProof/>
          <w:lang w:eastAsia="tr-TR"/>
        </w:rPr>
        <w:pict>
          <v:shape id="Resim 31" o:spid="_x0000_s1054" type="#_x0000_t75" alt="güzel yazı" style="position:absolute;margin-left:-27.65pt;margin-top:9.8pt;width:519.6pt;height:46.2pt;z-index:-251874304;visibility:visible">
            <v:imagedata r:id="rId14" o:title=""/>
          </v:shape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llllllllllllllll</w:t>
      </w:r>
    </w:p>
    <w:p w:rsidR="00C41BC5" w:rsidRPr="00645344" w:rsidRDefault="00C41BC5" w:rsidP="00164626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rect id="Dikdörtgen 68" o:spid="_x0000_s1055" style="position:absolute;margin-left:-24.05pt;margin-top:24pt;width:31.2pt;height:28.8pt;z-index:251457536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65" o:spid="_x0000_s1056" type="#_x0000_t5" style="position:absolute;margin-left:-24.05pt;margin-top:13pt;width:31.2pt;height:10.8pt;z-index:251456512;visibility:visible;v-text-anchor:middle" filled="f" strokecolor="#243f60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 xml:space="preserve">    L LLLLLLLLL</w:t>
      </w:r>
      <w:r>
        <w:rPr>
          <w:noProof/>
          <w:lang w:eastAsia="tr-TR"/>
        </w:rPr>
        <w:pict>
          <v:line id="Düz Bağlayıcı 60" o:spid="_x0000_s1057" style="position:absolute;z-index:251463680;visibility:visible;mso-position-horizontal-relative:text;mso-position-vertical-relative:text" from="-15.5pt,47.85pt" to="-11.85pt,47.85pt" strokecolor="#4579b8"/>
        </w:pict>
      </w:r>
      <w:r>
        <w:rPr>
          <w:noProof/>
          <w:lang w:eastAsia="tr-TR"/>
        </w:rPr>
        <w:pict>
          <v:line id="Düz Bağlayıcı 61" o:spid="_x0000_s1058" style="position:absolute;z-index:251464704;visibility:visible;mso-position-horizontal-relative:text;mso-position-vertical-relative:text" from="-12.1pt,47.8pt" to="-12.1pt,51.45pt" strokecolor="#4579b8"/>
        </w:pict>
      </w:r>
      <w:r>
        <w:rPr>
          <w:noProof/>
          <w:lang w:eastAsia="tr-TR"/>
        </w:rPr>
        <w:pict>
          <v:line id="Düz Bağlayıcı 62" o:spid="_x0000_s1059" style="position:absolute;z-index:251462656;visibility:visible;mso-position-horizontal-relative:text;mso-position-vertical-relative:text" from="-15.5pt,44.35pt" to="-15.5pt,48pt" strokecolor="#4579b8"/>
        </w:pict>
      </w:r>
      <w:r>
        <w:rPr>
          <w:noProof/>
          <w:lang w:eastAsia="tr-TR"/>
        </w:rPr>
        <w:pict>
          <v:line id="Düz Bağlayıcı 63" o:spid="_x0000_s1060" style="position:absolute;z-index:251461632;visibility:visible;mso-position-horizontal-relative:text;mso-position-vertical-relative:text" from="-19.15pt,44.25pt" to="-15.5pt,44.25pt" strokecolor="#4579b8"/>
        </w:pict>
      </w:r>
      <w:r>
        <w:rPr>
          <w:noProof/>
          <w:lang w:eastAsia="tr-TR"/>
        </w:rPr>
        <w:pict>
          <v:line id="Düz Bağlayıcı 64" o:spid="_x0000_s1061" style="position:absolute;z-index:251460608;visibility:visible;mso-position-horizontal-relative:text;mso-position-vertical-relative:text" from="-19.15pt,40.6pt" to="-19.15pt,44.25pt" strokecolor="#4579b8"/>
        </w:pict>
      </w:r>
      <w:r>
        <w:rPr>
          <w:noProof/>
          <w:lang w:eastAsia="tr-TR"/>
        </w:rPr>
        <w:pict>
          <v:rect id="Dikdörtgen 66" o:spid="_x0000_s1062" style="position:absolute;margin-left:-10.85pt;margin-top:28.15pt;width:6pt;height:12pt;z-index:251459584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67" o:spid="_x0000_s1063" style="position:absolute;z-index:251458560;visibility:visible;mso-position-horizontal-relative:text;mso-position-vertical-relative:text" from="-24.05pt,40.4pt" to="7.15pt,40.4pt" strokecolor="#365f91" strokeweight="1.5pt"/>
        </w:pict>
      </w:r>
      <w:r>
        <w:rPr>
          <w:noProof/>
          <w:lang w:eastAsia="tr-TR"/>
        </w:rPr>
        <w:pict>
          <v:shape id="Resim 69" o:spid="_x0000_s1064" type="#_x0000_t75" alt="güzel yazı" style="position:absolute;margin-left:-27.65pt;margin-top:9.8pt;width:519.6pt;height:46.2pt;z-index:-251860992;visibility:visible;mso-position-horizontal-relative:text;mso-position-vertical-relative:text">
            <v:imagedata r:id="rId14" o:title=""/>
          </v:shape>
        </w:pict>
      </w:r>
    </w:p>
    <w:p w:rsidR="00C41BC5" w:rsidRDefault="00C41BC5" w:rsidP="00164626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line id="Düz Bağlayıcı 72" o:spid="_x0000_s1065" style="position:absolute;z-index:251472896;visibility:visible" from="-15.5pt,44.7pt" to="-15.5pt,48.35pt" strokecolor="#4579b8"/>
        </w:pict>
      </w:r>
      <w:r>
        <w:rPr>
          <w:noProof/>
          <w:lang w:eastAsia="tr-TR"/>
        </w:rPr>
        <w:pict>
          <v:line id="Düz Bağlayıcı 71" o:spid="_x0000_s1066" style="position:absolute;z-index:251474944;visibility:visible" from="-12.1pt,48.15pt" to="-12.1pt,51.8pt" strokecolor="#4579b8"/>
        </w:pict>
      </w:r>
      <w:r>
        <w:rPr>
          <w:noProof/>
          <w:lang w:eastAsia="tr-TR"/>
        </w:rPr>
        <w:pict>
          <v:rect id="Dikdörtgen 78" o:spid="_x0000_s1067" style="position:absolute;margin-left:-24.05pt;margin-top:24pt;width:31.2pt;height:28.8pt;z-index:251467776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75" o:spid="_x0000_s1068" type="#_x0000_t5" style="position:absolute;margin-left:-23.9pt;margin-top:13.4pt;width:31.2pt;height:10.8pt;z-index:251466752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70" o:spid="_x0000_s1069" style="position:absolute;z-index:251473920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3" o:spid="_x0000_s1070" style="position:absolute;z-index:251471872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4" o:spid="_x0000_s1071" style="position:absolute;z-index:251470848;visibility:visible" from="-19.15pt,40.6pt" to="-19.15pt,44.25pt" strokecolor="#4579b8" strokeweight="1.5pt"/>
        </w:pict>
      </w:r>
      <w:r>
        <w:rPr>
          <w:noProof/>
          <w:lang w:eastAsia="tr-TR"/>
        </w:rPr>
        <w:pict>
          <v:rect id="Dikdörtgen 76" o:spid="_x0000_s1072" style="position:absolute;margin-left:-10.85pt;margin-top:28.15pt;width:6pt;height:12pt;z-index:251469824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77" o:spid="_x0000_s1073" style="position:absolute;z-index:251468800;visibility:visible" from="-24.05pt,40.4pt" to="7.15pt,40.4pt" strokecolor="#365f91" strokeweight="1.5pt"/>
        </w:pict>
      </w:r>
      <w:r>
        <w:rPr>
          <w:noProof/>
          <w:lang w:eastAsia="tr-TR"/>
        </w:rPr>
        <w:pict>
          <v:shape id="Resim 79" o:spid="_x0000_s1074" type="#_x0000_t75" alt="güzel yazı" style="position:absolute;margin-left:-27.65pt;margin-top:9.8pt;width:519.6pt;height:46.2pt;z-index:-251850752;visibility:visible">
            <v:imagedata r:id="rId14" o:title=""/>
          </v:shape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LlLlLlLlLlLl</w:t>
      </w:r>
    </w:p>
    <w:p w:rsidR="00C41BC5" w:rsidRDefault="00C41BC5" w:rsidP="00164626">
      <w:pPr>
        <w:spacing w:after="0"/>
        <w:ind w:right="-426" w:hanging="851"/>
        <w:rPr>
          <w:rFonts w:ascii="Hand writing Mutlu" w:hAnsi="Hand writing Mutlu" w:cs="Hand writing Mutlu"/>
          <w:sz w:val="72"/>
          <w:szCs w:val="72"/>
        </w:rPr>
      </w:pPr>
      <w:r>
        <w:rPr>
          <w:noProof/>
          <w:lang w:eastAsia="tr-TR"/>
        </w:rPr>
        <w:pict>
          <v:rect id="Dikdörtgen 81" o:spid="_x0000_s1075" style="position:absolute;margin-left:-24.15pt;margin-top:24.1pt;width:31.2pt;height:27.85pt;z-index:251478016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80" o:spid="_x0000_s1076" type="#_x0000_t5" style="position:absolute;margin-left:-24.1pt;margin-top:13.3pt;width:31.2pt;height:10.8pt;z-index:25147699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2" o:spid="_x0000_s1077" style="position:absolute;margin-left:-10.85pt;margin-top:27.7pt;width:6pt;height:12pt;z-index:251480064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3" o:spid="_x0000_s1078" style="position:absolute;z-index:251485184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4" o:spid="_x0000_s1079" style="position:absolute;z-index:251484160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5" o:spid="_x0000_s1080" style="position:absolute;z-index:251483136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6" o:spid="_x0000_s1081" style="position:absolute;z-index:251482112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7" o:spid="_x0000_s1082" style="position:absolute;z-index:251481088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8" o:spid="_x0000_s1083" style="position:absolute;z-index:251479040;visibility:visible" from="-24.05pt,40.4pt" to="7.15pt,40.4pt" strokecolor="#365f91" strokeweight="1.5pt"/>
        </w:pict>
      </w:r>
      <w:r>
        <w:rPr>
          <w:noProof/>
          <w:lang w:eastAsia="tr-TR"/>
        </w:rPr>
        <w:pict>
          <v:shape id="Resim 89" o:spid="_x0000_s1084" type="#_x0000_t75" alt="güzel yazı" style="position:absolute;margin-left:-27.65pt;margin-top:9.8pt;width:519.6pt;height:46.2pt;z-index:-251840512;visibility:visible">
            <v:imagedata r:id="rId14" o:title=""/>
          </v:shape>
        </w:pict>
      </w:r>
      <w:r>
        <w:rPr>
          <w:rFonts w:ascii="Hand writing Mutlu" w:hAnsi="Hand writing Mutlu" w:cs="Hand writing Mutlu"/>
          <w:sz w:val="72"/>
          <w:szCs w:val="72"/>
        </w:rPr>
        <w:t xml:space="preserve">    L</w:t>
      </w:r>
    </w:p>
    <w:p w:rsidR="00C41BC5" w:rsidRPr="00645344" w:rsidRDefault="00C41BC5" w:rsidP="00164626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shape id="İkizkenar Üçgen 90" o:spid="_x0000_s1085" type="#_x0000_t5" style="position:absolute;margin-left:-24.1pt;margin-top:13.3pt;width:31.2pt;height:10.8pt;z-index:25148723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91" o:spid="_x0000_s1086" style="position:absolute;margin-left:-24.15pt;margin-top:24.55pt;width:31.2pt;height:27.85pt;z-index:25148825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92" o:spid="_x0000_s1087" style="position:absolute;margin-left:-10.85pt;margin-top:27.7pt;width:6pt;height:12pt;z-index:251490304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93" o:spid="_x0000_s1088" style="position:absolute;z-index:251495424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94" o:spid="_x0000_s1089" style="position:absolute;z-index:251494400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95" o:spid="_x0000_s1090" style="position:absolute;z-index:251493376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96" o:spid="_x0000_s1091" style="position:absolute;z-index:251492352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97" o:spid="_x0000_s1092" style="position:absolute;z-index:251491328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98" o:spid="_x0000_s1093" style="position:absolute;z-index:251489280;visibility:visible" from="-24.05pt,40.4pt" to="7.15pt,40.4pt" strokecolor="#365f91" strokeweight="1.5pt"/>
        </w:pict>
      </w:r>
      <w:r>
        <w:rPr>
          <w:noProof/>
          <w:lang w:eastAsia="tr-TR"/>
        </w:rPr>
        <w:pict>
          <v:shape id="Resim 99" o:spid="_x0000_s1094" type="#_x0000_t75" alt="güzel yazı" style="position:absolute;margin-left:-27.65pt;margin-top:9.8pt;width:519.6pt;height:46.2pt;z-index:-251830272;visibility:visible">
            <v:imagedata r:id="rId14" o:title=""/>
          </v:shape>
        </w:pict>
      </w:r>
      <w:r>
        <w:rPr>
          <w:rFonts w:ascii="Hand writing Mutlu" w:hAnsi="Hand writing Mutlu" w:cs="Hand writing Mutlu"/>
          <w:sz w:val="72"/>
          <w:szCs w:val="72"/>
        </w:rPr>
        <w:t>l</w:t>
      </w:r>
    </w:p>
    <w:p w:rsidR="00C41BC5" w:rsidRDefault="00C41BC5" w:rsidP="00EA1411">
      <w:pPr>
        <w:ind w:hanging="851"/>
      </w:pPr>
    </w:p>
    <w:p w:rsidR="00C41BC5" w:rsidRDefault="00C41BC5" w:rsidP="00EA1411">
      <w:pPr>
        <w:ind w:hanging="851"/>
      </w:pPr>
      <w:r>
        <w:rPr>
          <w:noProof/>
          <w:lang w:eastAsia="tr-TR"/>
        </w:rPr>
        <w:pict>
          <v:shape id="Metin Kutusu 108" o:spid="_x0000_s1095" type="#_x0000_t202" style="position:absolute;margin-left:23.8pt;margin-top:-25.4pt;width:97.7pt;height:93.6pt;z-index:251499520;visibility:visible" filled="f" stroked="f" strokeweight="2pt">
            <v:textbox>
              <w:txbxContent>
                <w:p w:rsidR="00C41BC5" w:rsidRDefault="00C41BC5" w:rsidP="00F1011C">
                  <w:r w:rsidRPr="00455A62">
                    <w:rPr>
                      <w:noProof/>
                      <w:lang w:eastAsia="tr-TR"/>
                    </w:rPr>
                    <w:pict>
                      <v:shape id="Resim 324" o:spid="_x0000_i1042" type="#_x0000_t75" style="width:70.5pt;height:67.5pt;visibility:visible">
                        <v:imagedata r:id="rId15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0" o:spid="_x0000_s1096" type="#_x0000_t202" style="position:absolute;margin-left:152.9pt;margin-top:-12.15pt;width:192.65pt;height:48.6pt;z-index:251496448;visibility:visible" filled="f" stroked="f" strokeweight=".5pt">
            <v:textbox>
              <w:txbxContent>
                <w:p w:rsidR="00C41BC5" w:rsidRPr="007226AB" w:rsidRDefault="00C41BC5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Birleştirelim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101" o:spid="_x0000_s1097" style="position:absolute;margin-left:132.7pt;margin-top:-13.6pt;width:230.4pt;height:52.8pt;z-index:251497472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105" o:spid="_x0000_s1098" type="#_x0000_t202" style="position:absolute;margin-left:367.95pt;margin-top:-37pt;width:97.7pt;height:93.6pt;z-index:251498496;visibility:visible" filled="f" stroked="f" strokeweight="2pt">
            <v:textbox>
              <w:txbxContent>
                <w:p w:rsidR="00C41BC5" w:rsidRDefault="00C41BC5" w:rsidP="00F1011C">
                  <w:r w:rsidRPr="00455A62">
                    <w:rPr>
                      <w:noProof/>
                      <w:lang w:eastAsia="tr-TR"/>
                    </w:rPr>
                    <w:pict>
                      <v:shape id="Resim 325" o:spid="_x0000_i1044" type="#_x0000_t75" style="width:76.5pt;height:87pt;visibility:visible">
                        <v:imagedata r:id="rId16" o:title=""/>
                      </v:shape>
                    </w:pict>
                  </w:r>
                </w:p>
              </w:txbxContent>
            </v:textbox>
          </v:shape>
        </w:pict>
      </w:r>
    </w:p>
    <w:p w:rsidR="00C41BC5" w:rsidRDefault="00C41BC5" w:rsidP="00317A92">
      <w:pPr>
        <w:ind w:left="3542" w:hanging="142"/>
      </w:pP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20" o:spid="_x0000_s1099" type="#_x0000_t32" style="position:absolute;left:0;text-align:left;margin-left:187.5pt;margin-top:32.65pt;width:40.25pt;height:8.1pt;z-index:251502592;visibility:visible" strokeweight="2.25pt">
            <v:stroke endarrow="open"/>
          </v:shape>
        </w:pict>
      </w:r>
      <w:r>
        <w:rPr>
          <w:noProof/>
          <w:lang w:eastAsia="tr-TR"/>
        </w:rPr>
        <w:pict>
          <v:shape id="Metin Kutusu 118" o:spid="_x0000_s1100" type="#_x0000_t202" style="position:absolute;left:0;text-align:left;margin-left:244.1pt;margin-top:21.25pt;width:1in;height:58.05pt;z-index:251500544;visibility:visible" filled="f" stroked="f" strokeweight=".5pt">
            <v:textbox>
              <w:txbxContent>
                <w:p w:rsidR="00C41BC5" w:rsidRDefault="00C41BC5">
                  <w:r w:rsidRPr="00455A62">
                    <w:rPr>
                      <w:noProof/>
                      <w:lang w:eastAsia="tr-TR"/>
                    </w:rPr>
                    <w:pict>
                      <v:shape id="Resim 326" o:spid="_x0000_i1046" type="#_x0000_t75" style="width:39pt;height:36pt;visibility:visible">
                        <v:imagedata r:id="rId17" o:title="" croptop="8999f" cropbottom="10861f" cropleft="5708f" cropright="4193f"/>
                      </v:shape>
                    </w:pict>
                  </w:r>
                </w:p>
              </w:txbxContent>
            </v:textbox>
          </v:shape>
        </w:pict>
      </w:r>
    </w:p>
    <w:p w:rsidR="00C41BC5" w:rsidRDefault="00C41BC5" w:rsidP="00317A92">
      <w:pPr>
        <w:ind w:left="3542" w:hanging="142"/>
      </w:pPr>
      <w:r w:rsidRPr="00455A62">
        <w:rPr>
          <w:noProof/>
          <w:lang w:eastAsia="tr-TR"/>
        </w:rPr>
        <w:pict>
          <v:shape id="Resim 112" o:spid="_x0000_i1047" type="#_x0000_t75" style="width:17.25pt;height:18pt;visibility:visible">
            <v:imagedata r:id="rId18" o:title="" croptop="11963f" cropbottom="9310f" cropleft="5593f" cropright="6975f"/>
          </v:shape>
        </w:pict>
      </w:r>
      <w:r>
        <w:tab/>
      </w:r>
    </w:p>
    <w:p w:rsidR="00C41BC5" w:rsidRDefault="00C41BC5" w:rsidP="00317A92">
      <w:pPr>
        <w:ind w:left="3542" w:hanging="142"/>
      </w:pPr>
      <w:r>
        <w:rPr>
          <w:noProof/>
          <w:lang w:eastAsia="tr-TR"/>
        </w:rPr>
        <w:pict>
          <v:shape id="Metin Kutusu 132" o:spid="_x0000_s1101" type="#_x0000_t202" style="position:absolute;left:0;text-align:left;margin-left:390.3pt;margin-top:46.5pt;width:69.4pt;height:84pt;z-index:251507712;visibility:visible" filled="f" stroked="f" strokeweight=".5pt">
            <v:textbox>
              <w:txbxContent>
                <w:p w:rsidR="00C41BC5" w:rsidRPr="00317A92" w:rsidRDefault="00C41BC5" w:rsidP="0081318E">
                  <w:pPr>
                    <w:rPr>
                      <w:rFonts w:ascii="Hand writing Mutlu" w:hAnsi="Hand writing Mutlu" w:cs="Hand writing Mutlu"/>
                      <w:b/>
                      <w:bCs/>
                      <w:sz w:val="100"/>
                      <w:szCs w:val="100"/>
                    </w:rPr>
                  </w:pPr>
                  <w:r w:rsidRPr="00317A92">
                    <w:rPr>
                      <w:rFonts w:ascii="Hand writing Mutlu" w:hAnsi="Hand writing Mutlu" w:cs="Hand writing Mutlu"/>
                      <w:b/>
                      <w:bCs/>
                      <w:sz w:val="100"/>
                      <w:szCs w:val="100"/>
                    </w:rPr>
                    <w:t>el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9" o:spid="_x0000_s1102" type="#_x0000_t202" style="position:absolute;left:0;text-align:left;margin-left:275.8pt;margin-top:44.45pt;width:95.1pt;height:88.7pt;z-index:251505664;visibility:visible" filled="f" stroked="f" strokeweight=".5pt">
            <v:textbox>
              <w:txbxContent>
                <w:p w:rsidR="00C41BC5" w:rsidRDefault="00C41BC5" w:rsidP="0081318E">
                  <w:r w:rsidRPr="009C6D49"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  <w:lang w:eastAsia="tr-TR"/>
                    </w:rPr>
                    <w:pict>
                      <v:shape id="rg_hi" o:spid="_x0000_i1049" type="#_x0000_t75" alt="http://t2.gstatic.com/images?q=tbn:ANd9GcRCJ0N54DOb71BIOxg1g1pJrGnJoOkAcrnFdZeyGNVBPqRk1MxV" style="width:72.75pt;height:67.5pt;visibility:visible">
                        <v:imagedata r:id="rId19" o:title="" croptop="4291f" cropbottom="8660f" cropleft="5981f" cropright="5029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7" o:spid="_x0000_s1103" type="#_x0000_t202" style="position:absolute;left:0;text-align:left;margin-left:196.65pt;margin-top:47.8pt;width:69.4pt;height:84pt;z-index:251506688;visibility:visible" filled="f" stroked="f" strokeweight=".5pt">
            <v:textbox>
              <w:txbxContent>
                <w:p w:rsidR="00C41BC5" w:rsidRPr="00317A92" w:rsidRDefault="00C41BC5" w:rsidP="0081318E">
                  <w:pPr>
                    <w:rPr>
                      <w:rFonts w:ascii="Hand writing Mutlu" w:hAnsi="Hand writing Mutlu" w:cs="Hand writing Mutlu"/>
                      <w:b/>
                      <w:bCs/>
                      <w:sz w:val="100"/>
                      <w:szCs w:val="100"/>
                    </w:rPr>
                  </w:pPr>
                  <w:r w:rsidRPr="00317A92">
                    <w:rPr>
                      <w:rFonts w:ascii="Hand writing Mutlu" w:hAnsi="Hand writing Mutlu" w:cs="Hand writing Mutlu"/>
                      <w:b/>
                      <w:bCs/>
                      <w:sz w:val="100"/>
                      <w:szCs w:val="100"/>
                    </w:rPr>
                    <w:t>el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1" o:spid="_x0000_s1104" type="#_x0000_t202" style="position:absolute;left:0;text-align:left;margin-left:78.95pt;margin-top:45.15pt;width:95.1pt;height:88.7pt;z-index:251503616;visibility:visible" filled="f" stroked="f" strokeweight=".5pt">
            <v:textbox>
              <w:txbxContent>
                <w:p w:rsidR="00C41BC5" w:rsidRDefault="00C41BC5">
                  <w:r w:rsidRPr="009C6D49"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  <w:lang w:eastAsia="tr-TR"/>
                    </w:rPr>
                    <w:pict>
                      <v:shape id="_x0000_i1051" type="#_x0000_t75" alt="http://t2.gstatic.com/images?q=tbn:ANd9GcRCJ0N54DOb71BIOxg1g1pJrGnJoOkAcrnFdZeyGNVBPqRk1MxV" style="width:72.75pt;height:67.5pt;visibility:visible">
                        <v:imagedata r:id="rId19" o:title="" croptop="4291f" cropbottom="8660f" cropleft="5981f" cropright="5029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4" o:spid="_x0000_s1105" type="#_x0000_t202" style="position:absolute;left:0;text-align:left;margin-left:-1.4pt;margin-top:45.3pt;width:69.4pt;height:84pt;z-index:251504640;visibility:visible" filled="f" stroked="f" strokeweight=".5pt">
            <v:textbox>
              <w:txbxContent>
                <w:p w:rsidR="00C41BC5" w:rsidRPr="00317A92" w:rsidRDefault="00C41BC5">
                  <w:pPr>
                    <w:rPr>
                      <w:rFonts w:ascii="Hand writing Mutlu" w:hAnsi="Hand writing Mutlu" w:cs="Hand writing Mutlu"/>
                      <w:b/>
                      <w:bCs/>
                      <w:sz w:val="100"/>
                      <w:szCs w:val="100"/>
                    </w:rPr>
                  </w:pPr>
                  <w:r w:rsidRPr="00317A92">
                    <w:rPr>
                      <w:rFonts w:ascii="Hand writing Mutlu" w:hAnsi="Hand writing Mutlu" w:cs="Hand writing Mutlu"/>
                      <w:b/>
                      <w:bCs/>
                      <w:sz w:val="100"/>
                      <w:szCs w:val="100"/>
                    </w:rPr>
                    <w:t>el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Düz Ok Bağlayıcısı 119" o:spid="_x0000_s1106" type="#_x0000_t32" style="position:absolute;left:0;text-align:left;margin-left:191.85pt;margin-top:3.9pt;width:39.45pt;height:14.45pt;flip:y;z-index:251501568;visibility:visible" strokeweight="2.25pt">
            <v:stroke endarrow="open"/>
          </v:shape>
        </w:pict>
      </w:r>
      <w:r w:rsidRPr="00455A62">
        <w:rPr>
          <w:noProof/>
          <w:lang w:eastAsia="tr-TR"/>
        </w:rPr>
        <w:pict>
          <v:shape id="Resim 113" o:spid="_x0000_i1052" type="#_x0000_t75" style="width:19.5pt;height:36pt;visibility:visible">
            <v:imagedata r:id="rId20" o:title="" croptop="8997f" cropbottom="5391f" cropleft="7417f" cropright="2630f"/>
          </v:shape>
        </w:pict>
      </w:r>
    </w:p>
    <w:p w:rsidR="00C41BC5" w:rsidRDefault="00C41BC5" w:rsidP="00317A92">
      <w:pPr>
        <w:ind w:left="3542" w:hanging="142"/>
      </w:pPr>
    </w:p>
    <w:p w:rsidR="00C41BC5" w:rsidRDefault="00C41BC5" w:rsidP="00317A92">
      <w:pPr>
        <w:ind w:left="3542" w:hanging="142"/>
      </w:pPr>
    </w:p>
    <w:p w:rsidR="00C41BC5" w:rsidRDefault="00C41BC5" w:rsidP="00317A92">
      <w:pPr>
        <w:ind w:left="3542" w:hanging="142"/>
      </w:pPr>
    </w:p>
    <w:p w:rsidR="00C41BC5" w:rsidRDefault="00C41BC5" w:rsidP="00317A92">
      <w:pPr>
        <w:ind w:hanging="142"/>
        <w:rPr>
          <w:i/>
          <w:iCs/>
        </w:rPr>
      </w:pPr>
      <w:r>
        <w:rPr>
          <w:noProof/>
          <w:lang w:eastAsia="tr-TR"/>
        </w:rPr>
        <w:pict>
          <v:shape id="Metin Kutusu 146" o:spid="_x0000_s1107" type="#_x0000_t202" style="position:absolute;margin-left:292.15pt;margin-top:9.85pt;width:109.2pt;height:99pt;z-index:251521024;visibility:visible" filled="f" stroked="f" strokeweight=".5pt">
            <v:textbox>
              <w:txbxContent>
                <w:p w:rsidR="00C41BC5" w:rsidRDefault="00C41BC5" w:rsidP="0081318E">
                  <w:r w:rsidRPr="00455A62">
                    <w:rPr>
                      <w:noProof/>
                      <w:lang w:eastAsia="tr-TR"/>
                    </w:rPr>
                    <w:pict>
                      <v:shape id="Resim 489" o:spid="_x0000_i1054" type="#_x0000_t75" style="width:75pt;height:79.5pt;visibility:visible">
                        <v:imagedata r:id="rId21" o:title="" croptop="-749f" cropbottom="-957f" cropright="-346f"/>
                        <o:lock v:ext="edit" aspectratio="f"/>
                      </v:shape>
                    </w:pict>
                  </w:r>
                </w:p>
              </w:txbxContent>
            </v:textbox>
          </v:shape>
        </w:pict>
      </w:r>
    </w:p>
    <w:p w:rsidR="00C41BC5" w:rsidRDefault="00C41BC5" w:rsidP="0081318E">
      <w:pPr>
        <w:ind w:hanging="851"/>
      </w:pPr>
      <w:r>
        <w:rPr>
          <w:noProof/>
          <w:lang w:eastAsia="tr-TR"/>
        </w:rPr>
        <w:pict>
          <v:roundrect id="Yuvarlatılmış Dikdörtgen 133" o:spid="_x0000_s1108" style="position:absolute;margin-left:89.45pt;margin-top:7.15pt;width:197.15pt;height:52.8pt;z-index:251518976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134" o:spid="_x0000_s1109" type="#_x0000_t202" style="position:absolute;margin-left:96pt;margin-top:7pt;width:185.4pt;height:48.6pt;z-index:251520000;visibility:visible" filled="f" stroked="f" strokeweight=".5pt">
            <v:textbox>
              <w:txbxContent>
                <w:p w:rsidR="00C41BC5" w:rsidRPr="007226AB" w:rsidRDefault="00C41BC5" w:rsidP="0081318E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</w:t>
                  </w:r>
                </w:p>
              </w:txbxContent>
            </v:textbox>
          </v:shape>
        </w:pict>
      </w:r>
    </w:p>
    <w:p w:rsidR="00C41BC5" w:rsidRDefault="00C41BC5" w:rsidP="0081318E">
      <w:pPr>
        <w:ind w:hanging="851"/>
      </w:pPr>
    </w:p>
    <w:p w:rsidR="00C41BC5" w:rsidRDefault="00C41BC5" w:rsidP="0081318E">
      <w:pPr>
        <w:ind w:hanging="851"/>
      </w:pPr>
    </w:p>
    <w:p w:rsidR="00C41BC5" w:rsidRDefault="00C41BC5" w:rsidP="0081318E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shape id="İkizkenar Üçgen 135" o:spid="_x0000_s1110" type="#_x0000_t5" style="position:absolute;margin-left:-24.1pt;margin-top:13.3pt;width:31.2pt;height:10.8pt;z-index:25150976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136" o:spid="_x0000_s1111" style="position:absolute;margin-left:-24.15pt;margin-top:24.55pt;width:31.2pt;height:27.85pt;z-index:25151078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137" o:spid="_x0000_s1112" style="position:absolute;margin-left:-10.85pt;margin-top:27.7pt;width:6pt;height:12pt;z-index:25151283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138" o:spid="_x0000_s1113" style="position:absolute;z-index:25151795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139" o:spid="_x0000_s1114" style="position:absolute;z-index:25151692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140" o:spid="_x0000_s1115" style="position:absolute;z-index:25151590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141" o:spid="_x0000_s1116" style="position:absolute;z-index:25151488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142" o:spid="_x0000_s1117" style="position:absolute;z-index:25151385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143" o:spid="_x0000_s1118" style="position:absolute;z-index:251511808;visibility:visible" from="-24.05pt,40.4pt" to="7.15pt,40.4pt" strokecolor="#365f91" strokeweight="1.5pt"/>
        </w:pict>
      </w:r>
      <w:r>
        <w:rPr>
          <w:noProof/>
          <w:lang w:eastAsia="tr-TR"/>
        </w:rPr>
        <w:pict>
          <v:shape id="Resim 144" o:spid="_x0000_s1119" type="#_x0000_t75" alt="güzel yazı" style="position:absolute;margin-left:-27.65pt;margin-top:9.8pt;width:519.6pt;height:46.2pt;z-index:-251807744;visibility:visible">
            <v:imagedata r:id="rId14" o:title=""/>
          </v:shape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elelelelelelelelelelel</w:t>
      </w:r>
    </w:p>
    <w:p w:rsidR="00C41BC5" w:rsidRDefault="00C41BC5" w:rsidP="006016E1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shape id="İkizkenar Üçgen 148" o:spid="_x0000_s1120" type="#_x0000_t5" style="position:absolute;margin-left:-24.1pt;margin-top:13.3pt;width:31.2pt;height:10.8pt;z-index:25152307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149" o:spid="_x0000_s1121" style="position:absolute;margin-left:-24.15pt;margin-top:24.55pt;width:31.2pt;height:27.85pt;z-index:25152409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150" o:spid="_x0000_s1122" style="position:absolute;margin-left:-10.85pt;margin-top:27.7pt;width:6pt;height:12pt;z-index:251526144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151" o:spid="_x0000_s1123" style="position:absolute;z-index:251531264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152" o:spid="_x0000_s1124" style="position:absolute;z-index:251530240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153" o:spid="_x0000_s1125" style="position:absolute;z-index:251529216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154" o:spid="_x0000_s1126" style="position:absolute;z-index:251528192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155" o:spid="_x0000_s1127" style="position:absolute;z-index:251527168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156" o:spid="_x0000_s1128" style="position:absolute;z-index:251525120;visibility:visible" from="-24.05pt,40.4pt" to="7.15pt,40.4pt" strokecolor="#365f91" strokeweight="1.5pt"/>
        </w:pict>
      </w:r>
      <w:r>
        <w:rPr>
          <w:noProof/>
          <w:lang w:eastAsia="tr-TR"/>
        </w:rPr>
        <w:pict>
          <v:shape id="Resim 157" o:spid="_x0000_s1129" type="#_x0000_t75" alt="güzel yazı" style="position:absolute;margin-left:-27.65pt;margin-top:9.8pt;width:519.6pt;height:46.2pt;z-index:-251794432;visibility:visible">
            <v:imagedata r:id="rId14" o:title=""/>
          </v:shape>
        </w:pict>
      </w:r>
      <w:r w:rsidRPr="006016E1">
        <w:rPr>
          <w:rFonts w:ascii="Hand writing Mutlu" w:hAnsi="Hand writing Mutlu" w:cs="Hand writing Mutlu"/>
          <w:sz w:val="72"/>
          <w:szCs w:val="72"/>
        </w:rPr>
        <w:t>el</w:t>
      </w:r>
      <w:r>
        <w:rPr>
          <w:rFonts w:ascii="Nurhan Uz" w:hAnsi="Nurhan Uz" w:cs="Nurhan Uz"/>
          <w:sz w:val="72"/>
          <w:szCs w:val="72"/>
        </w:rPr>
        <w:t>elelelelelelelelelel</w:t>
      </w:r>
    </w:p>
    <w:p w:rsidR="00C41BC5" w:rsidRDefault="00C41BC5" w:rsidP="006016E1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shape id="Metin Kutusu 208" o:spid="_x0000_s1130" type="#_x0000_t202" style="position:absolute;margin-left:443.9pt;margin-top:13.25pt;width:45.85pt;height:39.4pt;z-index:251583488;visibility:visible" strokeweight="1pt">
            <v:textbox>
              <w:txbxContent>
                <w:p w:rsidR="00C41BC5" w:rsidRDefault="00C41BC5">
                  <w:r w:rsidRPr="009C6D49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il_fi" o:spid="_x0000_i1056" type="#_x0000_t75" alt="http://us.cdn4.123rf.com/168nwm/candyman/candyman1007/candyman100700273/7433058-3d-open-hand.jpg" style="width:33pt;height:33pt;visibility:visible">
                        <v:imagedata r:id="rId22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İkizkenar Üçgen 158" o:spid="_x0000_s1131" type="#_x0000_t5" style="position:absolute;margin-left:-24.1pt;margin-top:13.3pt;width:31.2pt;height:10.8pt;z-index:25153331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159" o:spid="_x0000_s1132" style="position:absolute;margin-left:-24.15pt;margin-top:24.55pt;width:31.2pt;height:27.85pt;z-index:25153433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160" o:spid="_x0000_s1133" style="position:absolute;margin-left:-10.85pt;margin-top:27.7pt;width:6pt;height:12pt;z-index:251536384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161" o:spid="_x0000_s1134" style="position:absolute;z-index:251541504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162" o:spid="_x0000_s1135" style="position:absolute;z-index:251540480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163" o:spid="_x0000_s1136" style="position:absolute;z-index:251539456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164" o:spid="_x0000_s1137" style="position:absolute;z-index:251538432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165" o:spid="_x0000_s1138" style="position:absolute;z-index:251537408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166" o:spid="_x0000_s1139" style="position:absolute;z-index:251535360;visibility:visible" from="-24.05pt,40.4pt" to="7.15pt,40.4pt" strokecolor="#365f91" strokeweight="1.5pt"/>
        </w:pict>
      </w:r>
      <w:r>
        <w:rPr>
          <w:noProof/>
          <w:lang w:eastAsia="tr-TR"/>
        </w:rPr>
        <w:pict>
          <v:shape id="Resim 167" o:spid="_x0000_s1140" type="#_x0000_t75" alt="güzel yazı" style="position:absolute;margin-left:-27.65pt;margin-top:9.8pt;width:519.6pt;height:46.2pt;z-index:-251784192;visibility:visible">
            <v:imagedata r:id="rId14" o:title=""/>
          </v:shape>
        </w:pict>
      </w:r>
      <w:r>
        <w:rPr>
          <w:rFonts w:ascii="Nurhan Uz" w:hAnsi="Nurhan Uz" w:cs="Nurhan Uz"/>
          <w:sz w:val="72"/>
          <w:szCs w:val="72"/>
        </w:rPr>
        <w:t>el</w:t>
      </w:r>
    </w:p>
    <w:p w:rsidR="00C41BC5" w:rsidRDefault="00C41BC5" w:rsidP="006016E1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shape id="Metin Kutusu 210" o:spid="_x0000_s1141" type="#_x0000_t202" style="position:absolute;margin-left:443.85pt;margin-top:13.35pt;width:45.85pt;height:39.4pt;z-index:251584512;visibility:visible" strokeweight="1pt">
            <v:textbox>
              <w:txbxContent>
                <w:p w:rsidR="00C41BC5" w:rsidRDefault="00C41BC5">
                  <w:r w:rsidRPr="009C6D49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_x0000_i1058" type="#_x0000_t75" alt="http://us.cdn4.123rf.com/168nwm/candyman/candyman1007/candyman100700273/7433058-3d-open-hand.jpg" style="width:33pt;height:33pt;visibility:visible">
                        <v:imagedata r:id="rId22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İkizkenar Üçgen 168" o:spid="_x0000_s1142" type="#_x0000_t5" style="position:absolute;margin-left:-24.1pt;margin-top:13.3pt;width:31.2pt;height:10.8pt;z-index:25154355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169" o:spid="_x0000_s1143" style="position:absolute;margin-left:-24.15pt;margin-top:24.55pt;width:31.2pt;height:27.85pt;z-index:25154457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170" o:spid="_x0000_s1144" style="position:absolute;margin-left:-10.85pt;margin-top:27.7pt;width:6pt;height:12pt;z-index:251546624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171" o:spid="_x0000_s1145" style="position:absolute;z-index:251551744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172" o:spid="_x0000_s1146" style="position:absolute;z-index:251550720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173" o:spid="_x0000_s1147" style="position:absolute;z-index:251549696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174" o:spid="_x0000_s1148" style="position:absolute;z-index:251548672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175" o:spid="_x0000_s1149" style="position:absolute;z-index:251547648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176" o:spid="_x0000_s1150" style="position:absolute;z-index:251545600;visibility:visible" from="-24.05pt,40.4pt" to="7.15pt,40.4pt" strokecolor="#365f91" strokeweight="1.5pt"/>
        </w:pict>
      </w:r>
      <w:r>
        <w:rPr>
          <w:noProof/>
          <w:lang w:eastAsia="tr-TR"/>
        </w:rPr>
        <w:pict>
          <v:shape id="Resim 177" o:spid="_x0000_s1151" type="#_x0000_t75" alt="güzel yazı" style="position:absolute;margin-left:-27.65pt;margin-top:9.8pt;width:519.6pt;height:46.2pt;z-index:-251773952;visibility:visible">
            <v:imagedata r:id="rId14" o:title=""/>
          </v:shape>
        </w:pict>
      </w:r>
      <w:r>
        <w:rPr>
          <w:rFonts w:ascii="Nurhan Uz" w:hAnsi="Nurhan Uz" w:cs="Nurhan Uz"/>
          <w:sz w:val="72"/>
          <w:szCs w:val="72"/>
        </w:rPr>
        <w:t>el</w:t>
      </w:r>
    </w:p>
    <w:p w:rsidR="00C41BC5" w:rsidRDefault="00C41BC5" w:rsidP="006016E1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shape id="Metin Kutusu 212" o:spid="_x0000_s1152" type="#_x0000_t202" style="position:absolute;margin-left:443.85pt;margin-top:12.6pt;width:45.85pt;height:39.4pt;z-index:251585536;visibility:visible" strokeweight="1pt">
            <v:textbox>
              <w:txbxContent>
                <w:p w:rsidR="00C41BC5" w:rsidRDefault="00C41BC5">
                  <w:r w:rsidRPr="009C6D49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_x0000_i1060" type="#_x0000_t75" alt="http://us.cdn4.123rf.com/168nwm/candyman/candyman1007/candyman100700273/7433058-3d-open-hand.jpg" style="width:33pt;height:33pt;visibility:visible">
                        <v:imagedata r:id="rId22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İkizkenar Üçgen 178" o:spid="_x0000_s1153" type="#_x0000_t5" style="position:absolute;margin-left:-24.1pt;margin-top:13.3pt;width:31.2pt;height:10.8pt;z-index:25155379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179" o:spid="_x0000_s1154" style="position:absolute;margin-left:-24.15pt;margin-top:24.55pt;width:31.2pt;height:27.85pt;z-index:25155481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180" o:spid="_x0000_s1155" style="position:absolute;margin-left:-10.85pt;margin-top:27.7pt;width:6pt;height:12pt;z-index:251556864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181" o:spid="_x0000_s1156" style="position:absolute;z-index:251561984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182" o:spid="_x0000_s1157" style="position:absolute;z-index:251560960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183" o:spid="_x0000_s1158" style="position:absolute;z-index:251559936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184" o:spid="_x0000_s1159" style="position:absolute;z-index:251558912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185" o:spid="_x0000_s1160" style="position:absolute;z-index:251557888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186" o:spid="_x0000_s1161" style="position:absolute;z-index:251555840;visibility:visible" from="-24.05pt,40.4pt" to="7.15pt,40.4pt" strokecolor="#365f91" strokeweight="1.5pt"/>
        </w:pict>
      </w:r>
      <w:r>
        <w:rPr>
          <w:noProof/>
          <w:lang w:eastAsia="tr-TR"/>
        </w:rPr>
        <w:pict>
          <v:shape id="Resim 187" o:spid="_x0000_s1162" type="#_x0000_t75" alt="güzel yazı" style="position:absolute;margin-left:-27.65pt;margin-top:9.8pt;width:519.6pt;height:46.2pt;z-index:-251763712;visibility:visible">
            <v:imagedata r:id="rId14" o:title=""/>
          </v:shape>
        </w:pict>
      </w:r>
      <w:r>
        <w:rPr>
          <w:rFonts w:ascii="Nurhan Uz" w:hAnsi="Nurhan Uz" w:cs="Nurhan Uz"/>
          <w:sz w:val="72"/>
          <w:szCs w:val="72"/>
        </w:rPr>
        <w:t>el</w:t>
      </w:r>
    </w:p>
    <w:p w:rsidR="00C41BC5" w:rsidRDefault="00C41BC5" w:rsidP="006016E1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shape id="Metin Kutusu 214" o:spid="_x0000_s1163" type="#_x0000_t202" style="position:absolute;margin-left:443.85pt;margin-top:12.65pt;width:45.85pt;height:39.4pt;z-index:251586560;visibility:visible" strokeweight="1pt">
            <v:textbox>
              <w:txbxContent>
                <w:p w:rsidR="00C41BC5" w:rsidRDefault="00C41BC5">
                  <w:r w:rsidRPr="009C6D49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_x0000_i1062" type="#_x0000_t75" alt="http://us.cdn4.123rf.com/168nwm/candyman/candyman1007/candyman100700273/7433058-3d-open-hand.jpg" style="width:33pt;height:33pt;visibility:visible">
                        <v:imagedata r:id="rId22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İkizkenar Üçgen 188" o:spid="_x0000_s1164" type="#_x0000_t5" style="position:absolute;margin-left:-24.1pt;margin-top:13.3pt;width:31.2pt;height:10.8pt;z-index:25156403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189" o:spid="_x0000_s1165" style="position:absolute;margin-left:-24.15pt;margin-top:24.55pt;width:31.2pt;height:27.85pt;z-index:25156505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190" o:spid="_x0000_s1166" style="position:absolute;margin-left:-10.85pt;margin-top:27.7pt;width:6pt;height:12pt;z-index:251567104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191" o:spid="_x0000_s1167" style="position:absolute;z-index:251572224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192" o:spid="_x0000_s1168" style="position:absolute;z-index:251571200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193" o:spid="_x0000_s1169" style="position:absolute;z-index:251570176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194" o:spid="_x0000_s1170" style="position:absolute;z-index:251569152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195" o:spid="_x0000_s1171" style="position:absolute;z-index:251568128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196" o:spid="_x0000_s1172" style="position:absolute;z-index:251566080;visibility:visible" from="-24.05pt,40.4pt" to="7.15pt,40.4pt" strokecolor="#365f91" strokeweight="1.5pt"/>
        </w:pict>
      </w:r>
      <w:r>
        <w:rPr>
          <w:noProof/>
          <w:lang w:eastAsia="tr-TR"/>
        </w:rPr>
        <w:pict>
          <v:shape id="Resim 197" o:spid="_x0000_s1173" type="#_x0000_t75" alt="güzel yazı" style="position:absolute;margin-left:-27.65pt;margin-top:9.8pt;width:519.6pt;height:46.2pt;z-index:-251753472;visibility:visible">
            <v:imagedata r:id="rId14" o:title=""/>
          </v:shape>
        </w:pict>
      </w:r>
      <w:r>
        <w:rPr>
          <w:rFonts w:ascii="Nurhan Uz" w:hAnsi="Nurhan Uz" w:cs="Nurhan Uz"/>
          <w:sz w:val="72"/>
          <w:szCs w:val="72"/>
        </w:rPr>
        <w:t>el</w:t>
      </w:r>
    </w:p>
    <w:p w:rsidR="00C41BC5" w:rsidRDefault="00C41BC5" w:rsidP="006016E1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shape id="Metin Kutusu 216" o:spid="_x0000_s1174" type="#_x0000_t202" style="position:absolute;margin-left:443.85pt;margin-top:13.15pt;width:45.85pt;height:39.4pt;z-index:251587584;visibility:visible" strokeweight="1pt">
            <v:textbox>
              <w:txbxContent>
                <w:p w:rsidR="00C41BC5" w:rsidRDefault="00C41BC5">
                  <w:r w:rsidRPr="009C6D49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_x0000_i1064" type="#_x0000_t75" alt="http://us.cdn4.123rf.com/168nwm/candyman/candyman1007/candyman100700273/7433058-3d-open-hand.jpg" style="width:33pt;height:33pt;visibility:visible">
                        <v:imagedata r:id="rId22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İkizkenar Üçgen 198" o:spid="_x0000_s1175" type="#_x0000_t5" style="position:absolute;margin-left:-24.1pt;margin-top:13.3pt;width:31.2pt;height:10.8pt;z-index:25157427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199" o:spid="_x0000_s1176" style="position:absolute;margin-left:-24.15pt;margin-top:24.55pt;width:31.2pt;height:27.85pt;z-index:25157529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200" o:spid="_x0000_s1177" style="position:absolute;margin-left:-10.85pt;margin-top:27.7pt;width:6pt;height:12pt;z-index:251577344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201" o:spid="_x0000_s1178" style="position:absolute;z-index:251582464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202" o:spid="_x0000_s1179" style="position:absolute;z-index:251581440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203" o:spid="_x0000_s1180" style="position:absolute;z-index:251580416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204" o:spid="_x0000_s1181" style="position:absolute;z-index:251579392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205" o:spid="_x0000_s1182" style="position:absolute;z-index:251578368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206" o:spid="_x0000_s1183" style="position:absolute;z-index:251576320;visibility:visible" from="-24.05pt,40.4pt" to="7.15pt,40.4pt" strokecolor="#365f91" strokeweight="1.5pt"/>
        </w:pict>
      </w:r>
      <w:r>
        <w:rPr>
          <w:noProof/>
          <w:lang w:eastAsia="tr-TR"/>
        </w:rPr>
        <w:pict>
          <v:shape id="Resim 207" o:spid="_x0000_s1184" type="#_x0000_t75" alt="güzel yazı" style="position:absolute;margin-left:-27.65pt;margin-top:9.8pt;width:519.6pt;height:46.2pt;z-index:-251743232;visibility:visible">
            <v:imagedata r:id="rId14" o:title=""/>
          </v:shape>
        </w:pict>
      </w:r>
    </w:p>
    <w:p w:rsidR="00C41BC5" w:rsidRPr="006016E1" w:rsidRDefault="00C41BC5" w:rsidP="00DE40BB">
      <w:pPr>
        <w:spacing w:after="0"/>
        <w:ind w:right="-426" w:hanging="426"/>
        <w:rPr>
          <w:rFonts w:ascii="Nurhan Uz" w:hAnsi="Nurhan Uz" w:cs="Nurhan Uz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shape id="Metin Kutusu 223" o:spid="_x0000_s1185" type="#_x0000_t202" style="position:absolute;margin-left:126.2pt;margin-top:-5.65pt;width:197.55pt;height:48.6pt;z-index:251591680;visibility:visible" filled="f" stroked="f" strokeweight=".5pt">
            <v:textbox>
              <w:txbxContent>
                <w:p w:rsidR="00C41BC5" w:rsidRPr="007226AB" w:rsidRDefault="00C41BC5" w:rsidP="00DE40BB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Birleştirelim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26" o:spid="_x0000_s1186" type="#_x0000_t202" style="position:absolute;margin-left:108.55pt;margin-top:53.65pt;width:63.85pt;height:62.15pt;z-index:251592704;visibility:visible" filled="f" stroked="f" strokeweight=".5pt">
            <v:textbox>
              <w:txbxContent>
                <w:p w:rsidR="00C41BC5" w:rsidRDefault="00C41BC5">
                  <w:r w:rsidRPr="009C6D49">
                    <w:rPr>
                      <w:i/>
                      <w:iCs/>
                      <w:noProof/>
                      <w:lang w:eastAsia="tr-TR"/>
                    </w:rPr>
                    <w:pict>
                      <v:shape id="Resim 335" o:spid="_x0000_i1066" type="#_x0000_t75" style="width:46.5pt;height:48.75pt;visibility:visible">
                        <v:imagedata r:id="rId23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21" o:spid="_x0000_s1187" type="#_x0000_t202" style="position:absolute;margin-left:-20.25pt;margin-top:-37.95pt;width:155.55pt;height:113.1pt;z-index:251589632;visibility:visible" filled="f" stroked="f" strokeweight=".5pt">
            <v:textbox>
              <w:txbxContent>
                <w:p w:rsidR="00C41BC5" w:rsidRDefault="00C41BC5">
                  <w:r w:rsidRPr="009C6D49">
                    <w:rPr>
                      <w:rFonts w:ascii="Nurhan Uz" w:hAnsi="Nurhan Uz" w:cs="Nurhan Uz"/>
                      <w:noProof/>
                      <w:sz w:val="72"/>
                      <w:szCs w:val="72"/>
                      <w:lang w:eastAsia="tr-TR"/>
                    </w:rPr>
                    <w:pict>
                      <v:shape id="Resim 336" o:spid="_x0000_i1068" type="#_x0000_t75" style="width:116.25pt;height:102.75pt;visibility:visible">
                        <v:imagedata r:id="rId24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22" o:spid="_x0000_s1188" type="#_x0000_t202" style="position:absolute;margin-left:333.75pt;margin-top:-16.9pt;width:159.4pt;height:117pt;z-index:251590656;visibility:visible" filled="f" stroked="f" strokeweight=".5pt">
            <v:textbox>
              <w:txbxContent>
                <w:p w:rsidR="00C41BC5" w:rsidRDefault="00C41BC5">
                  <w:r w:rsidRPr="009C6D49">
                    <w:rPr>
                      <w:rFonts w:ascii="Nurhan Uz" w:hAnsi="Nurhan Uz" w:cs="Nurhan Uz"/>
                      <w:noProof/>
                      <w:sz w:val="72"/>
                      <w:szCs w:val="72"/>
                      <w:lang w:eastAsia="tr-TR"/>
                    </w:rPr>
                    <w:pict>
                      <v:shape id="Resim 337" o:spid="_x0000_i1070" type="#_x0000_t75" style="width:87pt;height:77.25pt;visibility:visible">
                        <v:imagedata r:id="rId25" o:title="" croptop="7389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220" o:spid="_x0000_s1189" style="position:absolute;margin-left:105.15pt;margin-top:-6.05pt;width:230.4pt;height:52.8pt;z-index:251588608;visibility:visible;v-text-anchor:middle" arcsize="10923f" filled="f" strokecolor="#243f60" strokeweight="2pt"/>
        </w:pict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</w:p>
    <w:p w:rsidR="00C41BC5" w:rsidRDefault="00C41BC5" w:rsidP="00317A92">
      <w:pPr>
        <w:ind w:hanging="142"/>
        <w:rPr>
          <w:i/>
          <w:iCs/>
        </w:rPr>
      </w:pPr>
      <w:r>
        <w:rPr>
          <w:noProof/>
          <w:lang w:eastAsia="tr-TR"/>
        </w:rPr>
        <w:pict>
          <v:shape id="Metin Kutusu 231" o:spid="_x0000_s1190" type="#_x0000_t202" style="position:absolute;margin-left:215.35pt;margin-top:.55pt;width:90.85pt;height:56.15pt;z-index:251596800;visibility:visible" filled="f" stroked="f" strokeweight=".5pt">
            <v:textbox>
              <w:txbxContent>
                <w:p w:rsidR="00C41BC5" w:rsidRDefault="00C41BC5">
                  <w:r w:rsidRPr="009C6D49">
                    <w:rPr>
                      <w:i/>
                      <w:iCs/>
                      <w:noProof/>
                      <w:lang w:eastAsia="tr-TR"/>
                    </w:rPr>
                    <w:pict>
                      <v:shape id="Resim 338" o:spid="_x0000_i1072" type="#_x0000_t75" style="width:67.5pt;height:46.5pt;visibility:visible">
                        <v:imagedata r:id="rId26" o:title=""/>
                      </v:shape>
                    </w:pict>
                  </w:r>
                </w:p>
              </w:txbxContent>
            </v:textbox>
          </v:shape>
        </w:pict>
      </w:r>
    </w:p>
    <w:p w:rsidR="00C41BC5" w:rsidRDefault="00C41BC5" w:rsidP="00317A92">
      <w:pPr>
        <w:ind w:hanging="142"/>
        <w:rPr>
          <w:i/>
          <w:iCs/>
        </w:rPr>
      </w:pPr>
      <w:r>
        <w:rPr>
          <w:noProof/>
          <w:lang w:eastAsia="tr-TR"/>
        </w:rPr>
        <w:pict>
          <v:shape id="Düz Ok Bağlayıcısı 228" o:spid="_x0000_s1191" type="#_x0000_t32" style="position:absolute;margin-left:158.4pt;margin-top:-.2pt;width:60.8pt;height:9.8pt;z-index:251594752;visibility:visible" strokeweight="1.5pt">
            <v:stroke endarrow="open"/>
          </v:shape>
        </w:pict>
      </w:r>
      <w:r>
        <w:rPr>
          <w:noProof/>
          <w:lang w:eastAsia="tr-TR"/>
        </w:rPr>
        <w:pict>
          <v:shape id="Düz Ok Bağlayıcısı 229" o:spid="_x0000_s1192" type="#_x0000_t32" style="position:absolute;margin-left:161pt;margin-top:20.85pt;width:58.25pt;height:13.6pt;flip:y;z-index:251595776;visibility:visible" strokeweight="1.5pt">
            <v:stroke endarrow="open"/>
          </v:shape>
        </w:pict>
      </w:r>
      <w:r>
        <w:rPr>
          <w:noProof/>
          <w:lang w:eastAsia="tr-TR"/>
        </w:rPr>
        <w:pict>
          <v:shape id="Metin Kutusu 227" o:spid="_x0000_s1193" type="#_x0000_t202" style="position:absolute;margin-left:114.15pt;margin-top:20.8pt;width:39pt;height:44.15pt;z-index:251593728;visibility:visible" filled="f" stroked="f" strokeweight=".5pt">
            <v:textbox>
              <w:txbxContent>
                <w:p w:rsidR="00C41BC5" w:rsidRDefault="00C41BC5">
                  <w:r w:rsidRPr="009C6D49">
                    <w:rPr>
                      <w:i/>
                      <w:iCs/>
                      <w:noProof/>
                      <w:lang w:eastAsia="tr-TR"/>
                    </w:rPr>
                    <w:pict>
                      <v:shape id="Resim 339" o:spid="_x0000_i1074" type="#_x0000_t75" style="width:26.25pt;height:27.75pt;visibility:visible">
                        <v:imagedata r:id="rId27" o:title=""/>
                      </v:shape>
                    </w:pict>
                  </w:r>
                </w:p>
              </w:txbxContent>
            </v:textbox>
          </v:shape>
        </w:pict>
      </w:r>
    </w:p>
    <w:p w:rsidR="00C41BC5" w:rsidRPr="00ED409A" w:rsidRDefault="00C41BC5" w:rsidP="00317A92">
      <w:pPr>
        <w:ind w:hanging="142"/>
        <w:rPr>
          <w:i/>
          <w:iCs/>
          <w:sz w:val="16"/>
          <w:szCs w:val="16"/>
        </w:rPr>
      </w:pPr>
    </w:p>
    <w:p w:rsidR="00C41BC5" w:rsidRPr="0081318E" w:rsidRDefault="00C41BC5" w:rsidP="00317A92">
      <w:pPr>
        <w:ind w:hanging="142"/>
        <w:rPr>
          <w:i/>
          <w:iCs/>
        </w:rPr>
      </w:pPr>
      <w:r>
        <w:rPr>
          <w:noProof/>
          <w:lang w:eastAsia="tr-TR"/>
        </w:rPr>
        <w:pict>
          <v:shape id="Metin Kutusu 243" o:spid="_x0000_s1194" type="#_x0000_t202" style="position:absolute;margin-left:395.1pt;margin-top:11.05pt;width:111pt;height:93.4pt;z-index:251600896;visibility:visible" filled="f" stroked="f" strokeweight=".5pt">
            <v:textbox>
              <w:txbxContent>
                <w:p w:rsidR="00C41BC5" w:rsidRDefault="00C41BC5">
                  <w:r w:rsidRPr="00455A62">
                    <w:rPr>
                      <w:noProof/>
                      <w:lang w:eastAsia="tr-TR"/>
                    </w:rPr>
                    <w:pict>
                      <v:shape id="Resim 340" o:spid="_x0000_i1076" type="#_x0000_t75" style="width:66pt;height:72.75pt;visibility:visible">
                        <v:imagedata r:id="rId28" o:title="" croptop="-841f" cropbottom="-1309f" cropleft="-449f" cropright="-548f"/>
                        <o:lock v:ext="edit" aspectratio="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41" o:spid="_x0000_s1195" type="#_x0000_t202" style="position:absolute;margin-left:-39.7pt;margin-top:9.35pt;width:106.25pt;height:94.7pt;z-index:251599872;visibility:visible" filled="f" stroked="f" strokeweight=".5pt">
            <v:textbox>
              <w:txbxContent>
                <w:p w:rsidR="00C41BC5" w:rsidRDefault="00C41BC5">
                  <w:r w:rsidRPr="00455A62">
                    <w:rPr>
                      <w:noProof/>
                      <w:lang w:eastAsia="tr-TR"/>
                    </w:rPr>
                    <w:pict>
                      <v:shape id="Resim 341" o:spid="_x0000_i1078" type="#_x0000_t75" style="width:70.5pt;height:75pt;visibility:visible">
                        <v:imagedata r:id="rId29" o:title="" croptop="-809f" cropbottom="-1258f" cropright="-612f"/>
                        <o:lock v:ext="edit" aspectratio="f"/>
                      </v:shape>
                    </w:pict>
                  </w:r>
                </w:p>
              </w:txbxContent>
            </v:textbox>
          </v:shape>
        </w:pict>
      </w:r>
    </w:p>
    <w:p w:rsidR="00C41BC5" w:rsidRPr="00196A0D" w:rsidRDefault="00C41BC5" w:rsidP="00196A0D">
      <w:pPr>
        <w:rPr>
          <w:sz w:val="80"/>
          <w:szCs w:val="80"/>
        </w:rPr>
      </w:pPr>
      <w:r>
        <w:rPr>
          <w:noProof/>
          <w:lang w:eastAsia="tr-TR"/>
        </w:rPr>
        <w:pict>
          <v:roundrect id="Yuvarlatılmış Dikdörtgen 234" o:spid="_x0000_s1196" style="position:absolute;margin-left:62.7pt;margin-top:6.25pt;width:332.95pt;height:52.8pt;z-index:251597824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239" o:spid="_x0000_s1197" type="#_x0000_t202" style="position:absolute;margin-left:65.35pt;margin-top:2pt;width:325.65pt;height:61.25pt;z-index:251598848;visibility:visible" filled="f" stroked="f" strokeweight=".5pt">
            <v:textbox>
              <w:txbxContent>
                <w:p w:rsidR="00C41BC5" w:rsidRPr="007226AB" w:rsidRDefault="00C41BC5" w:rsidP="00DE40BB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 - Okuyalım</w:t>
                  </w:r>
                </w:p>
              </w:txbxContent>
            </v:textbox>
          </v:shape>
        </w:pict>
      </w:r>
    </w:p>
    <w:p w:rsidR="00C41BC5" w:rsidRDefault="00C41BC5" w:rsidP="00196A0D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shape id="İkizkenar Üçgen 245" o:spid="_x0000_s1198" type="#_x0000_t5" style="position:absolute;margin-left:-24.1pt;margin-top:13.3pt;width:31.2pt;height:10.8pt;z-index:25160294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246" o:spid="_x0000_s1199" style="position:absolute;margin-left:-24.15pt;margin-top:24.55pt;width:31.2pt;height:27.85pt;z-index:25160396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247" o:spid="_x0000_s1200" style="position:absolute;margin-left:-10.85pt;margin-top:27.7pt;width:6pt;height:12pt;z-index:25160601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248" o:spid="_x0000_s1201" style="position:absolute;z-index:25161113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249" o:spid="_x0000_s1202" style="position:absolute;z-index:25161011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250" o:spid="_x0000_s1203" style="position:absolute;z-index:25160908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251" o:spid="_x0000_s1204" style="position:absolute;z-index:25160806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252" o:spid="_x0000_s1205" style="position:absolute;z-index:25160704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253" o:spid="_x0000_s1206" style="position:absolute;z-index:251604992;visibility:visible" from="-24.05pt,40.4pt" to="7.15pt,40.4pt" strokecolor="#365f91" strokeweight="1.5pt"/>
        </w:pict>
      </w:r>
      <w:r>
        <w:rPr>
          <w:noProof/>
          <w:lang w:eastAsia="tr-TR"/>
        </w:rPr>
        <w:pict>
          <v:shape id="Resim 254" o:spid="_x0000_s1207" type="#_x0000_t75" alt="güzel yazı" style="position:absolute;margin-left:-27.65pt;margin-top:9.8pt;width:519.6pt;height:46.2pt;z-index:-251714560;visibility:visible">
            <v:imagedata r:id="rId14" o:title=""/>
          </v:shape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ele ele ele ele ele ele ele ele</w:t>
      </w:r>
    </w:p>
    <w:p w:rsidR="00C41BC5" w:rsidRDefault="00C41BC5" w:rsidP="00196A0D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shape id="İkizkenar Üçgen 255" o:spid="_x0000_s1208" type="#_x0000_t5" style="position:absolute;margin-left:-24.1pt;margin-top:13.3pt;width:31.2pt;height:10.8pt;z-index:25161318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256" o:spid="_x0000_s1209" style="position:absolute;margin-left:-24.15pt;margin-top:24.55pt;width:31.2pt;height:27.85pt;z-index:25161420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257" o:spid="_x0000_s1210" style="position:absolute;margin-left:-10.85pt;margin-top:27.7pt;width:6pt;height:12pt;z-index:25161625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258" o:spid="_x0000_s1211" style="position:absolute;z-index:25162137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259" o:spid="_x0000_s1212" style="position:absolute;z-index:25162035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260" o:spid="_x0000_s1213" style="position:absolute;z-index:25161932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261" o:spid="_x0000_s1214" style="position:absolute;z-index:25161830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262" o:spid="_x0000_s1215" style="position:absolute;z-index:25161728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263" o:spid="_x0000_s1216" style="position:absolute;z-index:251615232;visibility:visible" from="-24.05pt,40.4pt" to="7.15pt,40.4pt" strokecolor="#365f91" strokeweight="1.5pt"/>
        </w:pict>
      </w:r>
      <w:r>
        <w:rPr>
          <w:noProof/>
          <w:lang w:eastAsia="tr-TR"/>
        </w:rPr>
        <w:pict>
          <v:shape id="Resim 264" o:spid="_x0000_s1217" type="#_x0000_t75" alt="güzel yazı" style="position:absolute;margin-left:-27.65pt;margin-top:9.8pt;width:519.6pt;height:46.2pt;z-index:-251704320;visibility:visible">
            <v:imagedata r:id="rId14" o:title=""/>
          </v:shape>
        </w:pict>
      </w:r>
      <w:r>
        <w:rPr>
          <w:rFonts w:ascii="Nurhan Uz" w:hAnsi="Nurhan Uz" w:cs="Nurhan Uz"/>
          <w:sz w:val="72"/>
          <w:szCs w:val="72"/>
        </w:rPr>
        <w:t>ele ele ele ele ele ele ele ele</w:t>
      </w:r>
    </w:p>
    <w:p w:rsidR="00C41BC5" w:rsidRDefault="00C41BC5" w:rsidP="00196A0D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shape id="Metin Kutusu 305" o:spid="_x0000_s1218" type="#_x0000_t202" style="position:absolute;margin-left:108.85pt;margin-top:55.2pt;width:184.25pt;height:96.85pt;z-index:251663360;visibility:visible" filled="f" stroked="f" strokeweight=".5pt">
            <v:textbox>
              <w:txbxContent>
                <w:p w:rsidR="00C41BC5" w:rsidRDefault="00C41BC5">
                  <w:r w:rsidRPr="009C6D49">
                    <w:rPr>
                      <w:rFonts w:ascii="Hand writing Mutlu" w:hAnsi="Hand writing Mutlu" w:cs="Hand writing Mutlu"/>
                      <w:noProof/>
                      <w:sz w:val="80"/>
                      <w:szCs w:val="80"/>
                      <w:lang w:eastAsia="tr-TR"/>
                    </w:rPr>
                    <w:pict>
                      <v:shape id="Resim 342" o:spid="_x0000_i1080" type="#_x0000_t75" style="width:165.75pt;height:90pt;visibility:visible">
                        <v:imagedata r:id="rId30" o:title="" croptop="27842f" cropbottom="12397f" cropleft="9120f" cropright="10049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İkizkenar Üçgen 265" o:spid="_x0000_s1219" type="#_x0000_t5" style="position:absolute;margin-left:-24.1pt;margin-top:13.3pt;width:31.2pt;height:10.8pt;z-index:25162342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266" o:spid="_x0000_s1220" style="position:absolute;margin-left:-24.15pt;margin-top:24.55pt;width:31.2pt;height:27.85pt;z-index:25162444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267" o:spid="_x0000_s1221" style="position:absolute;margin-left:-10.85pt;margin-top:27.7pt;width:6pt;height:12pt;z-index:25162649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268" o:spid="_x0000_s1222" style="position:absolute;z-index:25163161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269" o:spid="_x0000_s1223" style="position:absolute;z-index:25163059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270" o:spid="_x0000_s1224" style="position:absolute;z-index:25162956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271" o:spid="_x0000_s1225" style="position:absolute;z-index:25162854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272" o:spid="_x0000_s1226" style="position:absolute;z-index:25162752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273" o:spid="_x0000_s1227" style="position:absolute;z-index:251625472;visibility:visible" from="-24.05pt,40.4pt" to="7.15pt,40.4pt" strokecolor="#365f91" strokeweight="1.5pt"/>
        </w:pict>
      </w:r>
      <w:r>
        <w:rPr>
          <w:noProof/>
          <w:lang w:eastAsia="tr-TR"/>
        </w:rPr>
        <w:pict>
          <v:shape id="Resim 274" o:spid="_x0000_s1228" type="#_x0000_t75" alt="güzel yazı" style="position:absolute;margin-left:-27.65pt;margin-top:9.8pt;width:519.6pt;height:46.2pt;z-index:-251694080;visibility:visible">
            <v:imagedata r:id="rId14" o:title=""/>
          </v:shape>
        </w:pict>
      </w:r>
      <w:r>
        <w:rPr>
          <w:rFonts w:ascii="Nurhan Uz" w:hAnsi="Nurhan Uz" w:cs="Nurhan Uz"/>
          <w:sz w:val="72"/>
          <w:szCs w:val="72"/>
        </w:rPr>
        <w:t>ele</w:t>
      </w:r>
    </w:p>
    <w:p w:rsidR="00C41BC5" w:rsidRDefault="00C41BC5" w:rsidP="00196A0D">
      <w:pPr>
        <w:spacing w:after="0"/>
        <w:ind w:right="-426" w:hanging="851"/>
        <w:rPr>
          <w:rFonts w:ascii="Hand writing Mutlu" w:hAnsi="Hand writing Mutlu" w:cs="Hand writing Mutlu"/>
          <w:sz w:val="20"/>
          <w:szCs w:val="20"/>
        </w:rPr>
      </w:pPr>
    </w:p>
    <w:p w:rsidR="00C41BC5" w:rsidRDefault="00C41BC5" w:rsidP="00196A0D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rFonts w:ascii="Hand writing Mutlu" w:hAnsi="Hand writing Mutlu" w:cs="Hand writing Mutlu"/>
          <w:sz w:val="80"/>
          <w:szCs w:val="80"/>
        </w:rPr>
        <w:t xml:space="preserve">  El ele.</w:t>
      </w:r>
      <w:r>
        <w:rPr>
          <w:rFonts w:ascii="Hand writing Mutlu" w:hAnsi="Hand writing Mutlu" w:cs="Hand writing Mutlu"/>
          <w:sz w:val="80"/>
          <w:szCs w:val="80"/>
        </w:rPr>
        <w:tab/>
      </w:r>
      <w:r>
        <w:rPr>
          <w:rFonts w:ascii="Hand writing Mutlu" w:hAnsi="Hand writing Mutlu" w:cs="Hand writing Mutlu"/>
          <w:sz w:val="80"/>
          <w:szCs w:val="80"/>
        </w:rPr>
        <w:tab/>
      </w:r>
      <w:r>
        <w:rPr>
          <w:rFonts w:ascii="Hand writing Mutlu" w:hAnsi="Hand writing Mutlu" w:cs="Hand writing Mutlu"/>
          <w:sz w:val="80"/>
          <w:szCs w:val="80"/>
        </w:rPr>
        <w:tab/>
      </w:r>
      <w:r>
        <w:rPr>
          <w:rFonts w:ascii="Hand writing Mutlu" w:hAnsi="Hand writing Mutlu" w:cs="Hand writing Mutlu"/>
          <w:sz w:val="80"/>
          <w:szCs w:val="80"/>
        </w:rPr>
        <w:tab/>
      </w:r>
      <w:r>
        <w:rPr>
          <w:rFonts w:ascii="Hand writing Mutlu" w:hAnsi="Hand writing Mutlu" w:cs="Hand writing Mutlu"/>
          <w:sz w:val="80"/>
          <w:szCs w:val="80"/>
        </w:rPr>
        <w:tab/>
      </w:r>
      <w:r>
        <w:rPr>
          <w:rFonts w:ascii="Hand writing Mutlu" w:hAnsi="Hand writing Mutlu" w:cs="Hand writing Mutlu"/>
          <w:sz w:val="80"/>
          <w:szCs w:val="80"/>
        </w:rPr>
        <w:tab/>
      </w:r>
      <w:r w:rsidRPr="00BA4ECA">
        <w:rPr>
          <w:rFonts w:ascii="Hand writing Mutlu" w:hAnsi="Hand writing Mutlu" w:cs="Hand writing Mutlu"/>
          <w:sz w:val="80"/>
          <w:szCs w:val="80"/>
        </w:rPr>
        <w:t xml:space="preserve"> El ele</w:t>
      </w:r>
      <w:r>
        <w:rPr>
          <w:rFonts w:ascii="Hand writing Mutlu" w:hAnsi="Hand writing Mutlu" w:cs="Hand writing Mutlu"/>
          <w:sz w:val="80"/>
          <w:szCs w:val="80"/>
        </w:rPr>
        <w:t>.</w:t>
      </w:r>
    </w:p>
    <w:p w:rsidR="00C41BC5" w:rsidRDefault="00C41BC5" w:rsidP="00A97F85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shape id="İkizkenar Üçgen 275" o:spid="_x0000_s1229" type="#_x0000_t5" style="position:absolute;margin-left:-24.1pt;margin-top:13.3pt;width:31.2pt;height:10.8pt;z-index:25163366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276" o:spid="_x0000_s1230" style="position:absolute;margin-left:-24.15pt;margin-top:24.55pt;width:31.2pt;height:27.85pt;z-index:25163468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277" o:spid="_x0000_s1231" style="position:absolute;margin-left:-10.85pt;margin-top:27.7pt;width:6pt;height:12pt;z-index:25163673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278" o:spid="_x0000_s1232" style="position:absolute;z-index:25164185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279" o:spid="_x0000_s1233" style="position:absolute;z-index:25164083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280" o:spid="_x0000_s1234" style="position:absolute;z-index:25163980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281" o:spid="_x0000_s1235" style="position:absolute;z-index:25163878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282" o:spid="_x0000_s1236" style="position:absolute;z-index:25163776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283" o:spid="_x0000_s1237" style="position:absolute;z-index:251635712;visibility:visible" from="-24.05pt,40.4pt" to="7.15pt,40.4pt" strokecolor="#365f91" strokeweight="1.5pt"/>
        </w:pict>
      </w:r>
      <w:r>
        <w:rPr>
          <w:noProof/>
          <w:lang w:eastAsia="tr-TR"/>
        </w:rPr>
        <w:pict>
          <v:shape id="Resim 284" o:spid="_x0000_s1238" type="#_x0000_t75" alt="güzel yazı" style="position:absolute;margin-left:-27.65pt;margin-top:9.8pt;width:519.6pt;height:46.2pt;z-index:-251683840;visibility:visible">
            <v:imagedata r:id="rId14" o:title=""/>
          </v:shape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 xml:space="preserve">El ele. El ele. El ele. El ele. </w:t>
      </w:r>
    </w:p>
    <w:p w:rsidR="00C41BC5" w:rsidRDefault="00C41BC5" w:rsidP="00A97F85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shape id="İkizkenar Üçgen 285" o:spid="_x0000_s1239" type="#_x0000_t5" style="position:absolute;margin-left:-24.1pt;margin-top:13.3pt;width:31.2pt;height:10.8pt;z-index:25164390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286" o:spid="_x0000_s1240" style="position:absolute;margin-left:-24.15pt;margin-top:24.55pt;width:31.2pt;height:27.85pt;z-index:25164492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287" o:spid="_x0000_s1241" style="position:absolute;margin-left:-10.85pt;margin-top:27.7pt;width:6pt;height:12pt;z-index:25164697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288" o:spid="_x0000_s1242" style="position:absolute;z-index:25165209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289" o:spid="_x0000_s1243" style="position:absolute;z-index:25165107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290" o:spid="_x0000_s1244" style="position:absolute;z-index:25165004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291" o:spid="_x0000_s1245" style="position:absolute;z-index:25164902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292" o:spid="_x0000_s1246" style="position:absolute;z-index:25164800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293" o:spid="_x0000_s1247" style="position:absolute;z-index:251645952;visibility:visible" from="-24.05pt,40.4pt" to="7.15pt,40.4pt" strokecolor="#365f91" strokeweight="1.5pt"/>
        </w:pict>
      </w:r>
      <w:r>
        <w:rPr>
          <w:noProof/>
          <w:lang w:eastAsia="tr-TR"/>
        </w:rPr>
        <w:pict>
          <v:shape id="Resim 294" o:spid="_x0000_s1248" type="#_x0000_t75" alt="güzel yazı" style="position:absolute;margin-left:-27.65pt;margin-top:9.8pt;width:519.6pt;height:46.2pt;z-index:-251673600;visibility:visible">
            <v:imagedata r:id="rId14" o:title=""/>
          </v:shape>
        </w:pict>
      </w:r>
      <w:r>
        <w:rPr>
          <w:rFonts w:ascii="Nurhan Uz" w:hAnsi="Nurhan Uz" w:cs="Nurhan Uz"/>
          <w:sz w:val="72"/>
          <w:szCs w:val="72"/>
        </w:rPr>
        <w:t>El ele. El ele. El ele. El ele.</w:t>
      </w:r>
    </w:p>
    <w:p w:rsidR="00C41BC5" w:rsidRPr="00A97F85" w:rsidRDefault="00C41BC5" w:rsidP="00A97F85">
      <w:pPr>
        <w:spacing w:after="0"/>
        <w:ind w:right="-426" w:hanging="851"/>
        <w:rPr>
          <w:rFonts w:ascii="Nurhan Uz" w:hAnsi="Nurhan Uz" w:cs="Nurhan Uz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shape id="İkizkenar Üçgen 295" o:spid="_x0000_s1249" type="#_x0000_t5" style="position:absolute;margin-left:-24.1pt;margin-top:13.3pt;width:31.2pt;height:10.8pt;z-index:25165414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296" o:spid="_x0000_s1250" style="position:absolute;margin-left:-24.15pt;margin-top:24.55pt;width:31.2pt;height:27.85pt;z-index:25165516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297" o:spid="_x0000_s1251" style="position:absolute;margin-left:-10.85pt;margin-top:27.7pt;width:6pt;height:12pt;z-index:25165721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298" o:spid="_x0000_s1252" style="position:absolute;z-index:25166233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299" o:spid="_x0000_s1253" style="position:absolute;z-index:25166131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300" o:spid="_x0000_s1254" style="position:absolute;z-index:25166028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301" o:spid="_x0000_s1255" style="position:absolute;z-index:25165926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302" o:spid="_x0000_s1256" style="position:absolute;z-index:25165824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303" o:spid="_x0000_s1257" style="position:absolute;z-index:251656192;visibility:visible" from="-24.05pt,40.4pt" to="7.15pt,40.4pt" strokecolor="#365f91" strokeweight="1.5pt"/>
        </w:pict>
      </w:r>
      <w:r>
        <w:rPr>
          <w:noProof/>
          <w:lang w:eastAsia="tr-TR"/>
        </w:rPr>
        <w:pict>
          <v:shape id="Resim 304" o:spid="_x0000_s1258" type="#_x0000_t75" alt="güzel yazı" style="position:absolute;margin-left:-27.65pt;margin-top:9.8pt;width:519.6pt;height:46.2pt;z-index:-251663360;visibility:visible">
            <v:imagedata r:id="rId14" o:title=""/>
          </v:shape>
        </w:pict>
      </w:r>
      <w:r>
        <w:rPr>
          <w:rFonts w:ascii="Nurhan Uz" w:hAnsi="Nurhan Uz" w:cs="Nurhan Uz"/>
          <w:sz w:val="72"/>
          <w:szCs w:val="72"/>
        </w:rPr>
        <w:t xml:space="preserve">El ele. </w:t>
      </w:r>
    </w:p>
    <w:p w:rsidR="00C41BC5" w:rsidRPr="00196A0D" w:rsidRDefault="00C41BC5" w:rsidP="00196A0D">
      <w:pPr>
        <w:spacing w:after="0"/>
        <w:ind w:right="-426" w:hanging="851"/>
        <w:rPr>
          <w:rFonts w:ascii="Nurhan Uz" w:hAnsi="Nurhan Uz" w:cs="Nurhan Uz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shape id="İkizkenar Üçgen 306" o:spid="_x0000_s1259" type="#_x0000_t5" style="position:absolute;margin-left:-24.1pt;margin-top:13.3pt;width:31.2pt;height:10.8pt;z-index:25166540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307" o:spid="_x0000_s1260" style="position:absolute;margin-left:-24.15pt;margin-top:24.55pt;width:31.2pt;height:27.85pt;z-index:25166643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308" o:spid="_x0000_s1261" style="position:absolute;margin-left:-10.85pt;margin-top:27.7pt;width:6pt;height:12pt;z-index:251668480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309" o:spid="_x0000_s1262" style="position:absolute;z-index:251673600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310" o:spid="_x0000_s1263" style="position:absolute;z-index:251672576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311" o:spid="_x0000_s1264" style="position:absolute;z-index:251671552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312" o:spid="_x0000_s1265" style="position:absolute;z-index:251670528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313" o:spid="_x0000_s1266" style="position:absolute;z-index:251669504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314" o:spid="_x0000_s1267" style="position:absolute;z-index:251667456;visibility:visible" from="-24.05pt,40.4pt" to="7.15pt,40.4pt" strokecolor="#365f91" strokeweight="1.5pt"/>
        </w:pict>
      </w:r>
      <w:r>
        <w:rPr>
          <w:noProof/>
          <w:lang w:eastAsia="tr-TR"/>
        </w:rPr>
        <w:pict>
          <v:shape id="Resim 315" o:spid="_x0000_s1268" type="#_x0000_t75" alt="güzel yazı" style="position:absolute;margin-left:-27.65pt;margin-top:9.8pt;width:519.6pt;height:46.2pt;z-index:-251652096;visibility:visible">
            <v:imagedata r:id="rId14" o:title=""/>
          </v:shape>
        </w:pict>
      </w:r>
      <w:r>
        <w:rPr>
          <w:rFonts w:ascii="Nurhan Uz" w:hAnsi="Nurhan Uz" w:cs="Nurhan Uz"/>
          <w:sz w:val="72"/>
          <w:szCs w:val="72"/>
        </w:rPr>
        <w:t xml:space="preserve">El ele. </w:t>
      </w:r>
    </w:p>
    <w:p w:rsidR="00C41BC5" w:rsidRDefault="00C41BC5" w:rsidP="00196A0D">
      <w:pPr>
        <w:rPr>
          <w:sz w:val="20"/>
          <w:szCs w:val="20"/>
        </w:rPr>
        <w:sectPr w:rsidR="00C41BC5" w:rsidSect="00164626">
          <w:pgSz w:w="11906" w:h="16838"/>
          <w:pgMar w:top="851" w:right="1417" w:bottom="709" w:left="1417" w:header="708" w:footer="708" w:gutter="0"/>
          <w:cols w:space="708"/>
          <w:docGrid w:linePitch="360"/>
        </w:sectPr>
      </w:pPr>
    </w:p>
    <w:p w:rsidR="00C41BC5" w:rsidRDefault="00C41BC5" w:rsidP="00196A0D">
      <w:pPr>
        <w:rPr>
          <w:sz w:val="20"/>
          <w:szCs w:val="20"/>
        </w:rPr>
      </w:pPr>
    </w:p>
    <w:p w:rsidR="00C41BC5" w:rsidRPr="0081318E" w:rsidRDefault="00C41BC5" w:rsidP="005F71B9">
      <w:pPr>
        <w:ind w:hanging="142"/>
        <w:rPr>
          <w:i/>
          <w:iCs/>
        </w:rPr>
      </w:pPr>
      <w:r>
        <w:rPr>
          <w:noProof/>
          <w:lang w:eastAsia="tr-TR"/>
        </w:rPr>
        <w:pict>
          <v:shape id="Metin Kutusu 356" o:spid="_x0000_s1269" type="#_x0000_t202" style="position:absolute;margin-left:225.15pt;margin-top:8.1pt;width:111pt;height:93.4pt;z-index:251677696;visibility:visible" filled="f" stroked="f" strokeweight=".5pt">
            <v:textbox>
              <w:txbxContent>
                <w:p w:rsidR="00C41BC5" w:rsidRDefault="00C41BC5" w:rsidP="005F71B9">
                  <w:r w:rsidRPr="00455A62">
                    <w:rPr>
                      <w:noProof/>
                      <w:lang w:eastAsia="tr-TR"/>
                    </w:rPr>
                    <w:pict>
                      <v:shape id="Resim 357" o:spid="_x0000_i1082" type="#_x0000_t75" style="width:74.25pt;height:81.75pt;visibility:visible">
                        <v:imagedata r:id="rId31" o:title="" croptop="-745f" cropbottom="-1283f" cropright="-437f"/>
                        <o:lock v:ext="edit" aspectratio="f"/>
                      </v:shape>
                    </w:pict>
                  </w:r>
                </w:p>
              </w:txbxContent>
            </v:textbox>
          </v:shape>
        </w:pict>
      </w:r>
    </w:p>
    <w:p w:rsidR="00C41BC5" w:rsidRPr="00196A0D" w:rsidRDefault="00C41BC5" w:rsidP="005F71B9">
      <w:pPr>
        <w:rPr>
          <w:sz w:val="80"/>
          <w:szCs w:val="80"/>
        </w:rPr>
      </w:pPr>
      <w:r>
        <w:rPr>
          <w:noProof/>
          <w:lang w:eastAsia="tr-TR"/>
        </w:rPr>
        <w:pict>
          <v:shape id="Metin Kutusu 344" o:spid="_x0000_s1270" type="#_x0000_t202" style="position:absolute;margin-left:64.8pt;margin-top:1.85pt;width:177pt;height:61.25pt;z-index:251675648;visibility:visible" filled="f" stroked="f" strokeweight=".5pt">
            <v:textbox>
              <w:txbxContent>
                <w:p w:rsidR="00C41BC5" w:rsidRPr="007226AB" w:rsidRDefault="00C41BC5" w:rsidP="005F71B9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Okuyalım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343" o:spid="_x0000_s1271" style="position:absolute;margin-left:62.65pt;margin-top:6.15pt;width:169.25pt;height:52.8pt;z-index:251674624;visibility:visible;v-text-anchor:middle" arcsize="10923f" filled="f" strokecolor="#243f60" strokeweight="2pt"/>
        </w:pict>
      </w:r>
    </w:p>
    <w:p w:rsidR="00C41BC5" w:rsidRPr="0083021C" w:rsidRDefault="00C41BC5" w:rsidP="005F71B9">
      <w:pPr>
        <w:spacing w:after="0"/>
        <w:ind w:right="-426" w:hanging="851"/>
        <w:jc w:val="center"/>
        <w:rPr>
          <w:rFonts w:ascii="Hand writing Mutlu" w:hAnsi="Hand writing Mutlu" w:cs="Hand writing Mutlu"/>
          <w:sz w:val="30"/>
          <w:szCs w:val="30"/>
        </w:rPr>
      </w:pPr>
    </w:p>
    <w:p w:rsidR="00C41BC5" w:rsidRDefault="00C41BC5" w:rsidP="005F71B9">
      <w:pPr>
        <w:spacing w:after="0"/>
        <w:ind w:right="-426" w:hanging="851"/>
        <w:jc w:val="center"/>
        <w:rPr>
          <w:rFonts w:ascii="Hand writing Mutlu" w:hAnsi="Hand writing Mutlu" w:cs="Hand writing Mutlu"/>
          <w:sz w:val="72"/>
          <w:szCs w:val="72"/>
        </w:rPr>
      </w:pPr>
      <w:r w:rsidRPr="00455A62">
        <w:rPr>
          <w:noProof/>
          <w:lang w:eastAsia="tr-TR"/>
        </w:rPr>
        <w:pict>
          <v:shape id="Resim 358" o:spid="_x0000_i1083" type="#_x0000_t75" style="width:221.25pt;height:127.5pt;visibility:visible">
            <v:imagedata r:id="rId32" o:title="" croptop="12356f" cropbottom="9541f"/>
          </v:shape>
        </w:pict>
      </w:r>
    </w:p>
    <w:p w:rsidR="00C41BC5" w:rsidRDefault="00C41BC5" w:rsidP="00BF48FA">
      <w:pPr>
        <w:spacing w:after="0"/>
        <w:ind w:right="-426" w:hanging="851"/>
        <w:jc w:val="center"/>
        <w:rPr>
          <w:rFonts w:ascii="Hand writing Mutlu" w:hAnsi="Hand writing Mutlu" w:cs="Hand writing Mutlu"/>
          <w:sz w:val="48"/>
          <w:szCs w:val="48"/>
        </w:rPr>
      </w:pPr>
      <w:r>
        <w:rPr>
          <w:noProof/>
          <w:lang w:eastAsia="tr-TR"/>
        </w:rPr>
        <w:pict>
          <v:shape id="Resim 354" o:spid="_x0000_s1272" type="#_x0000_t75" alt="güzel yazı" style="position:absolute;left:0;text-align:left;margin-left:-14.45pt;margin-top:5.2pt;width:367.7pt;height:33pt;z-index:-251639808;visibility:visible">
            <v:imagedata r:id="rId14" o:title=""/>
          </v:shape>
        </w:pict>
      </w:r>
      <w:r>
        <w:rPr>
          <w:rFonts w:ascii="Hand writing Mutlu" w:hAnsi="Hand writing Mutlu" w:cs="Hand writing Mutlu"/>
          <w:sz w:val="48"/>
          <w:szCs w:val="48"/>
        </w:rPr>
        <w:t>El ele.</w:t>
      </w:r>
    </w:p>
    <w:p w:rsidR="00C41BC5" w:rsidRPr="0083021C" w:rsidRDefault="00C41BC5" w:rsidP="00BF48FA">
      <w:pPr>
        <w:spacing w:after="0"/>
        <w:ind w:right="-426" w:hanging="851"/>
        <w:jc w:val="center"/>
        <w:rPr>
          <w:rFonts w:ascii="Hand writing Mutlu" w:hAnsi="Hand writing Mutlu" w:cs="Hand writing Mutlu"/>
          <w:sz w:val="10"/>
          <w:szCs w:val="10"/>
        </w:rPr>
      </w:pPr>
    </w:p>
    <w:p w:rsidR="00C41BC5" w:rsidRDefault="00C41BC5" w:rsidP="00BF48FA">
      <w:pPr>
        <w:spacing w:after="0"/>
        <w:ind w:right="-426"/>
        <w:rPr>
          <w:rFonts w:ascii="Hand writing Mutlu" w:hAnsi="Hand writing Mutlu" w:cs="Hand writing Mutlu"/>
          <w:sz w:val="48"/>
          <w:szCs w:val="48"/>
        </w:rPr>
      </w:pPr>
      <w:r>
        <w:rPr>
          <w:noProof/>
          <w:lang w:eastAsia="tr-TR"/>
        </w:rPr>
        <w:pict>
          <v:shape id="Resim 363" o:spid="_x0000_s1273" type="#_x0000_t75" alt="güzel yazı" style="position:absolute;margin-left:-14.45pt;margin-top:5.2pt;width:367.7pt;height:33pt;z-index:-251635712;visibility:visible">
            <v:imagedata r:id="rId14" o:title=""/>
          </v:shape>
        </w:pict>
      </w:r>
      <w:r>
        <w:rPr>
          <w:rFonts w:ascii="Hand writing Mutlu" w:hAnsi="Hand writing Mutlu" w:cs="Hand writing Mutlu"/>
          <w:sz w:val="48"/>
          <w:szCs w:val="48"/>
        </w:rPr>
        <w:t>El ele, el ele.</w:t>
      </w:r>
    </w:p>
    <w:p w:rsidR="00C41BC5" w:rsidRPr="0083021C" w:rsidRDefault="00C41BC5" w:rsidP="00BF48FA">
      <w:pPr>
        <w:spacing w:after="0"/>
        <w:ind w:right="-426"/>
        <w:rPr>
          <w:rFonts w:ascii="Hand writing Mutlu" w:hAnsi="Hand writing Mutlu" w:cs="Hand writing Mutlu"/>
          <w:sz w:val="10"/>
          <w:szCs w:val="10"/>
        </w:rPr>
      </w:pPr>
      <w:r>
        <w:rPr>
          <w:noProof/>
          <w:lang w:eastAsia="tr-TR"/>
        </w:rPr>
        <w:pict>
          <v:shape id="Metin Kutusu 365" o:spid="_x0000_s1274" type="#_x0000_t202" style="position:absolute;margin-left:137.95pt;margin-top:6.9pt;width:53.55pt;height:46.65pt;z-index:251681792;visibility:visible" filled="f" stroked="f" strokeweight=".5pt">
            <v:textbox>
              <w:txbxContent>
                <w:p w:rsidR="00C41BC5" w:rsidRDefault="00C41BC5">
                  <w:r w:rsidRPr="009C6D49">
                    <w:rPr>
                      <w:rFonts w:ascii="Hand writing Mutlu" w:hAnsi="Hand writing Mutlu" w:cs="Hand writing Mutlu"/>
                      <w:noProof/>
                      <w:sz w:val="48"/>
                      <w:szCs w:val="48"/>
                      <w:lang w:eastAsia="tr-TR"/>
                    </w:rPr>
                    <w:pict>
                      <v:shape id="Resim 379" o:spid="_x0000_i1085" type="#_x0000_t75" style="width:38.25pt;height:38.25pt;visibility:visible">
                        <v:imagedata r:id="rId33" o:title=""/>
                      </v:shape>
                    </w:pict>
                  </w:r>
                </w:p>
              </w:txbxContent>
            </v:textbox>
          </v:shape>
        </w:pict>
      </w:r>
    </w:p>
    <w:p w:rsidR="00C41BC5" w:rsidRDefault="00C41BC5" w:rsidP="00BF48FA">
      <w:pPr>
        <w:spacing w:after="0"/>
        <w:ind w:right="-426" w:hanging="851"/>
        <w:rPr>
          <w:rFonts w:ascii="Hand writing Mutlu" w:hAnsi="Hand writing Mutlu" w:cs="Hand writing Mutlu"/>
          <w:noProof/>
          <w:sz w:val="48"/>
          <w:szCs w:val="48"/>
          <w:lang w:eastAsia="tr-TR"/>
        </w:rPr>
      </w:pPr>
      <w:r>
        <w:rPr>
          <w:noProof/>
          <w:lang w:eastAsia="tr-TR"/>
        </w:rPr>
        <w:pict>
          <v:shape id="Metin Kutusu 362" o:spid="_x0000_s1275" type="#_x0000_t202" style="position:absolute;margin-left:-9.75pt;margin-top:-.1pt;width:48.85pt;height:45.8pt;z-index:251679744;visibility:visible" filled="f" stroked="f" strokeweight=".5pt">
            <v:textbox>
              <w:txbxContent>
                <w:p w:rsidR="00C41BC5" w:rsidRDefault="00C41BC5">
                  <w:r w:rsidRPr="009C6D49">
                    <w:rPr>
                      <w:rFonts w:ascii="Hand writing Mutlu" w:hAnsi="Hand writing Mutlu" w:cs="Hand writing Mutlu"/>
                      <w:noProof/>
                      <w:sz w:val="48"/>
                      <w:szCs w:val="48"/>
                      <w:lang w:eastAsia="tr-TR"/>
                    </w:rPr>
                    <w:pict>
                      <v:shape id="Resim 380" o:spid="_x0000_i1087" type="#_x0000_t75" style="width:40.5pt;height:42pt;visibility:visible">
                        <v:imagedata r:id="rId34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359" o:spid="_x0000_s1276" type="#_x0000_t75" alt="güzel yazı" style="position:absolute;margin-left:-14.45pt;margin-top:5.2pt;width:367.7pt;height:33pt;z-index:-251637760;visibility:visible">
            <v:imagedata r:id="rId14" o:title=""/>
          </v:shape>
        </w:pict>
      </w:r>
      <w:r>
        <w:rPr>
          <w:rFonts w:ascii="Hand writing Mutlu" w:hAnsi="Hand writing Mutlu" w:cs="Hand writing Mutlu"/>
          <w:sz w:val="48"/>
          <w:szCs w:val="48"/>
        </w:rPr>
        <w:t>el ele.</w:t>
      </w:r>
      <w:r>
        <w:rPr>
          <w:rFonts w:ascii="Hand writing Mutlu" w:hAnsi="Hand writing Mutlu" w:cs="Hand writing Mutlu"/>
          <w:noProof/>
          <w:sz w:val="48"/>
          <w:szCs w:val="48"/>
          <w:lang w:eastAsia="tr-TR"/>
        </w:rPr>
        <w:t xml:space="preserve">        el ele.</w:t>
      </w:r>
    </w:p>
    <w:p w:rsidR="00C41BC5" w:rsidRPr="0083021C" w:rsidRDefault="00C41BC5" w:rsidP="0083021C">
      <w:pPr>
        <w:spacing w:after="0"/>
        <w:ind w:right="-426"/>
        <w:rPr>
          <w:rFonts w:ascii="Hand writing Mutlu" w:hAnsi="Hand writing Mutlu" w:cs="Hand writing Mutlu"/>
          <w:noProof/>
          <w:sz w:val="10"/>
          <w:szCs w:val="10"/>
          <w:lang w:eastAsia="tr-TR"/>
        </w:rPr>
      </w:pPr>
      <w:r>
        <w:rPr>
          <w:noProof/>
          <w:lang w:eastAsia="tr-TR"/>
        </w:rPr>
        <w:pict>
          <v:shape id="Metin Kutusu 368" o:spid="_x0000_s1277" type="#_x0000_t202" style="position:absolute;margin-left:-13.55pt;margin-top:5.5pt;width:51pt;height:44.1pt;z-index:251683840;visibility:visible" filled="f" stroked="f" strokeweight=".5pt">
            <v:textbox>
              <w:txbxContent>
                <w:p w:rsidR="00C41BC5" w:rsidRDefault="00C41BC5" w:rsidP="00BF48FA">
                  <w:r w:rsidRPr="009C6D49">
                    <w:rPr>
                      <w:rFonts w:ascii="Hand writing Mutlu" w:hAnsi="Hand writing Mutlu" w:cs="Hand writing Mutlu"/>
                      <w:noProof/>
                      <w:sz w:val="48"/>
                      <w:szCs w:val="48"/>
                      <w:lang w:eastAsia="tr-TR"/>
                    </w:rPr>
                    <w:pict>
                      <v:shape id="Resim 381" o:spid="_x0000_i1089" type="#_x0000_t75" style="width:41.25pt;height:39.75pt;visibility:visible">
                        <v:imagedata r:id="rId35" o:title=""/>
                      </v:shape>
                    </w:pict>
                  </w:r>
                </w:p>
              </w:txbxContent>
            </v:textbox>
          </v:shape>
        </w:pict>
      </w:r>
    </w:p>
    <w:p w:rsidR="00C41BC5" w:rsidRDefault="00C41BC5" w:rsidP="00BF48FA">
      <w:pPr>
        <w:spacing w:after="0"/>
        <w:ind w:right="-426" w:hanging="851"/>
        <w:rPr>
          <w:rFonts w:ascii="Hand writing Mutlu" w:hAnsi="Hand writing Mutlu" w:cs="Hand writing Mutlu"/>
          <w:noProof/>
          <w:sz w:val="48"/>
          <w:szCs w:val="48"/>
          <w:lang w:eastAsia="tr-TR"/>
        </w:rPr>
      </w:pPr>
      <w:r>
        <w:rPr>
          <w:noProof/>
          <w:lang w:eastAsia="tr-TR"/>
        </w:rPr>
        <w:pict>
          <v:shape id="Metin Kutusu 367" o:spid="_x0000_s1278" type="#_x0000_t202" style="position:absolute;margin-left:143.7pt;margin-top:1.35pt;width:49.3pt;height:45pt;z-index:251684864;visibility:visible" filled="f" stroked="f" strokeweight=".5pt">
            <v:textbox>
              <w:txbxContent>
                <w:p w:rsidR="00C41BC5" w:rsidRDefault="00C41BC5" w:rsidP="00BF48FA">
                  <w:r w:rsidRPr="009C6D49">
                    <w:rPr>
                      <w:rFonts w:ascii="Hand writing Mutlu" w:hAnsi="Hand writing Mutlu" w:cs="Hand writing Mutlu"/>
                      <w:noProof/>
                      <w:sz w:val="48"/>
                      <w:szCs w:val="48"/>
                      <w:lang w:eastAsia="tr-TR"/>
                    </w:rPr>
                    <w:pict>
                      <v:shape id="Resim 373" o:spid="_x0000_i1091" type="#_x0000_t75" style="width:40.5pt;height:36.75pt;visibility:visible">
                        <v:imagedata r:id="rId36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369" o:spid="_x0000_s1279" type="#_x0000_t75" alt="güzel yazı" style="position:absolute;margin-left:-14.45pt;margin-top:5.2pt;width:367.7pt;height:33pt;z-index:-251633664;visibility:visible">
            <v:imagedata r:id="rId14" o:title=""/>
          </v:shape>
        </w:pict>
      </w:r>
      <w:r>
        <w:rPr>
          <w:rFonts w:ascii="Hand writing Mutlu" w:hAnsi="Hand writing Mutlu" w:cs="Hand writing Mutlu"/>
          <w:sz w:val="48"/>
          <w:szCs w:val="48"/>
        </w:rPr>
        <w:t>el ele.</w:t>
      </w:r>
      <w:r>
        <w:rPr>
          <w:rFonts w:ascii="Hand writing Mutlu" w:hAnsi="Hand writing Mutlu" w:cs="Hand writing Mutlu"/>
          <w:noProof/>
          <w:sz w:val="48"/>
          <w:szCs w:val="48"/>
          <w:lang w:eastAsia="tr-TR"/>
        </w:rPr>
        <w:t xml:space="preserve">        el ele.</w:t>
      </w:r>
    </w:p>
    <w:p w:rsidR="00C41BC5" w:rsidRPr="0083021C" w:rsidRDefault="00C41BC5" w:rsidP="0083021C">
      <w:pPr>
        <w:spacing w:after="0"/>
        <w:ind w:right="-426"/>
        <w:rPr>
          <w:rFonts w:ascii="Hand writing Mutlu" w:hAnsi="Hand writing Mutlu" w:cs="Hand writing Mutlu"/>
          <w:noProof/>
          <w:sz w:val="10"/>
          <w:szCs w:val="10"/>
          <w:lang w:eastAsia="tr-TR"/>
        </w:rPr>
      </w:pPr>
    </w:p>
    <w:p w:rsidR="00C41BC5" w:rsidRDefault="00C41BC5" w:rsidP="0083021C">
      <w:pPr>
        <w:spacing w:after="0"/>
        <w:ind w:right="-426" w:hanging="851"/>
        <w:rPr>
          <w:rFonts w:ascii="Hand writing Mutlu" w:hAnsi="Hand writing Mutlu" w:cs="Hand writing Mutlu"/>
          <w:noProof/>
          <w:sz w:val="48"/>
          <w:szCs w:val="48"/>
          <w:lang w:eastAsia="tr-TR"/>
        </w:rPr>
      </w:pPr>
      <w:r>
        <w:rPr>
          <w:noProof/>
          <w:lang w:eastAsia="tr-TR"/>
        </w:rPr>
        <w:pict>
          <v:shape id="Metin Kutusu 374" o:spid="_x0000_s1280" type="#_x0000_t202" style="position:absolute;margin-left:142.25pt;margin-top:1.1pt;width:81.35pt;height:54.4pt;z-index:251686912;visibility:visible" filled="f" stroked="f" strokeweight=".5pt">
            <v:textbox>
              <w:txbxContent>
                <w:p w:rsidR="00C41BC5" w:rsidRDefault="00C41BC5" w:rsidP="0083021C">
                  <w:r w:rsidRPr="00455A62">
                    <w:rPr>
                      <w:noProof/>
                      <w:lang w:eastAsia="tr-TR"/>
                    </w:rPr>
                    <w:pict>
                      <v:shape id="Resim 378" o:spid="_x0000_i1093" type="#_x0000_t75" style="width:66pt;height:34.5pt;visibility:visible">
                        <v:imagedata r:id="rId32" o:title="" croptop="12356f" cropbottom="9541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375" o:spid="_x0000_s1281" type="#_x0000_t75" alt="güzel yazı" style="position:absolute;margin-left:-14.45pt;margin-top:5.2pt;width:367.7pt;height:33pt;z-index:-251630592;visibility:visible">
            <v:imagedata r:id="rId14" o:title=""/>
          </v:shape>
        </w:pict>
      </w:r>
      <w:r>
        <w:rPr>
          <w:rFonts w:ascii="Hand writing Mutlu" w:hAnsi="Hand writing Mutlu" w:cs="Hand writing Mutlu"/>
          <w:noProof/>
          <w:sz w:val="48"/>
          <w:szCs w:val="48"/>
          <w:lang w:eastAsia="tr-TR"/>
        </w:rPr>
        <w:t>El ele el ele.          el ele.</w:t>
      </w:r>
    </w:p>
    <w:p w:rsidR="00C41BC5" w:rsidRDefault="00C41BC5" w:rsidP="00BF48FA">
      <w:pPr>
        <w:spacing w:after="0"/>
        <w:ind w:right="-426" w:hanging="851"/>
        <w:rPr>
          <w:rFonts w:ascii="Hand writing Mutlu" w:hAnsi="Hand writing Mutlu" w:cs="Hand writing Mutlu"/>
          <w:noProof/>
          <w:sz w:val="48"/>
          <w:szCs w:val="48"/>
          <w:lang w:eastAsia="tr-TR"/>
        </w:rPr>
      </w:pPr>
      <w:r>
        <w:rPr>
          <w:noProof/>
          <w:lang w:eastAsia="tr-TR"/>
        </w:rPr>
        <w:pict>
          <v:shape id="Metin Kutusu 386" o:spid="_x0000_s1282" type="#_x0000_t202" style="position:absolute;margin-left:207.9pt;margin-top:17.9pt;width:106.25pt;height:94.7pt;z-index:251689984;visibility:visible" filled="f" stroked="f" strokeweight=".5pt">
            <v:textbox>
              <w:txbxContent>
                <w:p w:rsidR="00C41BC5" w:rsidRDefault="00C41BC5" w:rsidP="0083021C">
                  <w:r w:rsidRPr="00455A62">
                    <w:rPr>
                      <w:noProof/>
                      <w:lang w:eastAsia="tr-TR"/>
                    </w:rPr>
                    <w:pict>
                      <v:shape id="Resim 405" o:spid="_x0000_i1095" type="#_x0000_t75" style="width:90pt;height:96.75pt;visibility:visible">
                        <v:imagedata r:id="rId37" o:title=""/>
                      </v:shape>
                    </w:pict>
                  </w:r>
                </w:p>
              </w:txbxContent>
            </v:textbox>
          </v:shape>
        </w:pict>
      </w:r>
    </w:p>
    <w:p w:rsidR="00C41BC5" w:rsidRDefault="00C41BC5" w:rsidP="00766462">
      <w:pPr>
        <w:spacing w:after="0"/>
        <w:ind w:right="-426"/>
        <w:rPr>
          <w:rFonts w:ascii="Hand writing Mutlu" w:hAnsi="Hand writing Mutlu" w:cs="Hand writing Mutlu"/>
          <w:noProof/>
          <w:sz w:val="48"/>
          <w:szCs w:val="48"/>
          <w:lang w:eastAsia="tr-TR"/>
        </w:rPr>
      </w:pPr>
      <w:r>
        <w:rPr>
          <w:noProof/>
          <w:lang w:eastAsia="tr-TR"/>
        </w:rPr>
        <w:pict>
          <v:roundrect id="Yuvarlatılmış Dikdörtgen 385" o:spid="_x0000_s1283" style="position:absolute;margin-left:43.15pt;margin-top:5.25pt;width:169.25pt;height:52.8pt;z-index:251688960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382" o:spid="_x0000_s1284" type="#_x0000_t202" style="position:absolute;margin-left:52.15pt;margin-top:4.5pt;width:177pt;height:61.25pt;z-index:251687936;visibility:visible" filled="f" stroked="f" strokeweight=".5pt">
            <v:textbox>
              <w:txbxContent>
                <w:p w:rsidR="00C41BC5" w:rsidRPr="007226AB" w:rsidRDefault="00C41BC5" w:rsidP="005F71B9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</w:t>
                  </w:r>
                </w:p>
              </w:txbxContent>
            </v:textbox>
          </v:shape>
        </w:pict>
      </w:r>
    </w:p>
    <w:p w:rsidR="00C41BC5" w:rsidRDefault="00C41BC5" w:rsidP="0083021C">
      <w:pPr>
        <w:spacing w:after="0"/>
        <w:ind w:right="-426"/>
        <w:rPr>
          <w:rFonts w:ascii="Hand writing Mutlu" w:hAnsi="Hand writing Mutlu" w:cs="Hand writing Mutlu"/>
          <w:sz w:val="20"/>
          <w:szCs w:val="20"/>
        </w:rPr>
      </w:pPr>
    </w:p>
    <w:p w:rsidR="00C41BC5" w:rsidRDefault="00C41BC5" w:rsidP="0083021C">
      <w:pPr>
        <w:spacing w:after="0"/>
        <w:ind w:right="-426"/>
        <w:rPr>
          <w:rFonts w:ascii="Hand writing Mutlu" w:hAnsi="Hand writing Mutlu" w:cs="Hand writing Mutlu"/>
          <w:sz w:val="20"/>
          <w:szCs w:val="20"/>
        </w:rPr>
      </w:pPr>
    </w:p>
    <w:p w:rsidR="00C41BC5" w:rsidRDefault="00C41BC5" w:rsidP="0083021C">
      <w:pPr>
        <w:spacing w:after="0"/>
        <w:ind w:right="-426"/>
        <w:rPr>
          <w:rFonts w:ascii="Hand writing Mutlu" w:hAnsi="Hand writing Mutlu" w:cs="Hand writing Mutlu"/>
          <w:sz w:val="20"/>
          <w:szCs w:val="20"/>
        </w:rPr>
      </w:pPr>
    </w:p>
    <w:p w:rsidR="00C41BC5" w:rsidRDefault="00C41BC5" w:rsidP="0083021C">
      <w:pPr>
        <w:spacing w:after="0"/>
        <w:ind w:right="-426"/>
        <w:rPr>
          <w:rFonts w:ascii="Hand writing Mutlu" w:hAnsi="Hand writing Mutlu" w:cs="Hand writing Mutlu"/>
          <w:sz w:val="72"/>
          <w:szCs w:val="72"/>
        </w:rPr>
      </w:pPr>
      <w:r w:rsidRPr="00455A62">
        <w:rPr>
          <w:noProof/>
          <w:lang w:eastAsia="tr-TR"/>
        </w:rPr>
        <w:pict>
          <v:shape id="Resim 393" o:spid="_x0000_i1096" type="#_x0000_t75" style="width:221.25pt;height:127.5pt;visibility:visible">
            <v:imagedata r:id="rId32" o:title="" croptop="12356f" cropbottom="9541f"/>
          </v:shape>
        </w:pict>
      </w:r>
    </w:p>
    <w:p w:rsidR="00C41BC5" w:rsidRDefault="00C41BC5" w:rsidP="0083021C">
      <w:pPr>
        <w:spacing w:after="0"/>
        <w:ind w:right="-426" w:hanging="851"/>
        <w:jc w:val="center"/>
        <w:rPr>
          <w:rFonts w:ascii="Hand writing Mutlu" w:hAnsi="Hand writing Mutlu" w:cs="Hand writing Mutlu"/>
          <w:sz w:val="48"/>
          <w:szCs w:val="48"/>
        </w:rPr>
      </w:pPr>
      <w:r>
        <w:rPr>
          <w:noProof/>
          <w:lang w:eastAsia="tr-TR"/>
        </w:rPr>
        <w:pict>
          <v:shape id="Resim 394" o:spid="_x0000_s1285" type="#_x0000_t75" alt="güzel yazı" style="position:absolute;left:0;text-align:left;margin-left:-14.45pt;margin-top:5.2pt;width:367.7pt;height:33pt;z-index:-251625472;visibility:visible">
            <v:imagedata r:id="rId14" o:title=""/>
          </v:shape>
        </w:pict>
      </w:r>
      <w:r>
        <w:rPr>
          <w:rFonts w:ascii="Hand writing Mutlu" w:hAnsi="Hand writing Mutlu" w:cs="Hand writing Mutlu"/>
          <w:sz w:val="48"/>
          <w:szCs w:val="48"/>
        </w:rPr>
        <w:t>El ele.</w:t>
      </w:r>
    </w:p>
    <w:p w:rsidR="00C41BC5" w:rsidRPr="0083021C" w:rsidRDefault="00C41BC5" w:rsidP="0083021C">
      <w:pPr>
        <w:spacing w:after="0"/>
        <w:ind w:right="-426" w:hanging="851"/>
        <w:jc w:val="center"/>
        <w:rPr>
          <w:rFonts w:ascii="Hand writing Mutlu" w:hAnsi="Hand writing Mutlu" w:cs="Hand writing Mutlu"/>
          <w:sz w:val="10"/>
          <w:szCs w:val="10"/>
        </w:rPr>
      </w:pPr>
    </w:p>
    <w:p w:rsidR="00C41BC5" w:rsidRDefault="00C41BC5" w:rsidP="0083021C">
      <w:pPr>
        <w:spacing w:after="0"/>
        <w:ind w:right="-426"/>
        <w:rPr>
          <w:rFonts w:ascii="Hand writing Mutlu" w:hAnsi="Hand writing Mutlu" w:cs="Hand writing Mutlu"/>
          <w:sz w:val="48"/>
          <w:szCs w:val="48"/>
        </w:rPr>
      </w:pPr>
      <w:r>
        <w:rPr>
          <w:noProof/>
          <w:lang w:eastAsia="tr-TR"/>
        </w:rPr>
        <w:pict>
          <v:shape id="Resim 395" o:spid="_x0000_s1286" type="#_x0000_t75" alt="güzel yazı" style="position:absolute;margin-left:-14.45pt;margin-top:5.2pt;width:367.7pt;height:33pt;z-index:-251622400;visibility:visible">
            <v:imagedata r:id="rId14" o:title=""/>
          </v:shape>
        </w:pict>
      </w:r>
      <w:r>
        <w:rPr>
          <w:rFonts w:ascii="Hand writing Mutlu" w:hAnsi="Hand writing Mutlu" w:cs="Hand writing Mutlu"/>
          <w:sz w:val="48"/>
          <w:szCs w:val="48"/>
        </w:rPr>
        <w:t>El , el ele.</w:t>
      </w:r>
    </w:p>
    <w:p w:rsidR="00C41BC5" w:rsidRPr="0083021C" w:rsidRDefault="00C41BC5" w:rsidP="0083021C">
      <w:pPr>
        <w:spacing w:after="0"/>
        <w:ind w:right="-426"/>
        <w:rPr>
          <w:rFonts w:ascii="Hand writing Mutlu" w:hAnsi="Hand writing Mutlu" w:cs="Hand writing Mutlu"/>
          <w:sz w:val="10"/>
          <w:szCs w:val="10"/>
        </w:rPr>
      </w:pPr>
      <w:r>
        <w:rPr>
          <w:noProof/>
          <w:lang w:eastAsia="tr-TR"/>
        </w:rPr>
        <w:pict>
          <v:shape id="Metin Kutusu 388" o:spid="_x0000_s1287" type="#_x0000_t202" style="position:absolute;margin-left:163.7pt;margin-top:3.95pt;width:53.55pt;height:46.65pt;z-index:251695104;visibility:visible" filled="f" stroked="f" strokeweight=".5pt">
            <v:textbox>
              <w:txbxContent>
                <w:p w:rsidR="00C41BC5" w:rsidRDefault="00C41BC5" w:rsidP="0083021C">
                  <w:r w:rsidRPr="009C6D49">
                    <w:rPr>
                      <w:rFonts w:ascii="Hand writing Mutlu" w:hAnsi="Hand writing Mutlu" w:cs="Hand writing Mutlu"/>
                      <w:noProof/>
                      <w:sz w:val="48"/>
                      <w:szCs w:val="48"/>
                      <w:lang w:eastAsia="tr-TR"/>
                    </w:rPr>
                    <w:pict>
                      <v:shape id="Resim 399" o:spid="_x0000_i1098" type="#_x0000_t75" style="width:38.25pt;height:38.25pt;visibility:visible">
                        <v:imagedata r:id="rId33" o:title=""/>
                      </v:shape>
                    </w:pict>
                  </w:r>
                </w:p>
              </w:txbxContent>
            </v:textbox>
          </v:shape>
        </w:pict>
      </w:r>
    </w:p>
    <w:p w:rsidR="00C41BC5" w:rsidRDefault="00C41BC5" w:rsidP="0083021C">
      <w:pPr>
        <w:spacing w:after="0"/>
        <w:ind w:right="-426" w:hanging="851"/>
        <w:rPr>
          <w:rFonts w:ascii="Hand writing Mutlu" w:hAnsi="Hand writing Mutlu" w:cs="Hand writing Mutlu"/>
          <w:noProof/>
          <w:sz w:val="48"/>
          <w:szCs w:val="48"/>
          <w:lang w:eastAsia="tr-TR"/>
        </w:rPr>
      </w:pPr>
      <w:r>
        <w:rPr>
          <w:noProof/>
          <w:lang w:eastAsia="tr-TR"/>
        </w:rPr>
        <w:pict>
          <v:shape id="Metin Kutusu 389" o:spid="_x0000_s1288" type="#_x0000_t202" style="position:absolute;margin-left:-9.75pt;margin-top:-.1pt;width:48.85pt;height:45.8pt;z-index:251693056;visibility:visible" filled="f" stroked="f" strokeweight=".5pt">
            <v:textbox>
              <w:txbxContent>
                <w:p w:rsidR="00C41BC5" w:rsidRDefault="00C41BC5" w:rsidP="0083021C">
                  <w:r w:rsidRPr="009C6D49">
                    <w:rPr>
                      <w:rFonts w:ascii="Hand writing Mutlu" w:hAnsi="Hand writing Mutlu" w:cs="Hand writing Mutlu"/>
                      <w:noProof/>
                      <w:sz w:val="48"/>
                      <w:szCs w:val="48"/>
                      <w:lang w:eastAsia="tr-TR"/>
                    </w:rPr>
                    <w:pict>
                      <v:shape id="Resim 400" o:spid="_x0000_i1100" type="#_x0000_t75" style="width:40.5pt;height:42pt;visibility:visible">
                        <v:imagedata r:id="rId34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396" o:spid="_x0000_s1289" type="#_x0000_t75" alt="güzel yazı" style="position:absolute;margin-left:-14.45pt;margin-top:5.2pt;width:367.7pt;height:33pt;z-index:-251624448;visibility:visible">
            <v:imagedata r:id="rId14" o:title=""/>
          </v:shape>
        </w:pict>
      </w:r>
      <w:r>
        <w:rPr>
          <w:rFonts w:ascii="Hand writing Mutlu" w:hAnsi="Hand writing Mutlu" w:cs="Hand writing Mutlu"/>
          <w:sz w:val="48"/>
          <w:szCs w:val="48"/>
        </w:rPr>
        <w:t>ele.</w:t>
      </w:r>
      <w:r>
        <w:rPr>
          <w:rFonts w:ascii="Hand writing Mutlu" w:hAnsi="Hand writing Mutlu" w:cs="Hand writing Mutlu"/>
          <w:noProof/>
          <w:sz w:val="48"/>
          <w:szCs w:val="48"/>
          <w:lang w:eastAsia="tr-TR"/>
        </w:rPr>
        <w:t xml:space="preserve">        el ele.</w:t>
      </w:r>
    </w:p>
    <w:p w:rsidR="00C41BC5" w:rsidRPr="0083021C" w:rsidRDefault="00C41BC5" w:rsidP="0083021C">
      <w:pPr>
        <w:spacing w:after="0"/>
        <w:ind w:right="-426"/>
        <w:rPr>
          <w:rFonts w:ascii="Hand writing Mutlu" w:hAnsi="Hand writing Mutlu" w:cs="Hand writing Mutlu"/>
          <w:noProof/>
          <w:sz w:val="10"/>
          <w:szCs w:val="10"/>
          <w:lang w:eastAsia="tr-TR"/>
        </w:rPr>
      </w:pPr>
      <w:r>
        <w:rPr>
          <w:noProof/>
          <w:lang w:eastAsia="tr-TR"/>
        </w:rPr>
        <w:pict>
          <v:shape id="Metin Kutusu 390" o:spid="_x0000_s1290" type="#_x0000_t202" style="position:absolute;margin-left:-13.55pt;margin-top:5.5pt;width:51pt;height:44.1pt;z-index:251697152;visibility:visible" filled="f" stroked="f" strokeweight=".5pt">
            <v:textbox>
              <w:txbxContent>
                <w:p w:rsidR="00C41BC5" w:rsidRDefault="00C41BC5" w:rsidP="0083021C">
                  <w:r w:rsidRPr="009C6D49">
                    <w:rPr>
                      <w:rFonts w:ascii="Hand writing Mutlu" w:hAnsi="Hand writing Mutlu" w:cs="Hand writing Mutlu"/>
                      <w:noProof/>
                      <w:sz w:val="48"/>
                      <w:szCs w:val="48"/>
                      <w:lang w:eastAsia="tr-TR"/>
                    </w:rPr>
                    <w:pict>
                      <v:shape id="Resim 401" o:spid="_x0000_i1102" type="#_x0000_t75" style="width:41.25pt;height:39.75pt;visibility:visible">
                        <v:imagedata r:id="rId35" o:title=""/>
                      </v:shape>
                    </w:pict>
                  </w:r>
                </w:p>
              </w:txbxContent>
            </v:textbox>
          </v:shape>
        </w:pict>
      </w:r>
    </w:p>
    <w:p w:rsidR="00C41BC5" w:rsidRDefault="00C41BC5" w:rsidP="0083021C">
      <w:pPr>
        <w:spacing w:after="0"/>
        <w:ind w:right="-426" w:hanging="851"/>
        <w:rPr>
          <w:rFonts w:ascii="Hand writing Mutlu" w:hAnsi="Hand writing Mutlu" w:cs="Hand writing Mutlu"/>
          <w:noProof/>
          <w:sz w:val="48"/>
          <w:szCs w:val="48"/>
          <w:lang w:eastAsia="tr-TR"/>
        </w:rPr>
      </w:pPr>
      <w:r>
        <w:rPr>
          <w:noProof/>
          <w:lang w:eastAsia="tr-TR"/>
        </w:rPr>
        <w:pict>
          <v:shape id="Metin Kutusu 391" o:spid="_x0000_s1291" type="#_x0000_t202" style="position:absolute;margin-left:143.7pt;margin-top:1.35pt;width:49.3pt;height:45pt;z-index:251698176;visibility:visible" filled="f" stroked="f" strokeweight=".5pt">
            <v:textbox>
              <w:txbxContent>
                <w:p w:rsidR="00C41BC5" w:rsidRDefault="00C41BC5" w:rsidP="0083021C">
                  <w:r w:rsidRPr="009C6D49">
                    <w:rPr>
                      <w:rFonts w:ascii="Hand writing Mutlu" w:hAnsi="Hand writing Mutlu" w:cs="Hand writing Mutlu"/>
                      <w:noProof/>
                      <w:sz w:val="48"/>
                      <w:szCs w:val="48"/>
                      <w:lang w:eastAsia="tr-TR"/>
                    </w:rPr>
                    <w:pict>
                      <v:shape id="Resim 402" o:spid="_x0000_i1104" type="#_x0000_t75" style="width:40.5pt;height:36.75pt;visibility:visible">
                        <v:imagedata r:id="rId36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397" o:spid="_x0000_s1292" type="#_x0000_t75" alt="güzel yazı" style="position:absolute;margin-left:-14.45pt;margin-top:5.2pt;width:367.7pt;height:33pt;z-index:-251620352;visibility:visible">
            <v:imagedata r:id="rId14" o:title=""/>
          </v:shape>
        </w:pict>
      </w:r>
      <w:r>
        <w:rPr>
          <w:rFonts w:ascii="Hand writing Mutlu" w:hAnsi="Hand writing Mutlu" w:cs="Hand writing Mutlu"/>
          <w:sz w:val="48"/>
          <w:szCs w:val="48"/>
        </w:rPr>
        <w:t>el ele.</w:t>
      </w:r>
      <w:r>
        <w:rPr>
          <w:rFonts w:ascii="Hand writing Mutlu" w:hAnsi="Hand writing Mutlu" w:cs="Hand writing Mutlu"/>
          <w:noProof/>
          <w:sz w:val="48"/>
          <w:szCs w:val="48"/>
          <w:lang w:eastAsia="tr-TR"/>
        </w:rPr>
        <w:t>.</w:t>
      </w:r>
    </w:p>
    <w:p w:rsidR="00C41BC5" w:rsidRPr="0083021C" w:rsidRDefault="00C41BC5" w:rsidP="0083021C">
      <w:pPr>
        <w:spacing w:after="0"/>
        <w:ind w:right="-426"/>
        <w:rPr>
          <w:rFonts w:ascii="Hand writing Mutlu" w:hAnsi="Hand writing Mutlu" w:cs="Hand writing Mutlu"/>
          <w:noProof/>
          <w:sz w:val="10"/>
          <w:szCs w:val="10"/>
          <w:lang w:eastAsia="tr-TR"/>
        </w:rPr>
      </w:pPr>
    </w:p>
    <w:p w:rsidR="00C41BC5" w:rsidRDefault="00C41BC5" w:rsidP="0083021C">
      <w:pPr>
        <w:spacing w:after="0"/>
        <w:ind w:right="-426" w:hanging="851"/>
        <w:rPr>
          <w:rFonts w:ascii="Hand writing Mutlu" w:hAnsi="Hand writing Mutlu" w:cs="Hand writing Mutlu"/>
          <w:noProof/>
          <w:sz w:val="48"/>
          <w:szCs w:val="48"/>
          <w:lang w:eastAsia="tr-TR"/>
        </w:rPr>
      </w:pPr>
      <w:r>
        <w:rPr>
          <w:noProof/>
          <w:lang w:eastAsia="tr-TR"/>
        </w:rPr>
        <w:pict>
          <v:shape id="Metin Kutusu 392" o:spid="_x0000_s1293" type="#_x0000_t202" style="position:absolute;margin-left:159.5pt;margin-top:1.05pt;width:81.35pt;height:54.4pt;z-index:251700224;visibility:visible" filled="f" stroked="f" strokeweight=".5pt">
            <v:textbox>
              <w:txbxContent>
                <w:p w:rsidR="00C41BC5" w:rsidRDefault="00C41BC5" w:rsidP="0083021C">
                  <w:r w:rsidRPr="00455A62">
                    <w:rPr>
                      <w:noProof/>
                      <w:lang w:eastAsia="tr-TR"/>
                    </w:rPr>
                    <w:pict>
                      <v:shape id="Resim 403" o:spid="_x0000_i1106" type="#_x0000_t75" style="width:66pt;height:34.5pt;visibility:visible">
                        <v:imagedata r:id="rId32" o:title="" croptop="12356f" cropbottom="9541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398" o:spid="_x0000_s1294" type="#_x0000_t75" alt="güzel yazı" style="position:absolute;margin-left:-14.45pt;margin-top:5.2pt;width:367.7pt;height:33pt;z-index:-251617280;visibility:visible">
            <v:imagedata r:id="rId14" o:title=""/>
          </v:shape>
        </w:pict>
      </w:r>
      <w:r>
        <w:rPr>
          <w:rFonts w:ascii="Hand writing Mutlu" w:hAnsi="Hand writing Mutlu" w:cs="Hand writing Mutlu"/>
          <w:noProof/>
          <w:sz w:val="48"/>
          <w:szCs w:val="48"/>
          <w:lang w:eastAsia="tr-TR"/>
        </w:rPr>
        <w:t>ele el ele.          el .</w:t>
      </w:r>
    </w:p>
    <w:p w:rsidR="00C41BC5" w:rsidRDefault="00C41BC5" w:rsidP="005F71B9">
      <w:pPr>
        <w:spacing w:after="0"/>
        <w:ind w:right="-426"/>
        <w:rPr>
          <w:sz w:val="20"/>
          <w:szCs w:val="20"/>
        </w:rPr>
      </w:pPr>
    </w:p>
    <w:p w:rsidR="00C41BC5" w:rsidRDefault="00C41BC5" w:rsidP="005F71B9">
      <w:pPr>
        <w:spacing w:after="0"/>
        <w:ind w:right="-426"/>
        <w:rPr>
          <w:sz w:val="20"/>
          <w:szCs w:val="20"/>
        </w:rPr>
        <w:sectPr w:rsidR="00C41BC5" w:rsidSect="005F71B9">
          <w:pgSz w:w="16838" w:h="11906" w:orient="landscape"/>
          <w:pgMar w:top="567" w:right="851" w:bottom="426" w:left="709" w:header="709" w:footer="709" w:gutter="0"/>
          <w:cols w:num="2" w:space="708"/>
          <w:docGrid w:linePitch="360"/>
        </w:sectPr>
      </w:pPr>
    </w:p>
    <w:p w:rsidR="00C41BC5" w:rsidRDefault="00C41BC5" w:rsidP="005F71B9">
      <w:pPr>
        <w:spacing w:after="0"/>
        <w:ind w:right="-426"/>
        <w:rPr>
          <w:sz w:val="20"/>
          <w:szCs w:val="20"/>
        </w:rPr>
        <w:sectPr w:rsidR="00C41BC5" w:rsidSect="0099360B">
          <w:pgSz w:w="11906" w:h="16838"/>
          <w:pgMar w:top="851" w:right="425" w:bottom="709" w:left="567" w:header="709" w:footer="709" w:gutter="0"/>
          <w:cols w:num="2" w:space="708"/>
          <w:docGrid w:linePitch="360"/>
        </w:sectPr>
      </w:pPr>
      <w:r>
        <w:rPr>
          <w:noProof/>
          <w:lang w:eastAsia="tr-TR"/>
        </w:rPr>
        <w:pict>
          <v:shape id="Metin Kutusu 413" o:spid="_x0000_s1295" type="#_x0000_t202" style="position:absolute;margin-left:71.5pt;margin-top:-23.35pt;width:123pt;height:116.15pt;z-index:251704320;visibility:visible" filled="f" stroked="f" strokeweight=".5pt">
            <v:textbox>
              <w:txbxContent>
                <w:p w:rsidR="00C41BC5" w:rsidRDefault="00C41BC5">
                  <w:r w:rsidRPr="009C6D49">
                    <w:rPr>
                      <w:rFonts w:ascii="Nurhan Uz" w:hAnsi="Nurhan Uz" w:cs="Nurhan Uz"/>
                      <w:noProof/>
                      <w:sz w:val="72"/>
                      <w:szCs w:val="72"/>
                      <w:lang w:eastAsia="tr-TR"/>
                    </w:rPr>
                    <w:pict>
                      <v:shape id="Resim 407" o:spid="_x0000_i1108" type="#_x0000_t75" style="width:95.25pt;height:83.25pt;visibility:visible">
                        <v:imagedata r:id="rId25" o:title="" croptop="7389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12" o:spid="_x0000_s1296" type="#_x0000_t202" style="position:absolute;margin-left:379.85pt;margin-top:-38.75pt;width:141pt;height:120.45pt;z-index:251703296;visibility:visible" filled="f" stroked="f" strokeweight=".5pt">
            <v:textbox>
              <w:txbxContent>
                <w:p w:rsidR="00C41BC5" w:rsidRDefault="00C41BC5">
                  <w:r w:rsidRPr="009C6D49">
                    <w:rPr>
                      <w:noProof/>
                      <w:sz w:val="20"/>
                      <w:szCs w:val="20"/>
                      <w:lang w:eastAsia="tr-TR"/>
                    </w:rPr>
                    <w:pict>
                      <v:shape id="Resim 409" o:spid="_x0000_i1110" type="#_x0000_t75" style="width:118.5pt;height:105pt;visibility:visible">
                        <v:imagedata r:id="rId38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10" o:spid="_x0000_s1297" type="#_x0000_t202" style="position:absolute;margin-left:188.9pt;margin-top:-15.55pt;width:190.7pt;height:61.25pt;z-index:251701248;visibility:visible" filled="f" stroked="f" strokeweight=".5pt">
            <v:textbox>
              <w:txbxContent>
                <w:p w:rsidR="00C41BC5" w:rsidRPr="007226AB" w:rsidRDefault="00C41BC5" w:rsidP="0099360B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Oluşturalım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411" o:spid="_x0000_s1298" style="position:absolute;margin-left:188.9pt;margin-top:-11.3pt;width:187.7pt;height:52.8pt;z-index:251702272;visibility:visible;v-text-anchor:middle" arcsize="10923f" filled="f" strokecolor="#243f60" strokeweight="2pt"/>
        </w:pict>
      </w:r>
    </w:p>
    <w:p w:rsidR="00C41BC5" w:rsidRDefault="00C41BC5" w:rsidP="005F71B9">
      <w:pPr>
        <w:spacing w:after="0"/>
        <w:ind w:right="-426"/>
        <w:rPr>
          <w:sz w:val="20"/>
          <w:szCs w:val="20"/>
        </w:rPr>
      </w:pPr>
    </w:p>
    <w:p w:rsidR="00C41BC5" w:rsidRDefault="00C41BC5" w:rsidP="005F71B9">
      <w:pPr>
        <w:spacing w:after="0"/>
        <w:ind w:right="-426"/>
        <w:rPr>
          <w:sz w:val="20"/>
          <w:szCs w:val="20"/>
        </w:rPr>
      </w:pPr>
    </w:p>
    <w:p w:rsidR="00C41BC5" w:rsidRDefault="00C41BC5" w:rsidP="005F71B9">
      <w:pPr>
        <w:spacing w:after="0"/>
        <w:ind w:right="-426"/>
        <w:rPr>
          <w:sz w:val="20"/>
          <w:szCs w:val="20"/>
        </w:rPr>
      </w:pPr>
    </w:p>
    <w:p w:rsidR="00C41BC5" w:rsidRDefault="00C41BC5" w:rsidP="005F71B9">
      <w:pPr>
        <w:spacing w:after="0"/>
        <w:ind w:right="-426"/>
        <w:rPr>
          <w:sz w:val="20"/>
          <w:szCs w:val="20"/>
        </w:rPr>
      </w:pPr>
    </w:p>
    <w:p w:rsidR="00C41BC5" w:rsidRDefault="00C41BC5" w:rsidP="005F71B9">
      <w:pPr>
        <w:spacing w:after="0"/>
        <w:ind w:right="-426"/>
        <w:rPr>
          <w:sz w:val="20"/>
          <w:szCs w:val="20"/>
        </w:rPr>
      </w:pPr>
      <w:r>
        <w:rPr>
          <w:noProof/>
          <w:lang w:eastAsia="tr-TR"/>
        </w:rPr>
        <w:pict>
          <v:shape id="Metin Kutusu 417" o:spid="_x0000_s1299" type="#_x0000_t202" style="position:absolute;margin-left:233.5pt;margin-top:3.3pt;width:109.3pt;height:64.3pt;z-index:251705344;visibility:visible" filled="f" stroked="f" strokeweight=".5pt">
            <v:textbox>
              <w:txbxContent>
                <w:p w:rsidR="00C41BC5" w:rsidRDefault="00C41BC5">
                  <w:r w:rsidRPr="009C6D49">
                    <w:rPr>
                      <w:noProof/>
                      <w:sz w:val="20"/>
                      <w:szCs w:val="20"/>
                      <w:lang w:eastAsia="tr-TR"/>
                    </w:rPr>
                    <w:pict>
                      <v:shape id="Resim 423" o:spid="_x0000_i1114" type="#_x0000_t75" style="width:83.25pt;height:57pt;visibility:visible">
                        <v:imagedata r:id="rId39" o:title=""/>
                      </v:shape>
                    </w:pict>
                  </w:r>
                  <w:r w:rsidRPr="009C6D49">
                    <w:rPr>
                      <w:noProof/>
                      <w:sz w:val="20"/>
                      <w:szCs w:val="20"/>
                      <w:lang w:eastAsia="tr-TR"/>
                    </w:rPr>
                    <w:pict>
                      <v:shape id="Resim 422" o:spid="_x0000_i1115" type="#_x0000_t75" style="width:1in;height:62.25pt;visibility:visible">
                        <v:imagedata r:id="rId40" o:title=""/>
                      </v:shape>
                    </w:pict>
                  </w:r>
                  <w:r w:rsidRPr="009C6D49">
                    <w:rPr>
                      <w:noProof/>
                      <w:sz w:val="20"/>
                      <w:szCs w:val="20"/>
                      <w:lang w:eastAsia="tr-TR"/>
                    </w:rPr>
                    <w:pict>
                      <v:shape id="Resim 414" o:spid="_x0000_i1116" type="#_x0000_t75" style="width:77.25pt;height:54pt;visibility:visible">
                        <v:imagedata r:id="rId41" o:title="" cropbottom="13380f"/>
                      </v:shape>
                    </w:pict>
                  </w:r>
                </w:p>
              </w:txbxContent>
            </v:textbox>
          </v:shape>
        </w:pict>
      </w:r>
    </w:p>
    <w:p w:rsidR="00C41BC5" w:rsidRDefault="00C41BC5" w:rsidP="005F71B9">
      <w:pPr>
        <w:spacing w:after="0"/>
        <w:ind w:right="-426"/>
        <w:rPr>
          <w:sz w:val="20"/>
          <w:szCs w:val="20"/>
        </w:rPr>
      </w:pPr>
    </w:p>
    <w:p w:rsidR="00C41BC5" w:rsidRDefault="00C41BC5" w:rsidP="005F71B9">
      <w:pPr>
        <w:spacing w:after="0"/>
        <w:ind w:right="-426"/>
        <w:rPr>
          <w:sz w:val="20"/>
          <w:szCs w:val="20"/>
        </w:rPr>
      </w:pPr>
    </w:p>
    <w:p w:rsidR="00C41BC5" w:rsidRDefault="00C41BC5" w:rsidP="005F71B9">
      <w:pPr>
        <w:spacing w:after="0"/>
        <w:ind w:right="-426"/>
        <w:rPr>
          <w:sz w:val="20"/>
          <w:szCs w:val="20"/>
        </w:rPr>
      </w:pPr>
      <w:r>
        <w:rPr>
          <w:noProof/>
          <w:lang w:eastAsia="tr-TR"/>
        </w:rPr>
        <w:pict>
          <v:shape id="Düz Ok Bağlayıcısı 428" o:spid="_x0000_s1300" type="#_x0000_t32" style="position:absolute;margin-left:293.5pt;margin-top:16.85pt;width:30.85pt;height:28.3pt;z-index:251709440;visibility:visible" strokecolor="#4579b8">
            <v:stroke endarrow="open"/>
          </v:shape>
        </w:pict>
      </w:r>
      <w:r>
        <w:rPr>
          <w:noProof/>
          <w:lang w:eastAsia="tr-TR"/>
        </w:rPr>
        <w:pict>
          <v:shape id="Düz Ok Bağlayıcısı 421" o:spid="_x0000_s1301" type="#_x0000_t32" style="position:absolute;margin-left:220.65pt;margin-top:19.85pt;width:33.4pt;height:22.25pt;flip:x;z-index:251708416;visibility:visible" strokecolor="#4579b8">
            <v:stroke endarrow="open"/>
          </v:shape>
        </w:pict>
      </w:r>
      <w:r>
        <w:rPr>
          <w:noProof/>
          <w:lang w:eastAsia="tr-TR"/>
        </w:rPr>
        <w:pict>
          <v:shape id="Metin Kutusu 418" o:spid="_x0000_s1302" type="#_x0000_t202" style="position:absolute;margin-left:183.35pt;margin-top:32.85pt;width:57.4pt;height:48pt;z-index:251706368;visibility:visible" filled="f" stroked="f" strokeweight=".5pt">
            <v:textbox>
              <w:txbxContent>
                <w:p w:rsidR="00C41BC5" w:rsidRDefault="00C41BC5">
                  <w:r w:rsidRPr="009C6D49">
                    <w:rPr>
                      <w:noProof/>
                      <w:sz w:val="20"/>
                      <w:szCs w:val="20"/>
                      <w:lang w:eastAsia="tr-TR"/>
                    </w:rPr>
                    <w:pict>
                      <v:shape id="Resim 427" o:spid="_x0000_i1118" type="#_x0000_t75" style="width:30pt;height:33.75pt;visibility:visible">
                        <v:imagedata r:id="rId42" o:title="" cropbottom="20126f"/>
                      </v:shape>
                    </w:pict>
                  </w:r>
                </w:p>
              </w:txbxContent>
            </v:textbox>
          </v:shape>
        </w:pict>
      </w:r>
    </w:p>
    <w:p w:rsidR="00C41BC5" w:rsidRDefault="00C41BC5" w:rsidP="005F71B9">
      <w:pPr>
        <w:spacing w:after="0"/>
        <w:ind w:right="-426"/>
        <w:rPr>
          <w:sz w:val="20"/>
          <w:szCs w:val="20"/>
        </w:rPr>
      </w:pPr>
      <w:r>
        <w:rPr>
          <w:noProof/>
          <w:lang w:eastAsia="tr-TR"/>
        </w:rPr>
        <w:pict>
          <v:shape id="Metin Kutusu 419" o:spid="_x0000_s1303" type="#_x0000_t202" style="position:absolute;margin-left:322.6pt;margin-top:-.35pt;width:74.1pt;height:64.25pt;z-index:251707392;visibility:visible" filled="f" stroked="f" strokeweight=".5pt">
            <v:textbox>
              <w:txbxContent>
                <w:p w:rsidR="00C41BC5" w:rsidRDefault="00C41BC5">
                  <w:r w:rsidRPr="009C6D49">
                    <w:rPr>
                      <w:noProof/>
                      <w:sz w:val="20"/>
                      <w:szCs w:val="20"/>
                      <w:lang w:eastAsia="tr-TR"/>
                    </w:rPr>
                    <w:pict>
                      <v:shape id="Resim 416" o:spid="_x0000_i1120" type="#_x0000_t75" style="width:57pt;height:57.75pt;visibility:visible">
                        <v:imagedata r:id="rId43" o:title="" cropbottom="8304f"/>
                      </v:shape>
                    </w:pict>
                  </w:r>
                </w:p>
              </w:txbxContent>
            </v:textbox>
          </v:shape>
        </w:pict>
      </w:r>
    </w:p>
    <w:p w:rsidR="00C41BC5" w:rsidRDefault="00C41BC5" w:rsidP="005F71B9">
      <w:pPr>
        <w:spacing w:after="0"/>
        <w:ind w:right="-426"/>
        <w:rPr>
          <w:sz w:val="20"/>
          <w:szCs w:val="20"/>
        </w:rPr>
      </w:pPr>
    </w:p>
    <w:p w:rsidR="00C41BC5" w:rsidRDefault="00C41BC5" w:rsidP="005F71B9">
      <w:pPr>
        <w:spacing w:after="0"/>
        <w:ind w:right="-426"/>
        <w:rPr>
          <w:sz w:val="20"/>
          <w:szCs w:val="20"/>
        </w:rPr>
      </w:pPr>
    </w:p>
    <w:p w:rsidR="00C41BC5" w:rsidRDefault="00C41BC5" w:rsidP="005F71B9">
      <w:pPr>
        <w:spacing w:after="0"/>
        <w:ind w:right="-426"/>
        <w:rPr>
          <w:sz w:val="20"/>
          <w:szCs w:val="20"/>
        </w:rPr>
      </w:pPr>
    </w:p>
    <w:p w:rsidR="00C41BC5" w:rsidRDefault="00C41BC5" w:rsidP="005F71B9">
      <w:pPr>
        <w:spacing w:after="0"/>
        <w:ind w:right="-426"/>
        <w:rPr>
          <w:sz w:val="20"/>
          <w:szCs w:val="20"/>
        </w:rPr>
      </w:pPr>
    </w:p>
    <w:p w:rsidR="00C41BC5" w:rsidRDefault="00C41BC5" w:rsidP="005F71B9">
      <w:pPr>
        <w:spacing w:after="0"/>
        <w:ind w:right="-426"/>
        <w:rPr>
          <w:sz w:val="20"/>
          <w:szCs w:val="20"/>
        </w:rPr>
      </w:pPr>
    </w:p>
    <w:p w:rsidR="00C41BC5" w:rsidRDefault="00C41BC5" w:rsidP="005F71B9">
      <w:pPr>
        <w:spacing w:after="0"/>
        <w:ind w:right="-426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sz w:val="20"/>
          <w:szCs w:val="20"/>
        </w:rPr>
        <w:tab/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 xml:space="preserve">e </w: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ab/>
        <w:t xml:space="preserve">  le </w: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ab/>
        <w:t>e   le</w: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ab/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ab/>
        <w:t xml:space="preserve">e </w: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ab/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ab/>
        <w:t xml:space="preserve">le </w:t>
      </w:r>
    </w:p>
    <w:p w:rsidR="00C41BC5" w:rsidRPr="003551F8" w:rsidRDefault="00C41BC5" w:rsidP="005F71B9">
      <w:pPr>
        <w:spacing w:after="0"/>
        <w:ind w:right="-426"/>
        <w:rPr>
          <w:rFonts w:ascii="Hand writing Mutlu" w:hAnsi="Hand writing Mutlu" w:cs="Hand writing Mutlu"/>
          <w:outline/>
          <w:color w:val="000000"/>
          <w:sz w:val="20"/>
          <w:szCs w:val="20"/>
        </w:rPr>
      </w:pPr>
      <w:r>
        <w:rPr>
          <w:noProof/>
          <w:lang w:eastAsia="tr-TR"/>
        </w:rPr>
        <w:pict>
          <v:shape id="Metin Kutusu 504" o:spid="_x0000_s1304" type="#_x0000_t202" style="position:absolute;margin-left:325.4pt;margin-top:1.15pt;width:112.7pt;height:107.55pt;z-index:251743232;visibility:visible;mso-wrap-style:none" filled="f" stroked="f" strokeweight=".5pt">
            <v:textbox style="mso-fit-shape-to-text:t">
              <w:txbxContent>
                <w:p w:rsidR="00C41BC5" w:rsidRDefault="00C41BC5">
                  <w:r w:rsidRPr="00455A62">
                    <w:rPr>
                      <w:noProof/>
                      <w:lang w:eastAsia="tr-TR"/>
                    </w:rPr>
                    <w:pict>
                      <v:shape id="Resim 505" o:spid="_x0000_i1122" type="#_x0000_t75" style="width:97.5pt;height:88.5pt;visibility:visible">
                        <v:imagedata r:id="rId44" o:title="" croptop="2404f" cropbottom="3166f"/>
                      </v:shape>
                    </w:pict>
                  </w:r>
                </w:p>
              </w:txbxContent>
            </v:textbox>
          </v:shape>
        </w:pict>
      </w:r>
    </w:p>
    <w:p w:rsidR="00C41BC5" w:rsidRDefault="00C41BC5" w:rsidP="005F71B9">
      <w:pPr>
        <w:spacing w:after="0"/>
        <w:ind w:right="-426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roundrect id="Yuvarlatılmış Dikdörtgen 503" o:spid="_x0000_s1305" style="position:absolute;margin-left:153.3pt;margin-top:9.2pt;width:169.25pt;height:52.8pt;z-index:251742208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502" o:spid="_x0000_s1306" type="#_x0000_t202" style="position:absolute;margin-left:162.35pt;margin-top:8.45pt;width:177pt;height:61.25pt;z-index:251741184;visibility:visible" filled="f" stroked="f" strokeweight=".5pt">
            <v:textbox>
              <w:txbxContent>
                <w:p w:rsidR="00C41BC5" w:rsidRPr="007226AB" w:rsidRDefault="00C41BC5" w:rsidP="00966F96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</w:t>
                  </w:r>
                </w:p>
              </w:txbxContent>
            </v:textbox>
          </v:shape>
        </w:pict>
      </w:r>
    </w:p>
    <w:p w:rsidR="00C41BC5" w:rsidRDefault="00C41BC5" w:rsidP="005F71B9">
      <w:pPr>
        <w:spacing w:after="0"/>
        <w:ind w:right="-426"/>
        <w:rPr>
          <w:sz w:val="20"/>
          <w:szCs w:val="20"/>
        </w:rPr>
      </w:pPr>
    </w:p>
    <w:p w:rsidR="00C41BC5" w:rsidRDefault="00C41BC5" w:rsidP="00630857">
      <w:pPr>
        <w:spacing w:after="0"/>
        <w:ind w:right="-426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line id="Düz Bağlayıcı 457" o:spid="_x0000_s1307" style="position:absolute;z-index:251713536;visibility:visible" from="8.5pt,40.4pt" to="39.7pt,40.4pt" strokecolor="#365f91" strokeweight="1.5pt"/>
        </w:pict>
      </w:r>
      <w:r>
        <w:rPr>
          <w:noProof/>
          <w:lang w:eastAsia="tr-TR"/>
        </w:rPr>
        <w:pict>
          <v:line id="Düz Bağlayıcı 454" o:spid="_x0000_s1308" style="position:absolute;z-index:251717632;visibility:visible" from="14.45pt,44.3pt" to="14.45pt,47.95pt" strokecolor="#4579b8" strokeweight="1.5pt"/>
        </w:pict>
      </w:r>
      <w:r>
        <w:rPr>
          <w:noProof/>
          <w:lang w:eastAsia="tr-TR"/>
        </w:rPr>
        <w:pict>
          <v:line id="Düz Bağlayıcı 452" o:spid="_x0000_s1309" style="position:absolute;z-index:251719680;visibility:visible" from="18.1pt,48.15pt" to="18.1pt,51.8pt" strokecolor="#4579b8" strokeweight="1.5pt"/>
        </w:pict>
      </w:r>
      <w:r>
        <w:rPr>
          <w:noProof/>
          <w:lang w:eastAsia="tr-TR"/>
        </w:rPr>
        <w:pict>
          <v:line id="Düz Bağlayıcı 456" o:spid="_x0000_s1310" style="position:absolute;z-index:251715584;visibility:visible" from="11.05pt,40.6pt" to="11.05pt,44.25pt" strokecolor="#4579b8" strokeweight="1.5pt"/>
        </w:pict>
      </w:r>
      <w:r>
        <w:rPr>
          <w:noProof/>
          <w:lang w:eastAsia="tr-TR"/>
        </w:rPr>
        <w:pict>
          <v:line id="Düz Bağlayıcı 455" o:spid="_x0000_s1311" style="position:absolute;z-index:251716608;visibility:visible" from="10.85pt,44.25pt" to="14.5pt,44.25pt" strokecolor="#4579b8" strokeweight="1.5pt"/>
        </w:pict>
      </w:r>
      <w:r>
        <w:rPr>
          <w:noProof/>
          <w:lang w:eastAsia="tr-TR"/>
        </w:rPr>
        <w:pict>
          <v:line id="Düz Bağlayıcı 453" o:spid="_x0000_s1312" style="position:absolute;z-index:251718656;visibility:visible" from="14.5pt,47.85pt" to="18.15pt,47.85pt" strokecolor="#4579b8" strokeweight="1.5pt"/>
        </w:pict>
      </w:r>
      <w:r>
        <w:rPr>
          <w:noProof/>
          <w:lang w:eastAsia="tr-TR"/>
        </w:rPr>
        <w:pict>
          <v:shape id="Resim 458" o:spid="_x0000_s1313" type="#_x0000_t75" alt="güzel yazı" style="position:absolute;margin-left:4.25pt;margin-top:9.65pt;width:519.6pt;height:46.2pt;z-index:-251606016;visibility:visible">
            <v:imagedata r:id="rId14" o:title=""/>
          </v:shape>
        </w:pict>
      </w:r>
      <w:r>
        <w:rPr>
          <w:noProof/>
          <w:lang w:eastAsia="tr-TR"/>
        </w:rPr>
        <w:pict>
          <v:shape id="İkizkenar Üçgen 449" o:spid="_x0000_s1314" type="#_x0000_t5" style="position:absolute;margin-left:8pt;margin-top:13.75pt;width:31.2pt;height:10.8pt;z-index:25171148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51" o:spid="_x0000_s1315" style="position:absolute;margin-left:21.35pt;margin-top:27.7pt;width:6pt;height:12pt;z-index:251714560;visibility:visible;v-text-anchor:middle" filled="f" strokecolor="#243f60" strokeweight="2pt"/>
        </w:pict>
      </w:r>
      <w:r>
        <w:rPr>
          <w:noProof/>
          <w:lang w:eastAsia="tr-TR"/>
        </w:rPr>
        <w:pict>
          <v:rect id="Dikdörtgen 450" o:spid="_x0000_s1316" style="position:absolute;margin-left:7.45pt;margin-top:24.55pt;width:31.2pt;height:27.85pt;z-index:251712512;visibility:visible;v-text-anchor:middle" filled="f" strokecolor="#243f60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 xml:space="preserve">e le e le e le e le e le e le </w:t>
      </w:r>
    </w:p>
    <w:p w:rsidR="00C41BC5" w:rsidRDefault="00C41BC5" w:rsidP="00630857">
      <w:pPr>
        <w:spacing w:after="0"/>
        <w:ind w:right="-426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line id="Düz Bağlayıcı 459" o:spid="_x0000_s1317" style="position:absolute;z-index:251723776;visibility:visible" from="8.5pt,40.4pt" to="39.7pt,40.4pt" strokecolor="#365f91" strokeweight="1.5pt"/>
        </w:pict>
      </w:r>
      <w:r>
        <w:rPr>
          <w:noProof/>
          <w:lang w:eastAsia="tr-TR"/>
        </w:rPr>
        <w:pict>
          <v:line id="Düz Bağlayıcı 460" o:spid="_x0000_s1318" style="position:absolute;z-index:251727872;visibility:visible" from="14.45pt,44.3pt" to="14.45pt,47.95pt" strokecolor="#4579b8" strokeweight="1.5pt"/>
        </w:pict>
      </w:r>
      <w:r>
        <w:rPr>
          <w:noProof/>
          <w:lang w:eastAsia="tr-TR"/>
        </w:rPr>
        <w:pict>
          <v:line id="Düz Bağlayıcı 461" o:spid="_x0000_s1319" style="position:absolute;z-index:251729920;visibility:visible" from="18.1pt,48.15pt" to="18.1pt,51.8pt" strokecolor="#4579b8" strokeweight="1.5pt"/>
        </w:pict>
      </w:r>
      <w:r>
        <w:rPr>
          <w:noProof/>
          <w:lang w:eastAsia="tr-TR"/>
        </w:rPr>
        <w:pict>
          <v:line id="Düz Bağlayıcı 462" o:spid="_x0000_s1320" style="position:absolute;z-index:251725824;visibility:visible" from="11.05pt,40.6pt" to="11.05pt,44.25pt" strokecolor="#4579b8" strokeweight="1.5pt"/>
        </w:pict>
      </w:r>
      <w:r>
        <w:rPr>
          <w:noProof/>
          <w:lang w:eastAsia="tr-TR"/>
        </w:rPr>
        <w:pict>
          <v:line id="Düz Bağlayıcı 463" o:spid="_x0000_s1321" style="position:absolute;z-index:251726848;visibility:visible" from="10.85pt,44.25pt" to="14.5pt,44.25pt" strokecolor="#4579b8" strokeweight="1.5pt"/>
        </w:pict>
      </w:r>
      <w:r>
        <w:rPr>
          <w:noProof/>
          <w:lang w:eastAsia="tr-TR"/>
        </w:rPr>
        <w:pict>
          <v:line id="Düz Bağlayıcı 464" o:spid="_x0000_s1322" style="position:absolute;z-index:251728896;visibility:visible" from="14.5pt,47.85pt" to="18.15pt,47.85pt" strokecolor="#4579b8" strokeweight="1.5pt"/>
        </w:pict>
      </w:r>
      <w:r>
        <w:rPr>
          <w:noProof/>
          <w:lang w:eastAsia="tr-TR"/>
        </w:rPr>
        <w:pict>
          <v:shape id="Resim 468" o:spid="_x0000_s1323" type="#_x0000_t75" alt="güzel yazı" style="position:absolute;margin-left:4.25pt;margin-top:9.65pt;width:519.6pt;height:46.2pt;z-index:-251595776;visibility:visible">
            <v:imagedata r:id="rId14" o:title=""/>
          </v:shape>
        </w:pict>
      </w:r>
      <w:r>
        <w:rPr>
          <w:noProof/>
          <w:lang w:eastAsia="tr-TR"/>
        </w:rPr>
        <w:pict>
          <v:shape id="İkizkenar Üçgen 465" o:spid="_x0000_s1324" type="#_x0000_t5" style="position:absolute;margin-left:8pt;margin-top:13.75pt;width:31.2pt;height:10.8pt;z-index:25172172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66" o:spid="_x0000_s1325" style="position:absolute;margin-left:21.35pt;margin-top:27.7pt;width:6pt;height:12pt;z-index:251724800;visibility:visible;v-text-anchor:middle" filled="f" strokecolor="#243f60" strokeweight="2pt"/>
        </w:pict>
      </w:r>
      <w:r>
        <w:rPr>
          <w:noProof/>
          <w:lang w:eastAsia="tr-TR"/>
        </w:rPr>
        <w:pict>
          <v:rect id="Dikdörtgen 467" o:spid="_x0000_s1326" style="position:absolute;margin-left:7.45pt;margin-top:24.55pt;width:31.2pt;height:27.85pt;z-index:251722752;visibility:visible;v-text-anchor:middle" filled="f" strokecolor="#243f60" strokeweight="1.5pt"/>
        </w:pict>
      </w:r>
      <w:r>
        <w:rPr>
          <w:rFonts w:ascii="Nurhan Uz" w:hAnsi="Nurhan Uz" w:cs="Nurhan Uz"/>
          <w:sz w:val="72"/>
          <w:szCs w:val="72"/>
        </w:rPr>
        <w:t>e le e le e le e le e lee le</w:t>
      </w:r>
    </w:p>
    <w:p w:rsidR="00C41BC5" w:rsidRDefault="00C41BC5" w:rsidP="00E802DB">
      <w:pPr>
        <w:spacing w:after="0"/>
        <w:ind w:right="-426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line id="Düz Bağlayıcı 469" o:spid="_x0000_s1327" style="position:absolute;z-index:251734016;visibility:visible" from="8.5pt,40.4pt" to="39.7pt,40.4pt" strokecolor="#365f91" strokeweight="1.5pt"/>
        </w:pict>
      </w:r>
      <w:r>
        <w:rPr>
          <w:noProof/>
          <w:lang w:eastAsia="tr-TR"/>
        </w:rPr>
        <w:pict>
          <v:line id="Düz Bağlayıcı 470" o:spid="_x0000_s1328" style="position:absolute;z-index:251738112;visibility:visible" from="14.45pt,44.3pt" to="14.45pt,47.95pt" strokecolor="#4579b8" strokeweight="1.5pt"/>
        </w:pict>
      </w:r>
      <w:r>
        <w:rPr>
          <w:noProof/>
          <w:lang w:eastAsia="tr-TR"/>
        </w:rPr>
        <w:pict>
          <v:line id="Düz Bağlayıcı 471" o:spid="_x0000_s1329" style="position:absolute;z-index:251740160;visibility:visible" from="18.1pt,48.15pt" to="18.1pt,51.8pt" strokecolor="#4579b8" strokeweight="1.5pt"/>
        </w:pict>
      </w:r>
      <w:r>
        <w:rPr>
          <w:noProof/>
          <w:lang w:eastAsia="tr-TR"/>
        </w:rPr>
        <w:pict>
          <v:line id="Düz Bağlayıcı 472" o:spid="_x0000_s1330" style="position:absolute;z-index:251736064;visibility:visible" from="11.05pt,40.6pt" to="11.05pt,44.25pt" strokecolor="#4579b8" strokeweight="1.5pt"/>
        </w:pict>
      </w:r>
      <w:r>
        <w:rPr>
          <w:noProof/>
          <w:lang w:eastAsia="tr-TR"/>
        </w:rPr>
        <w:pict>
          <v:line id="Düz Bağlayıcı 473" o:spid="_x0000_s1331" style="position:absolute;z-index:251737088;visibility:visible" from="10.85pt,44.25pt" to="14.5pt,44.25pt" strokecolor="#4579b8" strokeweight="1.5pt"/>
        </w:pict>
      </w:r>
      <w:r>
        <w:rPr>
          <w:noProof/>
          <w:lang w:eastAsia="tr-TR"/>
        </w:rPr>
        <w:pict>
          <v:line id="Düz Bağlayıcı 474" o:spid="_x0000_s1332" style="position:absolute;z-index:251739136;visibility:visible" from="14.5pt,47.85pt" to="18.15pt,47.85pt" strokecolor="#4579b8" strokeweight="1.5pt"/>
        </w:pict>
      </w:r>
      <w:r>
        <w:rPr>
          <w:noProof/>
          <w:lang w:eastAsia="tr-TR"/>
        </w:rPr>
        <w:pict>
          <v:shape id="Resim 478" o:spid="_x0000_s1333" type="#_x0000_t75" alt="güzel yazı" style="position:absolute;margin-left:4.25pt;margin-top:9.65pt;width:519.6pt;height:46.2pt;z-index:-251585536;visibility:visible">
            <v:imagedata r:id="rId14" o:title=""/>
          </v:shape>
        </w:pict>
      </w:r>
      <w:r>
        <w:rPr>
          <w:noProof/>
          <w:lang w:eastAsia="tr-TR"/>
        </w:rPr>
        <w:pict>
          <v:shape id="İkizkenar Üçgen 475" o:spid="_x0000_s1334" type="#_x0000_t5" style="position:absolute;margin-left:8pt;margin-top:13.75pt;width:31.2pt;height:10.8pt;z-index:25173196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76" o:spid="_x0000_s1335" style="position:absolute;margin-left:21.35pt;margin-top:27.7pt;width:6pt;height:12pt;z-index:251735040;visibility:visible;v-text-anchor:middle" filled="f" strokecolor="#243f60" strokeweight="2pt"/>
        </w:pict>
      </w:r>
      <w:r>
        <w:rPr>
          <w:noProof/>
          <w:lang w:eastAsia="tr-TR"/>
        </w:rPr>
        <w:pict>
          <v:rect id="Dikdörtgen 477" o:spid="_x0000_s1336" style="position:absolute;margin-left:7.45pt;margin-top:24.55pt;width:31.2pt;height:27.85pt;z-index:251732992;visibility:visible;v-text-anchor:middle" filled="f" strokecolor="#243f60" strokeweight="1.5pt"/>
        </w:pict>
      </w:r>
      <w:r>
        <w:rPr>
          <w:rFonts w:ascii="Nurhan Uz" w:hAnsi="Nurhan Uz" w:cs="Nurhan Uz"/>
          <w:sz w:val="72"/>
          <w:szCs w:val="72"/>
        </w:rPr>
        <w:t>e le e le e le e le e le e le</w:t>
      </w:r>
    </w:p>
    <w:p w:rsidR="00C41BC5" w:rsidRDefault="00C41BC5" w:rsidP="00630857">
      <w:pPr>
        <w:spacing w:after="0"/>
        <w:ind w:right="-426"/>
        <w:rPr>
          <w:rFonts w:ascii="Hand writing Mutlu" w:hAnsi="Hand writing Mutlu" w:cs="Hand writing Mutlu"/>
          <w:sz w:val="72"/>
          <w:szCs w:val="72"/>
        </w:rPr>
      </w:pPr>
      <w:r>
        <w:rPr>
          <w:noProof/>
          <w:lang w:eastAsia="tr-TR"/>
        </w:rPr>
        <w:pict>
          <v:line id="Düz Bağlayıcı 506" o:spid="_x0000_s1337" style="position:absolute;z-index:251747328;visibility:visible" from="8.5pt,40.4pt" to="39.7pt,40.4pt" strokecolor="#365f91" strokeweight="1.5pt"/>
        </w:pict>
      </w:r>
      <w:r>
        <w:rPr>
          <w:noProof/>
          <w:lang w:eastAsia="tr-TR"/>
        </w:rPr>
        <w:pict>
          <v:line id="Düz Bağlayıcı 507" o:spid="_x0000_s1338" style="position:absolute;z-index:251751424;visibility:visible" from="14.45pt,44.3pt" to="14.45pt,47.95pt" strokecolor="#4579b8" strokeweight="1.5pt"/>
        </w:pict>
      </w:r>
      <w:r>
        <w:rPr>
          <w:noProof/>
          <w:lang w:eastAsia="tr-TR"/>
        </w:rPr>
        <w:pict>
          <v:line id="Düz Bağlayıcı 508" o:spid="_x0000_s1339" style="position:absolute;z-index:251753472;visibility:visible" from="18.1pt,48.15pt" to="18.1pt,51.8pt" strokecolor="#4579b8" strokeweight="1.5pt"/>
        </w:pict>
      </w:r>
      <w:r>
        <w:rPr>
          <w:noProof/>
          <w:lang w:eastAsia="tr-TR"/>
        </w:rPr>
        <w:pict>
          <v:line id="Düz Bağlayıcı 509" o:spid="_x0000_s1340" style="position:absolute;z-index:251749376;visibility:visible" from="11.05pt,40.6pt" to="11.05pt,44.25pt" strokecolor="#4579b8" strokeweight="1.5pt"/>
        </w:pict>
      </w:r>
      <w:r>
        <w:rPr>
          <w:noProof/>
          <w:lang w:eastAsia="tr-TR"/>
        </w:rPr>
        <w:pict>
          <v:line id="Düz Bağlayıcı 510" o:spid="_x0000_s1341" style="position:absolute;z-index:251750400;visibility:visible" from="10.85pt,44.25pt" to="14.5pt,44.25pt" strokecolor="#4579b8" strokeweight="1.5pt"/>
        </w:pict>
      </w:r>
      <w:r>
        <w:rPr>
          <w:noProof/>
          <w:lang w:eastAsia="tr-TR"/>
        </w:rPr>
        <w:pict>
          <v:line id="Düz Bağlayıcı 511" o:spid="_x0000_s1342" style="position:absolute;z-index:251752448;visibility:visible" from="14.5pt,47.85pt" to="18.15pt,47.85pt" strokecolor="#4579b8" strokeweight="1.5pt"/>
        </w:pict>
      </w:r>
      <w:r>
        <w:rPr>
          <w:noProof/>
          <w:lang w:eastAsia="tr-TR"/>
        </w:rPr>
        <w:pict>
          <v:shape id="Resim 515" o:spid="_x0000_s1343" type="#_x0000_t75" alt="güzel yazı" style="position:absolute;margin-left:4.25pt;margin-top:9.65pt;width:519.6pt;height:46.2pt;z-index:-251572224;visibility:visible">
            <v:imagedata r:id="rId14" o:title=""/>
          </v:shape>
        </w:pict>
      </w:r>
      <w:r>
        <w:rPr>
          <w:noProof/>
          <w:lang w:eastAsia="tr-TR"/>
        </w:rPr>
        <w:pict>
          <v:shape id="İkizkenar Üçgen 512" o:spid="_x0000_s1344" type="#_x0000_t5" style="position:absolute;margin-left:8pt;margin-top:13.75pt;width:31.2pt;height:10.8pt;z-index:25174528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13" o:spid="_x0000_s1345" style="position:absolute;margin-left:21.35pt;margin-top:27.7pt;width:6pt;height:12pt;z-index:251748352;visibility:visible;v-text-anchor:middle" filled="f" strokecolor="#243f60" strokeweight="2pt"/>
        </w:pict>
      </w:r>
      <w:r>
        <w:rPr>
          <w:noProof/>
          <w:lang w:eastAsia="tr-TR"/>
        </w:rPr>
        <w:pict>
          <v:rect id="Dikdörtgen 514" o:spid="_x0000_s1346" style="position:absolute;margin-left:7.45pt;margin-top:24.55pt;width:31.2pt;height:27.85pt;z-index:251746304;visibility:visible;v-text-anchor:middle" filled="f" strokecolor="#243f60" strokeweight="1.5pt"/>
        </w:pict>
      </w:r>
      <w:r w:rsidRPr="00076D16">
        <w:rPr>
          <w:rFonts w:ascii="Hand writing Mutlu" w:hAnsi="Hand writing Mutlu" w:cs="Hand writing Mutlu"/>
          <w:sz w:val="72"/>
          <w:szCs w:val="72"/>
        </w:rPr>
        <w:t>le</w:t>
      </w:r>
    </w:p>
    <w:p w:rsidR="00C41BC5" w:rsidRPr="00476CAD" w:rsidRDefault="00C41BC5" w:rsidP="00476CAD">
      <w:pPr>
        <w:spacing w:after="0"/>
        <w:ind w:right="-426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line id="Düz Bağlayıcı 516" o:spid="_x0000_s1347" style="position:absolute;z-index:251757568;visibility:visible" from="8.5pt,40.4pt" to="39.7pt,40.4pt" strokecolor="#365f91" strokeweight="1.5pt"/>
        </w:pict>
      </w:r>
      <w:r>
        <w:rPr>
          <w:noProof/>
          <w:lang w:eastAsia="tr-TR"/>
        </w:rPr>
        <w:pict>
          <v:line id="Düz Bağlayıcı 517" o:spid="_x0000_s1348" style="position:absolute;z-index:251761664;visibility:visible" from="14.45pt,44.3pt" to="14.45pt,47.95pt" strokecolor="#4579b8" strokeweight="1.5pt"/>
        </w:pict>
      </w:r>
      <w:r>
        <w:rPr>
          <w:noProof/>
          <w:lang w:eastAsia="tr-TR"/>
        </w:rPr>
        <w:pict>
          <v:line id="Düz Bağlayıcı 518" o:spid="_x0000_s1349" style="position:absolute;z-index:251763712;visibility:visible" from="18.1pt,48.15pt" to="18.1pt,51.8pt" strokecolor="#4579b8" strokeweight="1.5pt"/>
        </w:pict>
      </w:r>
      <w:r>
        <w:rPr>
          <w:noProof/>
          <w:lang w:eastAsia="tr-TR"/>
        </w:rPr>
        <w:pict>
          <v:line id="Düz Bağlayıcı 519" o:spid="_x0000_s1350" style="position:absolute;z-index:251759616;visibility:visible" from="11.05pt,40.6pt" to="11.05pt,44.25pt" strokecolor="#4579b8" strokeweight="1.5pt"/>
        </w:pict>
      </w:r>
      <w:r>
        <w:rPr>
          <w:noProof/>
          <w:lang w:eastAsia="tr-TR"/>
        </w:rPr>
        <w:pict>
          <v:line id="Düz Bağlayıcı 520" o:spid="_x0000_s1351" style="position:absolute;z-index:251760640;visibility:visible" from="10.85pt,44.25pt" to="14.5pt,44.25pt" strokecolor="#4579b8" strokeweight="1.5pt"/>
        </w:pict>
      </w:r>
      <w:r>
        <w:rPr>
          <w:noProof/>
          <w:lang w:eastAsia="tr-TR"/>
        </w:rPr>
        <w:pict>
          <v:line id="Düz Bağlayıcı 521" o:spid="_x0000_s1352" style="position:absolute;z-index:251762688;visibility:visible" from="14.5pt,47.85pt" to="18.15pt,47.85pt" strokecolor="#4579b8" strokeweight="1.5pt"/>
        </w:pict>
      </w:r>
      <w:r>
        <w:rPr>
          <w:noProof/>
          <w:lang w:eastAsia="tr-TR"/>
        </w:rPr>
        <w:pict>
          <v:shape id="Resim 525" o:spid="_x0000_s1353" type="#_x0000_t75" alt="güzel yazı" style="position:absolute;margin-left:4.25pt;margin-top:9.65pt;width:519.6pt;height:46.2pt;z-index:-251561984;visibility:visible">
            <v:imagedata r:id="rId14" o:title=""/>
          </v:shape>
        </w:pict>
      </w:r>
      <w:r>
        <w:rPr>
          <w:noProof/>
          <w:lang w:eastAsia="tr-TR"/>
        </w:rPr>
        <w:pict>
          <v:shape id="İkizkenar Üçgen 522" o:spid="_x0000_s1354" type="#_x0000_t5" style="position:absolute;margin-left:8pt;margin-top:13.75pt;width:31.2pt;height:10.8pt;z-index:25175552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23" o:spid="_x0000_s1355" style="position:absolute;margin-left:21.35pt;margin-top:27.7pt;width:6pt;height:12pt;z-index:251758592;visibility:visible;v-text-anchor:middle" filled="f" strokecolor="#243f60" strokeweight="2pt"/>
        </w:pict>
      </w:r>
      <w:r>
        <w:rPr>
          <w:noProof/>
          <w:lang w:eastAsia="tr-TR"/>
        </w:rPr>
        <w:pict>
          <v:rect id="Dikdörtgen 524" o:spid="_x0000_s1356" style="position:absolute;margin-left:7.45pt;margin-top:24.55pt;width:31.2pt;height:27.85pt;z-index:251756544;visibility:visible;v-text-anchor:middle" filled="f" strokecolor="#243f60" strokeweight="1.5pt"/>
        </w:pict>
      </w:r>
      <w:r w:rsidRPr="00476CAD">
        <w:rPr>
          <w:rFonts w:ascii="Hand writing Mutlu" w:hAnsi="Hand writing Mutlu" w:cs="Hand writing Mutlu"/>
          <w:sz w:val="72"/>
          <w:szCs w:val="72"/>
        </w:rPr>
        <w:t>le</w:t>
      </w:r>
    </w:p>
    <w:p w:rsidR="00C41BC5" w:rsidRDefault="00C41BC5" w:rsidP="005F71B9">
      <w:pPr>
        <w:spacing w:after="0"/>
        <w:ind w:right="-426"/>
        <w:rPr>
          <w:rFonts w:ascii="Hand writing Mutlu" w:hAnsi="Hand writing Mutlu" w:cs="Hand writing Mutlu"/>
          <w:sz w:val="72"/>
          <w:szCs w:val="72"/>
        </w:rPr>
      </w:pPr>
      <w:r>
        <w:rPr>
          <w:noProof/>
          <w:lang w:eastAsia="tr-TR"/>
        </w:rPr>
        <w:pict>
          <v:line id="Düz Bağlayıcı 526" o:spid="_x0000_s1357" style="position:absolute;z-index:251767808;visibility:visible" from="8.5pt,40.4pt" to="39.7pt,40.4pt" strokecolor="#365f91" strokeweight="1.5pt"/>
        </w:pict>
      </w:r>
      <w:r>
        <w:rPr>
          <w:noProof/>
          <w:lang w:eastAsia="tr-TR"/>
        </w:rPr>
        <w:pict>
          <v:line id="Düz Bağlayıcı 527" o:spid="_x0000_s1358" style="position:absolute;z-index:251771904;visibility:visible" from="14.45pt,44.3pt" to="14.45pt,47.95pt" strokecolor="#4579b8" strokeweight="1.5pt"/>
        </w:pict>
      </w:r>
      <w:r>
        <w:rPr>
          <w:noProof/>
          <w:lang w:eastAsia="tr-TR"/>
        </w:rPr>
        <w:pict>
          <v:line id="Düz Bağlayıcı 528" o:spid="_x0000_s1359" style="position:absolute;z-index:251773952;visibility:visible" from="18.1pt,48.15pt" to="18.1pt,51.8pt" strokecolor="#4579b8" strokeweight="1.5pt"/>
        </w:pict>
      </w:r>
      <w:r>
        <w:rPr>
          <w:noProof/>
          <w:lang w:eastAsia="tr-TR"/>
        </w:rPr>
        <w:pict>
          <v:line id="Düz Bağlayıcı 529" o:spid="_x0000_s1360" style="position:absolute;z-index:251769856;visibility:visible" from="11.05pt,40.6pt" to="11.05pt,44.25pt" strokecolor="#4579b8" strokeweight="1.5pt"/>
        </w:pict>
      </w:r>
      <w:r>
        <w:rPr>
          <w:noProof/>
          <w:lang w:eastAsia="tr-TR"/>
        </w:rPr>
        <w:pict>
          <v:line id="Düz Bağlayıcı 530" o:spid="_x0000_s1361" style="position:absolute;z-index:251770880;visibility:visible" from="10.85pt,44.25pt" to="14.5pt,44.25pt" strokecolor="#4579b8" strokeweight="1.5pt"/>
        </w:pict>
      </w:r>
      <w:r>
        <w:rPr>
          <w:noProof/>
          <w:lang w:eastAsia="tr-TR"/>
        </w:rPr>
        <w:pict>
          <v:line id="Düz Bağlayıcı 531" o:spid="_x0000_s1362" style="position:absolute;z-index:251772928;visibility:visible" from="14.5pt,47.85pt" to="18.15pt,47.85pt" strokecolor="#4579b8" strokeweight="1.5pt"/>
        </w:pict>
      </w:r>
      <w:r>
        <w:rPr>
          <w:noProof/>
          <w:lang w:eastAsia="tr-TR"/>
        </w:rPr>
        <w:pict>
          <v:shape id="Resim 535" o:spid="_x0000_s1363" type="#_x0000_t75" alt="güzel yazı" style="position:absolute;margin-left:4.25pt;margin-top:9.65pt;width:519.6pt;height:46.2pt;z-index:-251551744;visibility:visible">
            <v:imagedata r:id="rId14" o:title=""/>
          </v:shape>
        </w:pict>
      </w:r>
      <w:r>
        <w:rPr>
          <w:noProof/>
          <w:lang w:eastAsia="tr-TR"/>
        </w:rPr>
        <w:pict>
          <v:shape id="İkizkenar Üçgen 532" o:spid="_x0000_s1364" type="#_x0000_t5" style="position:absolute;margin-left:8pt;margin-top:13.75pt;width:31.2pt;height:10.8pt;z-index:25176576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33" o:spid="_x0000_s1365" style="position:absolute;margin-left:21.35pt;margin-top:27.7pt;width:6pt;height:12pt;z-index:251768832;visibility:visible;v-text-anchor:middle" filled="f" strokecolor="#243f60" strokeweight="2pt"/>
        </w:pict>
      </w:r>
      <w:r>
        <w:rPr>
          <w:noProof/>
          <w:lang w:eastAsia="tr-TR"/>
        </w:rPr>
        <w:pict>
          <v:rect id="Dikdörtgen 534" o:spid="_x0000_s1366" style="position:absolute;margin-left:7.45pt;margin-top:24.55pt;width:31.2pt;height:27.85pt;z-index:251766784;visibility:visible;v-text-anchor:middle" filled="f" strokecolor="#243f60" strokeweight="1.5pt"/>
        </w:pict>
      </w:r>
    </w:p>
    <w:p w:rsidR="00C41BC5" w:rsidRDefault="00C41BC5" w:rsidP="005F71B9">
      <w:pPr>
        <w:spacing w:after="0"/>
        <w:ind w:right="-426"/>
        <w:rPr>
          <w:rFonts w:ascii="Nurhan Uz" w:hAnsi="Nurhan Uz" w:cs="Nurhan Uz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shape id="Metin Kutusu 9" o:spid="_x0000_s1367" type="#_x0000_t202" style="position:absolute;margin-left:391.8pt;margin-top:-33.9pt;width:141pt;height:120.4pt;z-index:251776000;visibility:visible" filled="f" stroked="f" strokeweight=".5pt">
            <v:textbox>
              <w:txbxContent>
                <w:p w:rsidR="00C41BC5" w:rsidRDefault="00C41BC5" w:rsidP="00A440CD">
                  <w:r w:rsidRPr="009C6D49">
                    <w:rPr>
                      <w:noProof/>
                      <w:sz w:val="20"/>
                      <w:szCs w:val="20"/>
                      <w:lang w:eastAsia="tr-TR"/>
                    </w:rPr>
                    <w:pict>
                      <v:shape id="Resim 12" o:spid="_x0000_i1126" type="#_x0000_t75" style="width:117.75pt;height:121.5pt;visibility:visible">
                        <v:imagedata r:id="rId45" o:title=""/>
                      </v:shape>
                    </w:pict>
                  </w:r>
                  <w:r w:rsidRPr="009C6D49">
                    <w:rPr>
                      <w:noProof/>
                      <w:sz w:val="20"/>
                      <w:szCs w:val="20"/>
                      <w:lang w:eastAsia="tr-TR"/>
                    </w:rPr>
                    <w:pict>
                      <v:shape id="Resim 11" o:spid="_x0000_i1127" type="#_x0000_t75" style="width:126pt;height:109.5pt;visibility:visible">
                        <v:imagedata r:id="rId46" o:title=""/>
                      </v:shape>
                    </w:pict>
                  </w:r>
                  <w:r w:rsidRPr="009C6D49">
                    <w:rPr>
                      <w:noProof/>
                      <w:sz w:val="20"/>
                      <w:szCs w:val="20"/>
                      <w:lang w:eastAsia="tr-TR"/>
                    </w:rPr>
                    <w:pict>
                      <v:shape id="Resim 10" o:spid="_x0000_i1128" type="#_x0000_t75" style="width:118.5pt;height:105pt;visibility:visible">
                        <v:imagedata r:id="rId38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13" o:spid="_x0000_s1368" style="position:absolute;margin-left:151.8pt;margin-top:-.25pt;width:230.4pt;height:52.8pt;z-index:251777024;visibility:visible;v-text-anchor:middle" arcsize="10923f" filled="f" strokecolor="#243f60" strokeweight="2pt">
            <v:textbox>
              <w:txbxContent>
                <w:p w:rsidR="00C41BC5" w:rsidRDefault="00C41BC5" w:rsidP="00A440CD">
                  <w:pPr>
                    <w:jc w:val="center"/>
                  </w:pPr>
                </w:p>
              </w:txbxContent>
            </v:textbox>
          </v:roundrect>
        </w:pict>
      </w:r>
      <w:r>
        <w:rPr>
          <w:noProof/>
          <w:lang w:eastAsia="tr-TR"/>
        </w:rPr>
        <w:pict>
          <v:shape id="Metin Kutusu 14" o:spid="_x0000_s1369" type="#_x0000_t202" style="position:absolute;margin-left:169.15pt;margin-top:1.55pt;width:197.55pt;height:48.6pt;z-index:251778048;visibility:visible" filled="f" stroked="f" strokeweight=".5pt">
            <v:textbox>
              <w:txbxContent>
                <w:p w:rsidR="00C41BC5" w:rsidRDefault="00C41BC5" w:rsidP="00A440CD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Birleştirelim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" o:spid="_x0000_s1370" type="#_x0000_t202" style="position:absolute;margin-left:23.2pt;margin-top:-37.15pt;width:155.55pt;height:113.1pt;z-index:251774976;visibility:visible" filled="f" stroked="f" strokeweight=".5pt">
            <v:textbox>
              <w:txbxContent>
                <w:p w:rsidR="00C41BC5" w:rsidRDefault="00C41BC5" w:rsidP="00A440CD">
                  <w:r w:rsidRPr="009C6D49">
                    <w:rPr>
                      <w:noProof/>
                      <w:sz w:val="20"/>
                      <w:szCs w:val="20"/>
                      <w:lang w:eastAsia="tr-TR"/>
                    </w:rPr>
                    <w:pict>
                      <v:shape id="Resim 5" o:spid="_x0000_i1130" type="#_x0000_t75" style="width:116.25pt;height:102.75pt;visibility:visible">
                        <v:imagedata r:id="rId24" o:title=""/>
                      </v:shape>
                    </w:pict>
                  </w:r>
                </w:p>
              </w:txbxContent>
            </v:textbox>
          </v:shape>
        </w:pict>
      </w:r>
    </w:p>
    <w:p w:rsidR="00C41BC5" w:rsidRDefault="00C41BC5" w:rsidP="005F71B9">
      <w:pPr>
        <w:spacing w:after="0"/>
        <w:ind w:right="-426"/>
        <w:rPr>
          <w:rFonts w:ascii="Nurhan Uz" w:hAnsi="Nurhan Uz" w:cs="Nurhan Uz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shape id="Düz Ok Bağlayıcısı 23" o:spid="_x0000_s1371" type="#_x0000_t32" style="position:absolute;margin-left:161.45pt;margin-top:59.05pt;width:72.8pt;height:31.25pt;flip:y;z-index:251781120;visibility:visible" strokecolor="#4579b8">
            <v:stroke endarrow="open"/>
          </v:shape>
        </w:pict>
      </w:r>
      <w:r>
        <w:rPr>
          <w:noProof/>
          <w:lang w:eastAsia="tr-TR"/>
        </w:rPr>
        <w:pict>
          <v:shape id="Metin Kutusu 17" o:spid="_x0000_s1372" type="#_x0000_t202" style="position:absolute;margin-left:101.05pt;margin-top:62.15pt;width:60.4pt;height:57pt;z-index:251780096;visibility:visible" filled="f" stroked="f" strokeweight=".5pt">
            <v:textbox>
              <w:txbxContent>
                <w:p w:rsidR="00C41BC5" w:rsidRDefault="00C41BC5">
                  <w:r w:rsidRPr="009C6D49">
                    <w:rPr>
                      <w:rFonts w:ascii="Nurhan Uz" w:hAnsi="Nurhan Uz" w:cs="Nurhan Uz"/>
                      <w:noProof/>
                      <w:sz w:val="72"/>
                      <w:szCs w:val="72"/>
                      <w:lang w:eastAsia="tr-TR"/>
                    </w:rPr>
                    <w:pict>
                      <v:shape id="Resim 16" o:spid="_x0000_i1132" type="#_x0000_t75" style="width:39pt;height:41.25pt;visibility:visible">
                        <v:imagedata r:id="rId47" o:title="" croptop="5969f" cropbottom="6477f" cropleft="9102f" cropright="6905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8" o:spid="_x0000_s1373" type="#_x0000_t202" style="position:absolute;margin-left:242.5pt;margin-top:21.75pt;width:91.7pt;height:66.05pt;z-index:251783168;visibility:visible" filled="f" stroked="f" strokeweight=".5pt">
            <v:textbox>
              <w:txbxContent>
                <w:p w:rsidR="00C41BC5" w:rsidRDefault="00C41BC5">
                  <w:r w:rsidRPr="009C6D49">
                    <w:rPr>
                      <w:rFonts w:ascii="Nurhan Uz" w:hAnsi="Nurhan Uz" w:cs="Nurhan Uz"/>
                      <w:noProof/>
                      <w:sz w:val="72"/>
                      <w:szCs w:val="72"/>
                      <w:lang w:eastAsia="tr-TR"/>
                    </w:rPr>
                    <w:pict>
                      <v:shape id="Resim 33" o:spid="_x0000_i1134" type="#_x0000_t75" style="width:74.25pt;height:42.75pt;visibility:visible">
                        <v:imagedata r:id="rId48" o:title="" croptop="11026f" cropbottom="9222f" cropleft="2634f" cropright="5616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Düz Ok Bağlayıcısı 32" o:spid="_x0000_s1374" type="#_x0000_t32" style="position:absolute;margin-left:169.2pt;margin-top:31.65pt;width:65.1pt;height:21.45pt;z-index:251782144;visibility:visible" strokecolor="#4579b8">
            <v:stroke endarrow="open"/>
          </v:shape>
        </w:pict>
      </w:r>
      <w:r>
        <w:rPr>
          <w:noProof/>
          <w:lang w:eastAsia="tr-TR"/>
        </w:rPr>
        <w:pict>
          <v:shape id="Metin Kutusu 1" o:spid="_x0000_s1375" type="#_x0000_t202" style="position:absolute;margin-left:101.1pt;margin-top:6pt;width:2in;height:2in;z-index:251779072;visibility:visible;mso-wrap-style:none" filled="f" stroked="f" strokeweight=".5pt">
            <v:textbox style="mso-fit-shape-to-text:t">
              <w:txbxContent>
                <w:p w:rsidR="00C41BC5" w:rsidRPr="00454BD6" w:rsidRDefault="00C41BC5" w:rsidP="00454BD6">
                  <w:pPr>
                    <w:spacing w:after="0"/>
                    <w:ind w:right="-426"/>
                  </w:pPr>
                  <w:r>
                    <w:pict>
                      <v:shape id="Resim 15" o:spid="_x0000_i1136" type="#_x0000_t75" style="width:45pt;height:39.75pt;visibility:visible">
                        <v:imagedata r:id="rId49" o:title="" croptop="5661f" cropbottom="6261f" cropright="5661f"/>
                      </v:shape>
                    </w:pict>
                  </w:r>
                </w:p>
              </w:txbxContent>
            </v:textbox>
            <w10:wrap type="square"/>
          </v:shape>
        </w:pict>
      </w:r>
    </w:p>
    <w:p w:rsidR="00C41BC5" w:rsidRDefault="00C41BC5" w:rsidP="005F71B9">
      <w:pPr>
        <w:spacing w:after="0"/>
        <w:ind w:right="-426"/>
        <w:rPr>
          <w:rFonts w:ascii="Nurhan Uz" w:hAnsi="Nurhan Uz" w:cs="Nurhan Uz"/>
          <w:outline/>
          <w:color w:val="000000"/>
          <w:sz w:val="10"/>
          <w:szCs w:val="10"/>
        </w:rPr>
      </w:pPr>
    </w:p>
    <w:p w:rsidR="00C41BC5" w:rsidRDefault="00C41BC5" w:rsidP="005F71B9">
      <w:pPr>
        <w:spacing w:after="0"/>
        <w:ind w:right="-426"/>
        <w:rPr>
          <w:rFonts w:ascii="Nurhan Uz" w:hAnsi="Nurhan Uz" w:cs="Nurhan Uz"/>
          <w:outline/>
          <w:color w:val="000000"/>
          <w:sz w:val="10"/>
          <w:szCs w:val="10"/>
        </w:rPr>
      </w:pPr>
    </w:p>
    <w:p w:rsidR="00C41BC5" w:rsidRDefault="00C41BC5" w:rsidP="005F71B9">
      <w:pPr>
        <w:spacing w:after="0"/>
        <w:ind w:right="-426"/>
        <w:rPr>
          <w:rFonts w:ascii="Nurhan Uz" w:hAnsi="Nurhan Uz" w:cs="Nurhan Uz"/>
          <w:outline/>
          <w:color w:val="000000"/>
          <w:sz w:val="10"/>
          <w:szCs w:val="10"/>
        </w:rPr>
      </w:pPr>
    </w:p>
    <w:p w:rsidR="00C41BC5" w:rsidRDefault="00C41BC5" w:rsidP="005F71B9">
      <w:pPr>
        <w:spacing w:after="0"/>
        <w:ind w:right="-426"/>
        <w:rPr>
          <w:rFonts w:ascii="Nurhan Uz" w:hAnsi="Nurhan Uz" w:cs="Nurhan Uz"/>
          <w:outline/>
          <w:color w:val="000000"/>
          <w:sz w:val="10"/>
          <w:szCs w:val="10"/>
        </w:rPr>
      </w:pPr>
    </w:p>
    <w:p w:rsidR="00C41BC5" w:rsidRPr="006B3A7F" w:rsidRDefault="00C41BC5" w:rsidP="005F71B9">
      <w:pPr>
        <w:spacing w:after="0"/>
        <w:ind w:right="-426"/>
        <w:rPr>
          <w:rFonts w:ascii="Nurhan Uz" w:hAnsi="Nurhan Uz" w:cs="Nurhan Uz"/>
          <w:outline/>
          <w:color w:val="000000"/>
          <w:sz w:val="10"/>
          <w:szCs w:val="10"/>
        </w:rPr>
      </w:pPr>
    </w:p>
    <w:p w:rsidR="00C41BC5" w:rsidRDefault="00C41BC5" w:rsidP="00AB0B59">
      <w:pPr>
        <w:spacing w:after="0"/>
        <w:ind w:right="-426"/>
        <w:rPr>
          <w:rFonts w:ascii="Hand writing Mutlu" w:hAnsi="Hand writing Mutlu" w:cs="Hand writing Mutlu"/>
          <w:sz w:val="72"/>
          <w:szCs w:val="72"/>
        </w:rPr>
      </w:pPr>
      <w:r>
        <w:rPr>
          <w:noProof/>
          <w:lang w:eastAsia="tr-TR"/>
        </w:rPr>
        <w:pict>
          <v:shape id="Metin Kutusu 560" o:spid="_x0000_s1376" type="#_x0000_t202" style="position:absolute;margin-left:361.65pt;margin-top:38.4pt;width:111.45pt;height:110.15pt;z-index:251858944;visibility:visible" filled="f" stroked="f" strokeweight=".5pt">
            <v:textbox>
              <w:txbxContent>
                <w:p w:rsidR="00C41BC5" w:rsidRDefault="00C41BC5">
                  <w:r w:rsidRPr="00455A62">
                    <w:rPr>
                      <w:noProof/>
                      <w:lang w:eastAsia="tr-TR"/>
                    </w:rPr>
                    <w:pict>
                      <v:shape id="Resim 559" o:spid="_x0000_i1138" type="#_x0000_t75" style="width:86.25pt;height:93pt;visibility:visible">
                        <v:imagedata r:id="rId50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56" o:spid="_x0000_s1377" type="#_x0000_t202" style="position:absolute;margin-left:355.65pt;margin-top:63.15pt;width:89.15pt;height:102.4pt;z-index:251857920;visibility:visible" filled="f" stroked="f" strokeweight=".5pt">
            <v:textbox>
              <w:txbxContent>
                <w:p w:rsidR="00C41BC5" w:rsidRDefault="00C41BC5" w:rsidP="008712FB"/>
              </w:txbxContent>
            </v:textbox>
          </v:shape>
        </w:pict>
      </w:r>
      <w:r w:rsidRPr="00AB0B59">
        <w:rPr>
          <w:rFonts w:ascii="Hand writing Mutlu" w:hAnsi="Hand writing Mutlu" w:cs="Hand writing Mutlu"/>
          <w:color w:val="FF0000"/>
          <w:sz w:val="72"/>
          <w:szCs w:val="72"/>
        </w:rPr>
        <w:t>el</w:t>
      </w:r>
      <w:r>
        <w:rPr>
          <w:rFonts w:ascii="Hand writing Mutlu" w:hAnsi="Hand writing Mutlu" w:cs="Hand writing Mutlu"/>
          <w:sz w:val="72"/>
          <w:szCs w:val="72"/>
        </w:rPr>
        <w:t>le</w:t>
      </w:r>
      <w:r>
        <w:rPr>
          <w:rFonts w:ascii="Hand writing Mutlu" w:hAnsi="Hand writing Mutlu" w:cs="Hand writing Mutlu"/>
          <w:sz w:val="72"/>
          <w:szCs w:val="72"/>
        </w:rPr>
        <w:tab/>
      </w:r>
      <w:r>
        <w:rPr>
          <w:rFonts w:ascii="Hand writing Mutlu" w:hAnsi="Hand writing Mutlu" w:cs="Hand writing Mutlu"/>
          <w:sz w:val="72"/>
          <w:szCs w:val="72"/>
        </w:rPr>
        <w:tab/>
      </w:r>
      <w:r w:rsidRPr="00AB0B59">
        <w:rPr>
          <w:rFonts w:ascii="Hand writing Mutlu" w:hAnsi="Hand writing Mutlu" w:cs="Hand writing Mutlu"/>
          <w:color w:val="FF0000"/>
          <w:sz w:val="72"/>
          <w:szCs w:val="72"/>
        </w:rPr>
        <w:t>el</w:t>
      </w:r>
      <w:r>
        <w:rPr>
          <w:rFonts w:ascii="Hand writing Mutlu" w:hAnsi="Hand writing Mutlu" w:cs="Hand writing Mutlu"/>
          <w:sz w:val="72"/>
          <w:szCs w:val="72"/>
        </w:rPr>
        <w:t>le</w:t>
      </w:r>
      <w:r>
        <w:rPr>
          <w:rFonts w:ascii="Hand writing Mutlu" w:hAnsi="Hand writing Mutlu" w:cs="Hand writing Mutlu"/>
          <w:sz w:val="72"/>
          <w:szCs w:val="72"/>
        </w:rPr>
        <w:tab/>
      </w:r>
      <w:r>
        <w:rPr>
          <w:rFonts w:ascii="Hand writing Mutlu" w:hAnsi="Hand writing Mutlu" w:cs="Hand writing Mutlu"/>
          <w:sz w:val="72"/>
          <w:szCs w:val="72"/>
        </w:rPr>
        <w:tab/>
      </w:r>
      <w:r w:rsidRPr="00AB0B59">
        <w:rPr>
          <w:rFonts w:ascii="Hand writing Mutlu" w:hAnsi="Hand writing Mutlu" w:cs="Hand writing Mutlu"/>
          <w:color w:val="FF0000"/>
          <w:sz w:val="72"/>
          <w:szCs w:val="72"/>
        </w:rPr>
        <w:t>el</w:t>
      </w:r>
      <w:r>
        <w:rPr>
          <w:rFonts w:ascii="Hand writing Mutlu" w:hAnsi="Hand writing Mutlu" w:cs="Hand writing Mutlu"/>
          <w:sz w:val="72"/>
          <w:szCs w:val="72"/>
        </w:rPr>
        <w:t>le</w:t>
      </w:r>
      <w:r>
        <w:rPr>
          <w:rFonts w:ascii="Hand writing Mutlu" w:hAnsi="Hand writing Mutlu" w:cs="Hand writing Mutlu"/>
          <w:color w:val="FF0000"/>
          <w:sz w:val="72"/>
          <w:szCs w:val="72"/>
        </w:rPr>
        <w:tab/>
      </w:r>
      <w:r>
        <w:rPr>
          <w:rFonts w:ascii="Hand writing Mutlu" w:hAnsi="Hand writing Mutlu" w:cs="Hand writing Mutlu"/>
          <w:color w:val="FF0000"/>
          <w:sz w:val="72"/>
          <w:szCs w:val="72"/>
        </w:rPr>
        <w:tab/>
      </w:r>
      <w:r w:rsidRPr="00AB0B59">
        <w:rPr>
          <w:rFonts w:ascii="Hand writing Mutlu" w:hAnsi="Hand writing Mutlu" w:cs="Hand writing Mutlu"/>
          <w:color w:val="FF0000"/>
          <w:sz w:val="72"/>
          <w:szCs w:val="72"/>
        </w:rPr>
        <w:t>el</w:t>
      </w:r>
      <w:r>
        <w:rPr>
          <w:rFonts w:ascii="Hand writing Mutlu" w:hAnsi="Hand writing Mutlu" w:cs="Hand writing Mutlu"/>
          <w:sz w:val="72"/>
          <w:szCs w:val="72"/>
        </w:rPr>
        <w:t>le</w:t>
      </w:r>
      <w:r>
        <w:rPr>
          <w:rFonts w:ascii="Hand writing Mutlu" w:hAnsi="Hand writing Mutlu" w:cs="Hand writing Mutlu"/>
          <w:sz w:val="72"/>
          <w:szCs w:val="72"/>
        </w:rPr>
        <w:tab/>
      </w:r>
      <w:r>
        <w:rPr>
          <w:rFonts w:ascii="Hand writing Mutlu" w:hAnsi="Hand writing Mutlu" w:cs="Hand writing Mutlu"/>
          <w:sz w:val="72"/>
          <w:szCs w:val="72"/>
        </w:rPr>
        <w:tab/>
      </w:r>
      <w:r w:rsidRPr="00AB0B59">
        <w:rPr>
          <w:rFonts w:ascii="Hand writing Mutlu" w:hAnsi="Hand writing Mutlu" w:cs="Hand writing Mutlu"/>
          <w:color w:val="FF0000"/>
          <w:sz w:val="72"/>
          <w:szCs w:val="72"/>
        </w:rPr>
        <w:t>el</w:t>
      </w:r>
      <w:r>
        <w:rPr>
          <w:rFonts w:ascii="Hand writing Mutlu" w:hAnsi="Hand writing Mutlu" w:cs="Hand writing Mutlu"/>
          <w:sz w:val="72"/>
          <w:szCs w:val="72"/>
        </w:rPr>
        <w:t>le</w:t>
      </w:r>
    </w:p>
    <w:p w:rsidR="00C41BC5" w:rsidRPr="00AB0B59" w:rsidRDefault="00C41BC5" w:rsidP="00AB0B59">
      <w:pPr>
        <w:spacing w:after="0"/>
        <w:ind w:right="-426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shape id="Metin Kutusu 555" o:spid="_x0000_s1378" type="#_x0000_t202" style="position:absolute;margin-left:178.6pt;margin-top:5.9pt;width:177pt;height:61.25pt;z-index:251856896;visibility:visible" filled="f" stroked="f" strokeweight=".5pt">
            <v:textbox>
              <w:txbxContent>
                <w:p w:rsidR="00C41BC5" w:rsidRDefault="00C41BC5" w:rsidP="006B3A7F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554" o:spid="_x0000_s1379" style="position:absolute;margin-left:171.25pt;margin-top:5.75pt;width:169.25pt;height:52.8pt;z-index:251855872;visibility:visible;v-text-anchor:middle" arcsize="10923f" filled="f" strokecolor="#243f60" strokeweight="2pt"/>
        </w:pict>
      </w:r>
    </w:p>
    <w:p w:rsidR="00C41BC5" w:rsidRPr="00AB0B59" w:rsidRDefault="00C41BC5" w:rsidP="00AB0B59">
      <w:pPr>
        <w:spacing w:after="0"/>
        <w:ind w:right="-426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line id="Düz Bağlayıcı 39" o:spid="_x0000_s1380" style="position:absolute;z-index:251787264;visibility:visible" from="8.5pt,40.4pt" to="39.7pt,40.4pt" strokecolor="#365f91" strokeweight="1.5pt"/>
        </w:pict>
      </w:r>
      <w:r>
        <w:rPr>
          <w:noProof/>
          <w:lang w:eastAsia="tr-TR"/>
        </w:rPr>
        <w:pict>
          <v:line id="Düz Bağlayıcı 40" o:spid="_x0000_s1381" style="position:absolute;z-index:251791360;visibility:visible" from="14.45pt,44.3pt" to="14.45pt,47.95pt" strokecolor="#4579b8" strokeweight="1.5pt"/>
        </w:pict>
      </w:r>
      <w:r>
        <w:rPr>
          <w:noProof/>
          <w:lang w:eastAsia="tr-TR"/>
        </w:rPr>
        <w:pict>
          <v:line id="Düz Bağlayıcı 41" o:spid="_x0000_s1382" style="position:absolute;z-index:251793408;visibility:visible" from="18.1pt,48.15pt" to="18.1pt,51.8pt" strokecolor="#4579b8" strokeweight="1.5pt"/>
        </w:pict>
      </w:r>
      <w:r>
        <w:rPr>
          <w:noProof/>
          <w:lang w:eastAsia="tr-TR"/>
        </w:rPr>
        <w:pict>
          <v:line id="Düz Bağlayıcı 42" o:spid="_x0000_s1383" style="position:absolute;z-index:251789312;visibility:visible" from="11.05pt,40.6pt" to="11.05pt,44.25pt" strokecolor="#4579b8" strokeweight="1.5pt"/>
        </w:pict>
      </w:r>
      <w:r>
        <w:rPr>
          <w:noProof/>
          <w:lang w:eastAsia="tr-TR"/>
        </w:rPr>
        <w:pict>
          <v:line id="Düz Bağlayıcı 43" o:spid="_x0000_s1384" style="position:absolute;z-index:251790336;visibility:visible" from="10.85pt,44.25pt" to="14.5pt,44.25pt" strokecolor="#4579b8" strokeweight="1.5pt"/>
        </w:pict>
      </w:r>
      <w:r>
        <w:rPr>
          <w:noProof/>
          <w:lang w:eastAsia="tr-TR"/>
        </w:rPr>
        <w:pict>
          <v:line id="Düz Bağlayıcı 44" o:spid="_x0000_s1385" style="position:absolute;z-index:251792384;visibility:visible" from="14.5pt,47.85pt" to="18.15pt,47.85pt" strokecolor="#4579b8" strokeweight="1.5pt"/>
        </w:pict>
      </w:r>
      <w:r>
        <w:rPr>
          <w:noProof/>
          <w:lang w:eastAsia="tr-TR"/>
        </w:rPr>
        <w:pict>
          <v:shape id="Resim 493" o:spid="_x0000_s1386" type="#_x0000_t75" alt="güzel yazı" style="position:absolute;margin-left:4.25pt;margin-top:9.65pt;width:519.6pt;height:46.2pt;z-index:-251532288;visibility:visible">
            <v:imagedata r:id="rId14" o:title=""/>
          </v:shape>
        </w:pict>
      </w:r>
      <w:r>
        <w:rPr>
          <w:noProof/>
          <w:lang w:eastAsia="tr-TR"/>
        </w:rPr>
        <w:pict>
          <v:shape id="İkizkenar Üçgen 47" o:spid="_x0000_s1387" type="#_x0000_t5" style="position:absolute;margin-left:8pt;margin-top:13.75pt;width:31.2pt;height:10.8pt;z-index:25178521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8" o:spid="_x0000_s1388" style="position:absolute;margin-left:21.35pt;margin-top:27.7pt;width:6pt;height:12pt;z-index:251788288;visibility:visible;v-text-anchor:middle" filled="f" strokecolor="#243f60" strokeweight="2pt"/>
        </w:pict>
      </w:r>
      <w:r>
        <w:rPr>
          <w:noProof/>
          <w:lang w:eastAsia="tr-TR"/>
        </w:rPr>
        <w:pict>
          <v:rect id="Dikdörtgen 49" o:spid="_x0000_s1389" style="position:absolute;margin-left:7.45pt;margin-top:24.55pt;width:31.2pt;height:27.85pt;z-index:251786240;visibility:visible;v-text-anchor:middle" filled="f" strokecolor="#243f60" strokeweight="1.5pt"/>
        </w:pict>
      </w:r>
      <w:r w:rsidRPr="00AB0B59">
        <w:rPr>
          <w:rFonts w:ascii="Hand writing Mutlu" w:hAnsi="Hand writing Mutlu" w:cs="Hand writing Mutlu"/>
          <w:outline/>
          <w:color w:val="000000"/>
          <w:sz w:val="72"/>
          <w:szCs w:val="72"/>
        </w:rPr>
        <w:t>e</w: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l</w:t>
      </w:r>
      <w:r w:rsidRPr="00AB0B59">
        <w:rPr>
          <w:rFonts w:ascii="Hand writing Mutlu" w:hAnsi="Hand writing Mutlu" w:cs="Hand writing Mutlu"/>
          <w:outline/>
          <w:color w:val="000000"/>
          <w:sz w:val="72"/>
          <w:szCs w:val="72"/>
        </w:rPr>
        <w:t>e</w: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lelel</w:t>
      </w:r>
      <w:r w:rsidRPr="00AB0B59">
        <w:rPr>
          <w:rFonts w:ascii="Hand writing Mutlu" w:hAnsi="Hand writing Mutlu" w:cs="Hand writing Mutlu"/>
          <w:outline/>
          <w:color w:val="000000"/>
          <w:sz w:val="72"/>
          <w:szCs w:val="72"/>
        </w:rPr>
        <w:t>e</w: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lel</w:t>
      </w:r>
      <w:r w:rsidRPr="00AB0B59">
        <w:rPr>
          <w:rFonts w:ascii="Hand writing Mutlu" w:hAnsi="Hand writing Mutlu" w:cs="Hand writing Mutlu"/>
          <w:outline/>
          <w:color w:val="000000"/>
          <w:sz w:val="72"/>
          <w:szCs w:val="72"/>
        </w:rPr>
        <w:t>e</w: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lel</w:t>
      </w:r>
      <w:r w:rsidRPr="00AB0B59">
        <w:rPr>
          <w:rFonts w:ascii="Hand writing Mutlu" w:hAnsi="Hand writing Mutlu" w:cs="Hand writing Mutlu"/>
          <w:outline/>
          <w:color w:val="000000"/>
          <w:sz w:val="72"/>
          <w:szCs w:val="72"/>
        </w:rPr>
        <w:t>e</w: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l</w:t>
      </w:r>
      <w:r w:rsidRPr="00AB0B59">
        <w:rPr>
          <w:rFonts w:ascii="Hand writing Mutlu" w:hAnsi="Hand writing Mutlu" w:cs="Hand writing Mutlu"/>
          <w:outline/>
          <w:color w:val="000000"/>
          <w:sz w:val="72"/>
          <w:szCs w:val="72"/>
        </w:rPr>
        <w:t>e</w: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l</w:t>
      </w:r>
    </w:p>
    <w:p w:rsidR="00C41BC5" w:rsidRDefault="00C41BC5" w:rsidP="00AB0B59">
      <w:pPr>
        <w:spacing w:after="0"/>
        <w:ind w:right="-426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line id="Düz Bağlayıcı 54" o:spid="_x0000_s1390" style="position:absolute;z-index:251797504;visibility:visible" from="8.5pt,40.4pt" to="39.7pt,40.4pt" strokecolor="#365f91" strokeweight="1.5pt"/>
        </w:pict>
      </w:r>
      <w:r>
        <w:rPr>
          <w:noProof/>
          <w:lang w:eastAsia="tr-TR"/>
        </w:rPr>
        <w:pict>
          <v:line id="Düz Bağlayıcı 56" o:spid="_x0000_s1391" style="position:absolute;z-index:251801600;visibility:visible" from="14.45pt,44.3pt" to="14.45pt,47.95pt" strokecolor="#4579b8" strokeweight="1.5pt"/>
        </w:pict>
      </w:r>
      <w:r>
        <w:rPr>
          <w:noProof/>
          <w:lang w:eastAsia="tr-TR"/>
        </w:rPr>
        <w:pict>
          <v:line id="Düz Bağlayıcı 58" o:spid="_x0000_s1392" style="position:absolute;z-index:251803648;visibility:visible" from="18.1pt,48.15pt" to="18.1pt,51.8pt" strokecolor="#4579b8" strokeweight="1.5pt"/>
        </w:pict>
      </w:r>
      <w:r>
        <w:rPr>
          <w:noProof/>
          <w:lang w:eastAsia="tr-TR"/>
        </w:rPr>
        <w:pict>
          <v:line id="Düz Bağlayıcı 59" o:spid="_x0000_s1393" style="position:absolute;z-index:251799552;visibility:visible" from="11.05pt,40.6pt" to="11.05pt,44.25pt" strokecolor="#4579b8" strokeweight="1.5pt"/>
        </w:pict>
      </w:r>
      <w:r>
        <w:rPr>
          <w:noProof/>
          <w:lang w:eastAsia="tr-TR"/>
        </w:rPr>
        <w:pict>
          <v:line id="Düz Bağlayıcı 448" o:spid="_x0000_s1394" style="position:absolute;z-index:251800576;visibility:visible" from="10.85pt,44.25pt" to="14.5pt,44.25pt" strokecolor="#4579b8" strokeweight="1.5pt"/>
        </w:pict>
      </w:r>
      <w:r>
        <w:rPr>
          <w:noProof/>
          <w:lang w:eastAsia="tr-TR"/>
        </w:rPr>
        <w:pict>
          <v:line id="Düz Bağlayıcı 479" o:spid="_x0000_s1395" style="position:absolute;z-index:251802624;visibility:visible" from="14.5pt,47.85pt" to="18.15pt,47.85pt" strokecolor="#4579b8" strokeweight="1.5pt"/>
        </w:pict>
      </w:r>
      <w:r>
        <w:rPr>
          <w:noProof/>
          <w:lang w:eastAsia="tr-TR"/>
        </w:rPr>
        <w:pict>
          <v:shape id="Resim 494" o:spid="_x0000_s1396" type="#_x0000_t75" alt="güzel yazı" style="position:absolute;margin-left:4.25pt;margin-top:9.65pt;width:519.6pt;height:46.2pt;z-index:-251522048;visibility:visible">
            <v:imagedata r:id="rId14" o:title=""/>
          </v:shape>
        </w:pict>
      </w:r>
      <w:r>
        <w:rPr>
          <w:noProof/>
          <w:lang w:eastAsia="tr-TR"/>
        </w:rPr>
        <w:pict>
          <v:shape id="İkizkenar Üçgen 480" o:spid="_x0000_s1397" type="#_x0000_t5" style="position:absolute;margin-left:8pt;margin-top:13.75pt;width:31.2pt;height:10.8pt;z-index:25179545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81" o:spid="_x0000_s1398" style="position:absolute;margin-left:21.35pt;margin-top:27.7pt;width:6pt;height:12pt;z-index:251798528;visibility:visible;v-text-anchor:middle" filled="f" strokecolor="#243f60" strokeweight="2pt"/>
        </w:pict>
      </w:r>
      <w:r>
        <w:rPr>
          <w:noProof/>
          <w:lang w:eastAsia="tr-TR"/>
        </w:rPr>
        <w:pict>
          <v:rect id="Dikdörtgen 482" o:spid="_x0000_s1399" style="position:absolute;margin-left:7.45pt;margin-top:24.55pt;width:31.2pt;height:27.85pt;z-index:251796480;visibility:visible;v-text-anchor:middle" filled="f" strokecolor="#243f60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le l</w:t>
      </w:r>
      <w:r w:rsidRPr="00AB0B59">
        <w:rPr>
          <w:rFonts w:ascii="Hand writing Mutlu" w:hAnsi="Hand writing Mutlu" w:cs="Hand writing Mutlu"/>
          <w:outline/>
          <w:color w:val="000000"/>
          <w:sz w:val="72"/>
          <w:szCs w:val="72"/>
        </w:rPr>
        <w:t>e</w: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lelelelel</w:t>
      </w:r>
      <w:r w:rsidRPr="00AB0B59">
        <w:rPr>
          <w:rFonts w:ascii="Hand writing Mutlu" w:hAnsi="Hand writing Mutlu" w:cs="Hand writing Mutlu"/>
          <w:outline/>
          <w:color w:val="000000"/>
          <w:sz w:val="72"/>
          <w:szCs w:val="72"/>
        </w:rPr>
        <w:t>e</w: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lel</w:t>
      </w:r>
      <w:r w:rsidRPr="00AB0B59">
        <w:rPr>
          <w:rFonts w:ascii="Hand writing Mutlu" w:hAnsi="Hand writing Mutlu" w:cs="Hand writing Mutlu"/>
          <w:outline/>
          <w:color w:val="000000"/>
          <w:sz w:val="72"/>
          <w:szCs w:val="72"/>
        </w:rPr>
        <w:t>e</w: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l</w:t>
      </w:r>
      <w:r w:rsidRPr="00AB0B59">
        <w:rPr>
          <w:rFonts w:ascii="Hand writing Mutlu" w:hAnsi="Hand writing Mutlu" w:cs="Hand writing Mutlu"/>
          <w:outline/>
          <w:color w:val="000000"/>
          <w:sz w:val="72"/>
          <w:szCs w:val="72"/>
        </w:rPr>
        <w:t>e</w:t>
      </w:r>
    </w:p>
    <w:p w:rsidR="00C41BC5" w:rsidRDefault="00C41BC5" w:rsidP="00AB0B59">
      <w:pPr>
        <w:spacing w:after="0"/>
        <w:ind w:right="-426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line id="Düz Bağlayıcı 483" o:spid="_x0000_s1400" style="position:absolute;z-index:251807744;visibility:visible" from="8.5pt,40.4pt" to="39.7pt,40.4pt" strokecolor="#365f91" strokeweight="1.5pt"/>
        </w:pict>
      </w:r>
      <w:r>
        <w:rPr>
          <w:noProof/>
          <w:lang w:eastAsia="tr-TR"/>
        </w:rPr>
        <w:pict>
          <v:line id="Düz Bağlayıcı 484" o:spid="_x0000_s1401" style="position:absolute;z-index:251811840;visibility:visible" from="14.45pt,44.3pt" to="14.45pt,47.95pt" strokecolor="#4579b8" strokeweight="1.5pt"/>
        </w:pict>
      </w:r>
      <w:r>
        <w:rPr>
          <w:noProof/>
          <w:lang w:eastAsia="tr-TR"/>
        </w:rPr>
        <w:pict>
          <v:line id="Düz Bağlayıcı 485" o:spid="_x0000_s1402" style="position:absolute;z-index:251813888;visibility:visible" from="18.1pt,48.15pt" to="18.1pt,51.8pt" strokecolor="#4579b8" strokeweight="1.5pt"/>
        </w:pict>
      </w:r>
      <w:r>
        <w:rPr>
          <w:noProof/>
          <w:lang w:eastAsia="tr-TR"/>
        </w:rPr>
        <w:pict>
          <v:line id="Düz Bağlayıcı 486" o:spid="_x0000_s1403" style="position:absolute;z-index:251809792;visibility:visible" from="11.05pt,40.6pt" to="11.05pt,44.25pt" strokecolor="#4579b8" strokeweight="1.5pt"/>
        </w:pict>
      </w:r>
      <w:r>
        <w:rPr>
          <w:noProof/>
          <w:lang w:eastAsia="tr-TR"/>
        </w:rPr>
        <w:pict>
          <v:line id="Düz Bağlayıcı 487" o:spid="_x0000_s1404" style="position:absolute;z-index:251810816;visibility:visible" from="10.85pt,44.25pt" to="14.5pt,44.25pt" strokecolor="#4579b8" strokeweight="1.5pt"/>
        </w:pict>
      </w:r>
      <w:r>
        <w:rPr>
          <w:noProof/>
          <w:lang w:eastAsia="tr-TR"/>
        </w:rPr>
        <w:pict>
          <v:line id="Düz Bağlayıcı 488" o:spid="_x0000_s1405" style="position:absolute;z-index:251812864;visibility:visible" from="14.5pt,47.85pt" to="18.15pt,47.85pt" strokecolor="#4579b8" strokeweight="1.5pt"/>
        </w:pict>
      </w:r>
      <w:r>
        <w:rPr>
          <w:noProof/>
          <w:lang w:eastAsia="tr-TR"/>
        </w:rPr>
        <w:pict>
          <v:shape id="Resim 495" o:spid="_x0000_s1406" type="#_x0000_t75" alt="güzel yazı" style="position:absolute;margin-left:4.25pt;margin-top:9.65pt;width:519.6pt;height:46.2pt;z-index:-251511808;visibility:visible">
            <v:imagedata r:id="rId14" o:title=""/>
          </v:shape>
        </w:pict>
      </w:r>
      <w:r>
        <w:rPr>
          <w:noProof/>
          <w:lang w:eastAsia="tr-TR"/>
        </w:rPr>
        <w:pict>
          <v:shape id="İkizkenar Üçgen 490" o:spid="_x0000_s1407" type="#_x0000_t5" style="position:absolute;margin-left:8pt;margin-top:13.75pt;width:31.2pt;height:10.8pt;z-index:25180569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91" o:spid="_x0000_s1408" style="position:absolute;margin-left:21.35pt;margin-top:27.7pt;width:6pt;height:12pt;z-index:251808768;visibility:visible;v-text-anchor:middle" filled="f" strokecolor="#243f60" strokeweight="2pt"/>
        </w:pict>
      </w:r>
      <w:r>
        <w:rPr>
          <w:noProof/>
          <w:lang w:eastAsia="tr-TR"/>
        </w:rPr>
        <w:pict>
          <v:rect id="Dikdörtgen 492" o:spid="_x0000_s1409" style="position:absolute;margin-left:7.45pt;margin-top:24.55pt;width:31.2pt;height:27.85pt;z-index:251806720;visibility:visible;v-text-anchor:middle" filled="f" strokecolor="#243f60" strokeweight="1.5pt"/>
        </w:pict>
      </w:r>
      <w:r>
        <w:rPr>
          <w:rFonts w:ascii="Nurhan Uz" w:hAnsi="Nurhan Uz" w:cs="Nurhan Uz"/>
          <w:sz w:val="72"/>
          <w:szCs w:val="72"/>
        </w:rPr>
        <w:t xml:space="preserve">elle elle elle elle elle elle </w:t>
      </w:r>
    </w:p>
    <w:p w:rsidR="00C41BC5" w:rsidRDefault="00C41BC5" w:rsidP="006B3A7F">
      <w:pPr>
        <w:spacing w:after="0"/>
        <w:ind w:right="-426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line id="Düz Bağlayıcı 496" o:spid="_x0000_s1410" style="position:absolute;z-index:251817984;visibility:visible" from="8.5pt,40.4pt" to="39.7pt,40.4pt" strokecolor="#365f91" strokeweight="1.5pt"/>
        </w:pict>
      </w:r>
      <w:r>
        <w:rPr>
          <w:noProof/>
          <w:lang w:eastAsia="tr-TR"/>
        </w:rPr>
        <w:pict>
          <v:line id="Düz Bağlayıcı 497" o:spid="_x0000_s1411" style="position:absolute;z-index:251822080;visibility:visible" from="14.45pt,44.3pt" to="14.45pt,47.95pt" strokecolor="#4579b8" strokeweight="1.5pt"/>
        </w:pict>
      </w:r>
      <w:r>
        <w:rPr>
          <w:noProof/>
          <w:lang w:eastAsia="tr-TR"/>
        </w:rPr>
        <w:pict>
          <v:line id="Düz Bağlayıcı 498" o:spid="_x0000_s1412" style="position:absolute;z-index:251824128;visibility:visible" from="18.1pt,48.15pt" to="18.1pt,51.8pt" strokecolor="#4579b8" strokeweight="1.5pt"/>
        </w:pict>
      </w:r>
      <w:r>
        <w:rPr>
          <w:noProof/>
          <w:lang w:eastAsia="tr-TR"/>
        </w:rPr>
        <w:pict>
          <v:line id="Düz Bağlayıcı 499" o:spid="_x0000_s1413" style="position:absolute;z-index:251820032;visibility:visible" from="11.05pt,40.6pt" to="11.05pt,44.25pt" strokecolor="#4579b8" strokeweight="1.5pt"/>
        </w:pict>
      </w:r>
      <w:r>
        <w:rPr>
          <w:noProof/>
          <w:lang w:eastAsia="tr-TR"/>
        </w:rPr>
        <w:pict>
          <v:line id="Düz Bağlayıcı 500" o:spid="_x0000_s1414" style="position:absolute;z-index:251821056;visibility:visible" from="10.85pt,44.25pt" to="14.5pt,44.25pt" strokecolor="#4579b8" strokeweight="1.5pt"/>
        </w:pict>
      </w:r>
      <w:r>
        <w:rPr>
          <w:noProof/>
          <w:lang w:eastAsia="tr-TR"/>
        </w:rPr>
        <w:pict>
          <v:line id="Düz Bağlayıcı 501" o:spid="_x0000_s1415" style="position:absolute;z-index:251823104;visibility:visible" from="14.5pt,47.85pt" to="18.15pt,47.85pt" strokecolor="#4579b8" strokeweight="1.5pt"/>
        </w:pict>
      </w:r>
      <w:r>
        <w:rPr>
          <w:noProof/>
          <w:lang w:eastAsia="tr-TR"/>
        </w:rPr>
        <w:pict>
          <v:shape id="Resim 106" o:spid="_x0000_s1416" type="#_x0000_t75" alt="güzel yazı" style="position:absolute;margin-left:4.25pt;margin-top:9.65pt;width:519.6pt;height:46.2pt;z-index:-251501568;visibility:visible">
            <v:imagedata r:id="rId14" o:title=""/>
          </v:shape>
        </w:pict>
      </w:r>
      <w:r>
        <w:rPr>
          <w:noProof/>
          <w:lang w:eastAsia="tr-TR"/>
        </w:rPr>
        <w:pict>
          <v:shape id="İkizkenar Üçgen 102" o:spid="_x0000_s1417" type="#_x0000_t5" style="position:absolute;margin-left:8pt;margin-top:13.75pt;width:31.2pt;height:10.8pt;z-index:25181593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103" o:spid="_x0000_s1418" style="position:absolute;margin-left:21.35pt;margin-top:27.7pt;width:6pt;height:12pt;z-index:251819008;visibility:visible;v-text-anchor:middle" filled="f" strokecolor="#243f60" strokeweight="2pt"/>
        </w:pict>
      </w:r>
      <w:r>
        <w:rPr>
          <w:noProof/>
          <w:lang w:eastAsia="tr-TR"/>
        </w:rPr>
        <w:pict>
          <v:rect id="Dikdörtgen 104" o:spid="_x0000_s1419" style="position:absolute;margin-left:7.45pt;margin-top:24.55pt;width:31.2pt;height:27.85pt;z-index:251816960;visibility:visible;v-text-anchor:middle" filled="f" strokecolor="#243f60" strokeweight="1.5pt"/>
        </w:pict>
      </w:r>
      <w:r>
        <w:rPr>
          <w:rFonts w:ascii="Nurhan Uz" w:hAnsi="Nurhan Uz" w:cs="Nurhan Uz"/>
          <w:sz w:val="72"/>
          <w:szCs w:val="72"/>
        </w:rPr>
        <w:t>elle</w:t>
      </w:r>
    </w:p>
    <w:p w:rsidR="00C41BC5" w:rsidRDefault="00C41BC5" w:rsidP="006B3A7F">
      <w:pPr>
        <w:spacing w:after="0"/>
        <w:ind w:right="-426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line id="Düz Bağlayıcı 107" o:spid="_x0000_s1420" style="position:absolute;z-index:251828224;visibility:visible" from="8.5pt,40.4pt" to="39.7pt,40.4pt" strokecolor="#365f91" strokeweight="1.5pt"/>
        </w:pict>
      </w:r>
      <w:r>
        <w:rPr>
          <w:noProof/>
          <w:lang w:eastAsia="tr-TR"/>
        </w:rPr>
        <w:pict>
          <v:line id="Düz Bağlayıcı 109" o:spid="_x0000_s1421" style="position:absolute;z-index:251832320;visibility:visible" from="14.45pt,44.3pt" to="14.45pt,47.95pt" strokecolor="#4579b8" strokeweight="1.5pt"/>
        </w:pict>
      </w:r>
      <w:r>
        <w:rPr>
          <w:noProof/>
          <w:lang w:eastAsia="tr-TR"/>
        </w:rPr>
        <w:pict>
          <v:line id="Düz Bağlayıcı 110" o:spid="_x0000_s1422" style="position:absolute;z-index:251834368;visibility:visible" from="18.1pt,48.15pt" to="18.1pt,51.8pt" strokecolor="#4579b8" strokeweight="1.5pt"/>
        </w:pict>
      </w:r>
      <w:r>
        <w:rPr>
          <w:noProof/>
          <w:lang w:eastAsia="tr-TR"/>
        </w:rPr>
        <w:pict>
          <v:line id="Düz Bağlayıcı 111" o:spid="_x0000_s1423" style="position:absolute;z-index:251830272;visibility:visible" from="11.05pt,40.6pt" to="11.05pt,44.25pt" strokecolor="#4579b8" strokeweight="1.5pt"/>
        </w:pict>
      </w:r>
      <w:r>
        <w:rPr>
          <w:noProof/>
          <w:lang w:eastAsia="tr-TR"/>
        </w:rPr>
        <w:pict>
          <v:line id="Düz Bağlayıcı 114" o:spid="_x0000_s1424" style="position:absolute;z-index:251831296;visibility:visible" from="10.85pt,44.25pt" to="14.5pt,44.25pt" strokecolor="#4579b8" strokeweight="1.5pt"/>
        </w:pict>
      </w:r>
      <w:r>
        <w:rPr>
          <w:noProof/>
          <w:lang w:eastAsia="tr-TR"/>
        </w:rPr>
        <w:pict>
          <v:line id="Düz Bağlayıcı 115" o:spid="_x0000_s1425" style="position:absolute;z-index:251833344;visibility:visible" from="14.5pt,47.85pt" to="18.15pt,47.85pt" strokecolor="#4579b8" strokeweight="1.5pt"/>
        </w:pict>
      </w:r>
      <w:r>
        <w:rPr>
          <w:noProof/>
          <w:lang w:eastAsia="tr-TR"/>
        </w:rPr>
        <w:pict>
          <v:shape id="Resim 123" o:spid="_x0000_s1426" type="#_x0000_t75" alt="güzel yazı" style="position:absolute;margin-left:4.25pt;margin-top:9.65pt;width:519.6pt;height:46.2pt;z-index:-251491328;visibility:visible">
            <v:imagedata r:id="rId14" o:title=""/>
          </v:shape>
        </w:pict>
      </w:r>
      <w:r>
        <w:rPr>
          <w:noProof/>
          <w:lang w:eastAsia="tr-TR"/>
        </w:rPr>
        <w:pict>
          <v:shape id="İkizkenar Üçgen 116" o:spid="_x0000_s1427" type="#_x0000_t5" style="position:absolute;margin-left:8pt;margin-top:13.75pt;width:31.2pt;height:10.8pt;z-index:25182617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117" o:spid="_x0000_s1428" style="position:absolute;margin-left:21.35pt;margin-top:27.7pt;width:6pt;height:12pt;z-index:251829248;visibility:visible;v-text-anchor:middle" filled="f" strokecolor="#243f60" strokeweight="2pt"/>
        </w:pict>
      </w:r>
      <w:r>
        <w:rPr>
          <w:noProof/>
          <w:lang w:eastAsia="tr-TR"/>
        </w:rPr>
        <w:pict>
          <v:rect id="Dikdörtgen 122" o:spid="_x0000_s1429" style="position:absolute;margin-left:7.45pt;margin-top:24.55pt;width:31.2pt;height:27.85pt;z-index:251827200;visibility:visible;v-text-anchor:middle" filled="f" strokecolor="#243f60" strokeweight="1.5pt"/>
        </w:pict>
      </w:r>
      <w:r>
        <w:rPr>
          <w:rFonts w:ascii="Nurhan Uz" w:hAnsi="Nurhan Uz" w:cs="Nurhan Uz"/>
          <w:sz w:val="72"/>
          <w:szCs w:val="72"/>
        </w:rPr>
        <w:t>elle</w:t>
      </w:r>
    </w:p>
    <w:p w:rsidR="00C41BC5" w:rsidRDefault="00C41BC5" w:rsidP="006B3A7F">
      <w:pPr>
        <w:spacing w:after="0"/>
        <w:ind w:right="-426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line id="Düz Bağlayıcı 125" o:spid="_x0000_s1430" style="position:absolute;z-index:251838464;visibility:visible" from="8.5pt,40.4pt" to="39.7pt,40.4pt" strokecolor="#365f91" strokeweight="1.5pt"/>
        </w:pict>
      </w:r>
      <w:r>
        <w:rPr>
          <w:noProof/>
          <w:lang w:eastAsia="tr-TR"/>
        </w:rPr>
        <w:pict>
          <v:line id="Düz Bağlayıcı 126" o:spid="_x0000_s1431" style="position:absolute;z-index:251842560;visibility:visible" from="14.45pt,44.3pt" to="14.45pt,47.95pt" strokecolor="#4579b8" strokeweight="1.5pt"/>
        </w:pict>
      </w:r>
      <w:r>
        <w:rPr>
          <w:noProof/>
          <w:lang w:eastAsia="tr-TR"/>
        </w:rPr>
        <w:pict>
          <v:line id="Düz Bağlayıcı 536" o:spid="_x0000_s1432" style="position:absolute;z-index:251844608;visibility:visible" from="18.1pt,48.15pt" to="18.1pt,51.8pt" strokecolor="#4579b8" strokeweight="1.5pt"/>
        </w:pict>
      </w:r>
      <w:r>
        <w:rPr>
          <w:noProof/>
          <w:lang w:eastAsia="tr-TR"/>
        </w:rPr>
        <w:pict>
          <v:line id="Düz Bağlayıcı 537" o:spid="_x0000_s1433" style="position:absolute;z-index:251840512;visibility:visible" from="11.05pt,40.6pt" to="11.05pt,44.25pt" strokecolor="#4579b8" strokeweight="1.5pt"/>
        </w:pict>
      </w:r>
      <w:r>
        <w:rPr>
          <w:noProof/>
          <w:lang w:eastAsia="tr-TR"/>
        </w:rPr>
        <w:pict>
          <v:line id="Düz Bağlayıcı 538" o:spid="_x0000_s1434" style="position:absolute;z-index:251841536;visibility:visible" from="10.85pt,44.25pt" to="14.5pt,44.25pt" strokecolor="#4579b8" strokeweight="1.5pt"/>
        </w:pict>
      </w:r>
      <w:r>
        <w:rPr>
          <w:noProof/>
          <w:lang w:eastAsia="tr-TR"/>
        </w:rPr>
        <w:pict>
          <v:line id="Düz Bağlayıcı 539" o:spid="_x0000_s1435" style="position:absolute;z-index:251843584;visibility:visible" from="14.5pt,47.85pt" to="18.15pt,47.85pt" strokecolor="#4579b8" strokeweight="1.5pt"/>
        </w:pict>
      </w:r>
      <w:r>
        <w:rPr>
          <w:noProof/>
          <w:lang w:eastAsia="tr-TR"/>
        </w:rPr>
        <w:pict>
          <v:shape id="Resim 543" o:spid="_x0000_s1436" type="#_x0000_t75" alt="güzel yazı" style="position:absolute;margin-left:4.25pt;margin-top:9.65pt;width:519.6pt;height:46.2pt;z-index:-251481088;visibility:visible">
            <v:imagedata r:id="rId14" o:title=""/>
          </v:shape>
        </w:pict>
      </w:r>
      <w:r>
        <w:rPr>
          <w:noProof/>
          <w:lang w:eastAsia="tr-TR"/>
        </w:rPr>
        <w:pict>
          <v:shape id="İkizkenar Üçgen 540" o:spid="_x0000_s1437" type="#_x0000_t5" style="position:absolute;margin-left:8pt;margin-top:13.75pt;width:31.2pt;height:10.8pt;z-index:25183641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41" o:spid="_x0000_s1438" style="position:absolute;margin-left:21.35pt;margin-top:27.7pt;width:6pt;height:12pt;z-index:251839488;visibility:visible;v-text-anchor:middle" filled="f" strokecolor="#243f60" strokeweight="2pt"/>
        </w:pict>
      </w:r>
      <w:r>
        <w:rPr>
          <w:noProof/>
          <w:lang w:eastAsia="tr-TR"/>
        </w:rPr>
        <w:pict>
          <v:rect id="Dikdörtgen 542" o:spid="_x0000_s1439" style="position:absolute;margin-left:7.45pt;margin-top:24.55pt;width:31.2pt;height:27.85pt;z-index:251837440;visibility:visible;v-text-anchor:middle" filled="f" strokecolor="#243f60" strokeweight="1.5pt"/>
        </w:pict>
      </w:r>
      <w:r>
        <w:rPr>
          <w:rFonts w:ascii="Nurhan Uz" w:hAnsi="Nurhan Uz" w:cs="Nurhan Uz"/>
          <w:sz w:val="72"/>
          <w:szCs w:val="72"/>
        </w:rPr>
        <w:t>elle</w:t>
      </w:r>
    </w:p>
    <w:p w:rsidR="00C41BC5" w:rsidRDefault="00C41BC5" w:rsidP="006B3A7F">
      <w:pPr>
        <w:spacing w:after="0"/>
        <w:ind w:right="-426"/>
        <w:rPr>
          <w:rFonts w:ascii="Hand writing Mutlu" w:hAnsi="Hand writing Mutlu" w:cs="Hand writing Mutlu"/>
          <w:sz w:val="72"/>
          <w:szCs w:val="72"/>
        </w:rPr>
      </w:pPr>
      <w:r>
        <w:rPr>
          <w:noProof/>
          <w:lang w:eastAsia="tr-TR"/>
        </w:rPr>
        <w:pict>
          <v:line id="Düz Bağlayıcı 544" o:spid="_x0000_s1440" style="position:absolute;z-index:251848704;visibility:visible" from="8.5pt,40.4pt" to="39.7pt,40.4pt" strokecolor="#365f91" strokeweight="1.5pt"/>
        </w:pict>
      </w:r>
      <w:r>
        <w:rPr>
          <w:noProof/>
          <w:lang w:eastAsia="tr-TR"/>
        </w:rPr>
        <w:pict>
          <v:line id="Düz Bağlayıcı 545" o:spid="_x0000_s1441" style="position:absolute;z-index:251852800;visibility:visible" from="14.45pt,44.3pt" to="14.45pt,47.95pt" strokecolor="#4579b8" strokeweight="1.5pt"/>
        </w:pict>
      </w:r>
      <w:r>
        <w:rPr>
          <w:noProof/>
          <w:lang w:eastAsia="tr-TR"/>
        </w:rPr>
        <w:pict>
          <v:line id="Düz Bağlayıcı 546" o:spid="_x0000_s1442" style="position:absolute;z-index:251854848;visibility:visible" from="18.1pt,48.15pt" to="18.1pt,51.8pt" strokecolor="#4579b8" strokeweight="1.5pt"/>
        </w:pict>
      </w:r>
      <w:r>
        <w:rPr>
          <w:noProof/>
          <w:lang w:eastAsia="tr-TR"/>
        </w:rPr>
        <w:pict>
          <v:line id="Düz Bağlayıcı 547" o:spid="_x0000_s1443" style="position:absolute;z-index:251850752;visibility:visible" from="11.05pt,40.6pt" to="11.05pt,44.25pt" strokecolor="#4579b8" strokeweight="1.5pt"/>
        </w:pict>
      </w:r>
      <w:r>
        <w:rPr>
          <w:noProof/>
          <w:lang w:eastAsia="tr-TR"/>
        </w:rPr>
        <w:pict>
          <v:line id="Düz Bağlayıcı 548" o:spid="_x0000_s1444" style="position:absolute;z-index:251851776;visibility:visible" from="10.85pt,44.25pt" to="14.5pt,44.25pt" strokecolor="#4579b8" strokeweight="1.5pt"/>
        </w:pict>
      </w:r>
      <w:r>
        <w:rPr>
          <w:noProof/>
          <w:lang w:eastAsia="tr-TR"/>
        </w:rPr>
        <w:pict>
          <v:line id="Düz Bağlayıcı 549" o:spid="_x0000_s1445" style="position:absolute;z-index:251853824;visibility:visible" from="14.5pt,47.85pt" to="18.15pt,47.85pt" strokecolor="#4579b8" strokeweight="1.5pt"/>
        </w:pict>
      </w:r>
      <w:r>
        <w:rPr>
          <w:noProof/>
          <w:lang w:eastAsia="tr-TR"/>
        </w:rPr>
        <w:pict>
          <v:shape id="Resim 553" o:spid="_x0000_s1446" type="#_x0000_t75" alt="güzel yazı" style="position:absolute;margin-left:4.25pt;margin-top:9.65pt;width:519.6pt;height:46.2pt;z-index:-251470848;visibility:visible">
            <v:imagedata r:id="rId14" o:title=""/>
          </v:shape>
        </w:pict>
      </w:r>
      <w:r>
        <w:rPr>
          <w:noProof/>
          <w:lang w:eastAsia="tr-TR"/>
        </w:rPr>
        <w:pict>
          <v:shape id="İkizkenar Üçgen 550" o:spid="_x0000_s1447" type="#_x0000_t5" style="position:absolute;margin-left:8pt;margin-top:13.75pt;width:31.2pt;height:10.8pt;z-index:25184665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51" o:spid="_x0000_s1448" style="position:absolute;margin-left:21.35pt;margin-top:27.7pt;width:6pt;height:12pt;z-index:251849728;visibility:visible;v-text-anchor:middle" filled="f" strokecolor="#243f60" strokeweight="2pt"/>
        </w:pict>
      </w:r>
      <w:r>
        <w:rPr>
          <w:noProof/>
          <w:lang w:eastAsia="tr-TR"/>
        </w:rPr>
        <w:pict>
          <v:rect id="Dikdörtgen 552" o:spid="_x0000_s1449" style="position:absolute;margin-left:7.45pt;margin-top:24.55pt;width:31.2pt;height:27.85pt;z-index:251847680;visibility:visible;v-text-anchor:middle" filled="f" strokecolor="#243f60" strokeweight="1.5pt"/>
        </w:pict>
      </w:r>
    </w:p>
    <w:p w:rsidR="00C41BC5" w:rsidRDefault="00C41BC5" w:rsidP="006B3A7F">
      <w:pPr>
        <w:spacing w:after="0"/>
        <w:ind w:right="-426"/>
        <w:rPr>
          <w:rFonts w:ascii="Hand writing Mutlu" w:hAnsi="Hand writing Mutlu" w:cs="Hand writing Mutlu"/>
          <w:sz w:val="72"/>
          <w:szCs w:val="72"/>
        </w:rPr>
        <w:sectPr w:rsidR="00C41BC5" w:rsidSect="00630857">
          <w:type w:val="continuous"/>
          <w:pgSz w:w="11906" w:h="16838"/>
          <w:pgMar w:top="851" w:right="425" w:bottom="709" w:left="567" w:header="709" w:footer="709" w:gutter="0"/>
          <w:cols w:space="708"/>
          <w:docGrid w:linePitch="360"/>
        </w:sectPr>
      </w:pPr>
    </w:p>
    <w:p w:rsidR="00C41BC5" w:rsidRDefault="00C41BC5" w:rsidP="00461980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570" o:spid="_x0000_s1450" type="#_x0000_t202" style="position:absolute;margin-left:605.35pt;margin-top:-23.9pt;width:106.25pt;height:94.7pt;z-index:251867136;visibility:visible" filled="f" stroked="f" strokeweight=".5pt">
            <v:textbox>
              <w:txbxContent>
                <w:p w:rsidR="00C41BC5" w:rsidRDefault="00C41BC5" w:rsidP="00461980">
                  <w:r w:rsidRPr="00455A62">
                    <w:rPr>
                      <w:noProof/>
                      <w:lang w:eastAsia="tr-TR"/>
                    </w:rPr>
                    <w:pict>
                      <v:shape id="Resim 557" o:spid="_x0000_i1140" type="#_x0000_t75" style="width:90pt;height:96.75pt;visibility:visible">
                        <v:imagedata r:id="rId3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72" o:spid="_x0000_s1451" type="#_x0000_t202" style="position:absolute;margin-left:440.7pt;margin-top:-2.25pt;width:177pt;height:61.25pt;z-index:251865088;visibility:visible" filled="f" stroked="f" strokeweight=".5pt">
            <v:textbox>
              <w:txbxContent>
                <w:p w:rsidR="00C41BC5" w:rsidRPr="007226AB" w:rsidRDefault="00C41BC5" w:rsidP="00461980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571" o:spid="_x0000_s1452" style="position:absolute;margin-left:435.85pt;margin-top:-1.6pt;width:169.25pt;height:52.8pt;z-index:251866112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562" o:spid="_x0000_s1453" type="#_x0000_t202" style="position:absolute;margin-left:232.4pt;margin-top:-12.9pt;width:111pt;height:93.4pt;z-index:251863040;visibility:visible" filled="f" stroked="f" strokeweight=".5pt">
            <v:textbox>
              <w:txbxContent>
                <w:p w:rsidR="00C41BC5" w:rsidRDefault="00C41BC5" w:rsidP="00461980">
                  <w:r w:rsidRPr="00455A62">
                    <w:rPr>
                      <w:noProof/>
                      <w:lang w:eastAsia="tr-TR"/>
                    </w:rPr>
                    <w:pict>
                      <v:shape id="Resim 558" o:spid="_x0000_i1142" type="#_x0000_t75" style="width:84.75pt;height:92.25pt;visibility:visible">
                        <v:imagedata r:id="rId51" o:title="" croptop="-654f" cropbottom="-871f" cropleft="-349f" cropright="-233f"/>
                        <o:lock v:ext="edit" aspectratio="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63" o:spid="_x0000_s1454" type="#_x0000_t202" style="position:absolute;margin-left:64.75pt;margin-top:5.75pt;width:177pt;height:61.25pt;z-index:251860992;visibility:visible" filled="f" stroked="f" strokeweight=".5pt">
            <v:textbox>
              <w:txbxContent>
                <w:p w:rsidR="00C41BC5" w:rsidRPr="007226AB" w:rsidRDefault="00C41BC5" w:rsidP="00461980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Okuyalım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564" o:spid="_x0000_s1455" style="position:absolute;margin-left:58.75pt;margin-top:9pt;width:169.25pt;height:52.8pt;z-index:251859968;visibility:visible;v-text-anchor:middle" arcsize="10923f" filled="f" strokecolor="#243f60" strokeweight="2pt"/>
        </w:pict>
      </w:r>
    </w:p>
    <w:p w:rsidR="00C41BC5" w:rsidRDefault="00C41BC5" w:rsidP="00CC764C">
      <w:pPr>
        <w:ind w:hanging="142"/>
        <w:rPr>
          <w:sz w:val="80"/>
          <w:szCs w:val="80"/>
        </w:rPr>
        <w:sectPr w:rsidR="00C41BC5" w:rsidSect="00461980">
          <w:type w:val="continuous"/>
          <w:pgSz w:w="16838" w:h="11906" w:orient="landscape"/>
          <w:pgMar w:top="567" w:right="851" w:bottom="425" w:left="709" w:header="709" w:footer="709" w:gutter="0"/>
          <w:cols w:space="708"/>
          <w:docGrid w:linePitch="360"/>
        </w:sectPr>
      </w:pPr>
    </w:p>
    <w:p w:rsidR="00C41BC5" w:rsidRPr="00196A0D" w:rsidRDefault="00C41BC5" w:rsidP="00461980">
      <w:pPr>
        <w:rPr>
          <w:sz w:val="80"/>
          <w:szCs w:val="80"/>
        </w:rPr>
      </w:pPr>
    </w:p>
    <w:p w:rsidR="00C41BC5" w:rsidRDefault="00C41BC5" w:rsidP="00CC764C">
      <w:pPr>
        <w:spacing w:after="0" w:line="360" w:lineRule="auto"/>
        <w:ind w:right="-426"/>
        <w:jc w:val="center"/>
        <w:rPr>
          <w:rFonts w:ascii="Hand writing Mutlu" w:hAnsi="Hand writing Mutlu" w:cs="Hand writing Mutlu"/>
          <w:sz w:val="48"/>
          <w:szCs w:val="48"/>
        </w:rPr>
      </w:pPr>
      <w:r>
        <w:rPr>
          <w:noProof/>
          <w:lang w:eastAsia="tr-TR"/>
        </w:rPr>
        <w:pict>
          <v:shape id="Resim 371" o:spid="_x0000_s1456" type="#_x0000_t75" alt="güzel yazı" style="position:absolute;left:0;text-align:left;margin-left:-10.15pt;margin-top:8.5pt;width:367.7pt;height:42pt;z-index:-251441152;visibility:visible">
            <v:imagedata r:id="rId14" o:title=""/>
          </v:shape>
        </w:pict>
      </w:r>
      <w:r>
        <w:rPr>
          <w:rFonts w:ascii="Hand writing Mutlu" w:hAnsi="Hand writing Mutlu" w:cs="Hand writing Mutlu"/>
          <w:sz w:val="64"/>
          <w:szCs w:val="64"/>
        </w:rPr>
        <w:t>Elle</w:t>
      </w:r>
    </w:p>
    <w:p w:rsidR="00C41BC5" w:rsidRDefault="00C41BC5" w:rsidP="00CC764C">
      <w:pPr>
        <w:spacing w:after="0" w:line="360" w:lineRule="auto"/>
        <w:ind w:right="-426"/>
        <w:rPr>
          <w:rFonts w:ascii="Hand writing Mutlu" w:hAnsi="Hand writing Mutlu" w:cs="Hand writing Mutlu"/>
          <w:sz w:val="48"/>
          <w:szCs w:val="48"/>
        </w:rPr>
      </w:pPr>
      <w:r>
        <w:rPr>
          <w:noProof/>
          <w:lang w:eastAsia="tr-TR"/>
        </w:rPr>
        <w:pict>
          <v:shape id="Metin Kutusu 565" o:spid="_x0000_s1457" type="#_x0000_t202" style="position:absolute;margin-left:97.15pt;margin-top:4.15pt;width:61.25pt;height:52.65pt;z-index:251864064;visibility:visible" filled="f" stroked="f" strokeweight=".5pt">
            <v:textbox>
              <w:txbxContent>
                <w:p w:rsidR="00C41BC5" w:rsidRDefault="00C41BC5" w:rsidP="00461980">
                  <w:r w:rsidRPr="009C6D49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586" o:spid="_x0000_i1144" type="#_x0000_t75" alt="http://www.ingilizceanlami.com/kelimeler/cat.gif" style="width:50.25pt;height:42.75pt;visibility:visible">
                        <v:imagedata r:id="rId52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574" o:spid="_x0000_s1458" type="#_x0000_t75" alt="güzel yazı" style="position:absolute;margin-left:-10.15pt;margin-top:8.5pt;width:367.7pt;height:42pt;z-index:-251454464;visibility:visible">
            <v:imagedata r:id="rId14" o:title=""/>
          </v:shape>
        </w:pict>
      </w:r>
      <w:r>
        <w:rPr>
          <w:rFonts w:ascii="Hand writing Mutlu" w:hAnsi="Hand writing Mutlu" w:cs="Hand writing Mutlu"/>
          <w:sz w:val="64"/>
          <w:szCs w:val="64"/>
        </w:rPr>
        <w:t>El ele</w:t>
      </w:r>
      <w:r>
        <w:rPr>
          <w:rFonts w:ascii="Hand writing Mutlu" w:hAnsi="Hand writing Mutlu" w:cs="Hand writing Mutlu"/>
          <w:sz w:val="64"/>
          <w:szCs w:val="64"/>
        </w:rPr>
        <w:tab/>
      </w:r>
      <w:r>
        <w:rPr>
          <w:rFonts w:ascii="Hand writing Mutlu" w:hAnsi="Hand writing Mutlu" w:cs="Hand writing Mutlu"/>
          <w:sz w:val="64"/>
          <w:szCs w:val="64"/>
        </w:rPr>
        <w:tab/>
      </w:r>
      <w:r>
        <w:rPr>
          <w:rFonts w:ascii="Hand writing Mutlu" w:hAnsi="Hand writing Mutlu" w:cs="Hand writing Mutlu"/>
          <w:sz w:val="64"/>
          <w:szCs w:val="64"/>
        </w:rPr>
        <w:tab/>
        <w:t>elle.</w:t>
      </w:r>
    </w:p>
    <w:p w:rsidR="00C41BC5" w:rsidRPr="0030182C" w:rsidRDefault="00C41BC5" w:rsidP="00CC764C">
      <w:pPr>
        <w:spacing w:after="0" w:line="360" w:lineRule="auto"/>
        <w:ind w:right="-426"/>
        <w:rPr>
          <w:rFonts w:ascii="Hand writing Mutlu" w:hAnsi="Hand writing Mutlu" w:cs="Hand writing Mutlu"/>
          <w:sz w:val="64"/>
          <w:szCs w:val="64"/>
        </w:rPr>
      </w:pPr>
      <w:r>
        <w:rPr>
          <w:noProof/>
          <w:lang w:eastAsia="tr-TR"/>
        </w:rPr>
        <w:pict>
          <v:shape id="Metin Kutusu 232" o:spid="_x0000_s1459" type="#_x0000_t202" style="position:absolute;margin-left:171.9pt;margin-top:.9pt;width:68.1pt;height:52.65pt;z-index:251870208;visibility:visible" filled="f" stroked="f" strokeweight=".5pt">
            <v:textbox>
              <w:txbxContent>
                <w:p w:rsidR="00C41BC5" w:rsidRDefault="00C41BC5" w:rsidP="00461980">
                  <w:r w:rsidRPr="009C6D49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587" o:spid="_x0000_i1146" type="#_x0000_t75" alt="http://img.webme.com/pic/n/neste/tavsan.jpg" style="width:43.5pt;height:39pt;visibility:visible">
                        <v:imagedata r:id="rId53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24" o:spid="_x0000_s1460" type="#_x0000_t202" style="position:absolute;margin-left:3.55pt;margin-top:.95pt;width:92.15pt;height:52.65pt;z-index:251869184;visibility:visible" filled="f" stroked="f" strokeweight=".5pt">
            <v:textbox>
              <w:txbxContent>
                <w:p w:rsidR="00C41BC5" w:rsidRDefault="00C41BC5" w:rsidP="00461980">
                  <w:r w:rsidRPr="009C6D49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588" o:spid="_x0000_i1149" type="#_x0000_t75" alt="http://www.resimland.com/data/media/810/hareketli-kopek-resimleri-bad_dog.gif" style="width:72.75pt;height:40.5pt;visibility:visible">
                        <v:imagedata r:id="rId54" o:title=""/>
                        <o:lock v:ext="edit" cropping="t"/>
                      </v:shape>
                    </w:pict>
                  </w:r>
                  <w:r w:rsidRPr="009C6D49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589" o:spid="_x0000_i1150" type="#_x0000_t75" alt="http://www.ingilizceanlami.com/kelimeler/cat.gif" style="width:50.25pt;height:42.75pt;visibility:visible">
                        <v:imagedata r:id="rId52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219" o:spid="_x0000_s1461" type="#_x0000_t75" alt="güzel yazı" style="position:absolute;margin-left:-9.75pt;margin-top:8.5pt;width:367.7pt;height:42pt;z-index:-251448320;visibility:visible">
            <v:imagedata r:id="rId14" o:title=""/>
          </v:shape>
        </w:pict>
      </w:r>
      <w:r>
        <w:rPr>
          <w:rFonts w:ascii="Hand writing Mutlu" w:hAnsi="Hand writing Mutlu" w:cs="Hand writing Mutlu"/>
          <w:sz w:val="48"/>
          <w:szCs w:val="48"/>
        </w:rPr>
        <w:tab/>
      </w:r>
      <w:r>
        <w:rPr>
          <w:rFonts w:ascii="Hand writing Mutlu" w:hAnsi="Hand writing Mutlu" w:cs="Hand writing Mutlu"/>
          <w:sz w:val="48"/>
          <w:szCs w:val="48"/>
        </w:rPr>
        <w:tab/>
      </w:r>
      <w:r>
        <w:rPr>
          <w:rFonts w:ascii="Hand writing Mutlu" w:hAnsi="Hand writing Mutlu" w:cs="Hand writing Mutlu"/>
          <w:sz w:val="48"/>
          <w:szCs w:val="48"/>
        </w:rPr>
        <w:tab/>
      </w:r>
      <w:r w:rsidRPr="0030182C">
        <w:rPr>
          <w:rFonts w:ascii="Hand writing Mutlu" w:hAnsi="Hand writing Mutlu" w:cs="Hand writing Mutlu"/>
          <w:sz w:val="64"/>
          <w:szCs w:val="64"/>
        </w:rPr>
        <w:t>elle</w:t>
      </w:r>
      <w:r>
        <w:rPr>
          <w:rFonts w:ascii="Hand writing Mutlu" w:hAnsi="Hand writing Mutlu" w:cs="Hand writing Mutlu"/>
          <w:sz w:val="64"/>
          <w:szCs w:val="64"/>
        </w:rPr>
        <w:tab/>
      </w:r>
      <w:r>
        <w:rPr>
          <w:rFonts w:ascii="Hand writing Mutlu" w:hAnsi="Hand writing Mutlu" w:cs="Hand writing Mutlu"/>
          <w:sz w:val="64"/>
          <w:szCs w:val="64"/>
        </w:rPr>
        <w:tab/>
      </w:r>
      <w:r>
        <w:rPr>
          <w:rFonts w:ascii="Hand writing Mutlu" w:hAnsi="Hand writing Mutlu" w:cs="Hand writing Mutlu"/>
          <w:sz w:val="64"/>
          <w:szCs w:val="64"/>
        </w:rPr>
        <w:tab/>
        <w:t>elle.</w:t>
      </w:r>
    </w:p>
    <w:p w:rsidR="00C41BC5" w:rsidRDefault="00C41BC5" w:rsidP="00CC764C">
      <w:pPr>
        <w:spacing w:after="0" w:line="360" w:lineRule="auto"/>
        <w:ind w:right="-426"/>
        <w:rPr>
          <w:rFonts w:ascii="Hand writing Mutlu" w:hAnsi="Hand writing Mutlu" w:cs="Hand writing Mutlu"/>
          <w:sz w:val="64"/>
          <w:szCs w:val="64"/>
        </w:rPr>
      </w:pPr>
      <w:r>
        <w:rPr>
          <w:noProof/>
          <w:lang w:eastAsia="tr-TR"/>
        </w:rPr>
        <w:pict>
          <v:shape id="Metin Kutusu 242" o:spid="_x0000_s1462" type="#_x0000_t202" style="position:absolute;margin-left:58.75pt;margin-top:2.2pt;width:92.1pt;height:52.65pt;z-index:251872256;visibility:visible" filled="f" stroked="f" strokeweight=".5pt">
            <v:textbox>
              <w:txbxContent>
                <w:p w:rsidR="00C41BC5" w:rsidRDefault="00C41BC5" w:rsidP="00E47B43">
                  <w:r w:rsidRPr="009C6D49">
                    <w:rPr>
                      <w:rFonts w:ascii="Hand writing Mutlu" w:hAnsi="Hand writing Mutlu" w:cs="Hand writing Mutlu"/>
                      <w:noProof/>
                      <w:sz w:val="48"/>
                      <w:szCs w:val="48"/>
                      <w:lang w:eastAsia="tr-TR"/>
                    </w:rPr>
                    <w:pict>
                      <v:shape id="Resim 590" o:spid="_x0000_i1152" type="#_x0000_t75" style="width:27pt;height:43.5pt;visibility:visible">
                        <v:imagedata r:id="rId55" o:title="" croptop="5809f" cropbottom="13739f" cropleft="7289f" cropright="9632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244" o:spid="_x0000_s1463" type="#_x0000_t75" alt="güzel yazı" style="position:absolute;margin-left:-9.75pt;margin-top:8.5pt;width:367.7pt;height:42pt;z-index:-251445248;visibility:visible">
            <v:imagedata r:id="rId14" o:title=""/>
          </v:shape>
        </w:pict>
      </w:r>
      <w:r w:rsidRPr="003E08C9">
        <w:rPr>
          <w:rFonts w:ascii="Hand writing Mutlu" w:hAnsi="Hand writing Mutlu" w:cs="Hand writing Mutlu"/>
          <w:sz w:val="64"/>
          <w:szCs w:val="64"/>
        </w:rPr>
        <w:t>Elle</w:t>
      </w:r>
      <w:r>
        <w:rPr>
          <w:rFonts w:ascii="Hand writing Mutlu" w:hAnsi="Hand writing Mutlu" w:cs="Hand writing Mutlu"/>
          <w:sz w:val="48"/>
          <w:szCs w:val="48"/>
        </w:rPr>
        <w:tab/>
      </w:r>
      <w:r>
        <w:rPr>
          <w:rFonts w:ascii="Hand writing Mutlu" w:hAnsi="Hand writing Mutlu" w:cs="Hand writing Mutlu"/>
          <w:sz w:val="48"/>
          <w:szCs w:val="48"/>
        </w:rPr>
        <w:tab/>
      </w:r>
      <w:r>
        <w:rPr>
          <w:rFonts w:ascii="Hand writing Mutlu" w:hAnsi="Hand writing Mutlu" w:cs="Hand writing Mutlu"/>
          <w:sz w:val="48"/>
          <w:szCs w:val="48"/>
        </w:rPr>
        <w:tab/>
      </w:r>
      <w:r w:rsidRPr="0030182C">
        <w:rPr>
          <w:rFonts w:ascii="Hand writing Mutlu" w:hAnsi="Hand writing Mutlu" w:cs="Hand writing Mutlu"/>
          <w:sz w:val="64"/>
          <w:szCs w:val="64"/>
        </w:rPr>
        <w:t>elle</w:t>
      </w:r>
      <w:r>
        <w:rPr>
          <w:rFonts w:ascii="Hand writing Mutlu" w:hAnsi="Hand writing Mutlu" w:cs="Hand writing Mutlu"/>
          <w:sz w:val="64"/>
          <w:szCs w:val="64"/>
        </w:rPr>
        <w:t>.</w:t>
      </w:r>
      <w:r>
        <w:rPr>
          <w:rFonts w:ascii="Hand writing Mutlu" w:hAnsi="Hand writing Mutlu" w:cs="Hand writing Mutlu"/>
          <w:sz w:val="64"/>
          <w:szCs w:val="64"/>
        </w:rPr>
        <w:tab/>
      </w:r>
      <w:r>
        <w:rPr>
          <w:rFonts w:ascii="Hand writing Mutlu" w:hAnsi="Hand writing Mutlu" w:cs="Hand writing Mutlu"/>
          <w:sz w:val="64"/>
          <w:szCs w:val="64"/>
        </w:rPr>
        <w:tab/>
      </w:r>
      <w:r>
        <w:rPr>
          <w:rFonts w:ascii="Hand writing Mutlu" w:hAnsi="Hand writing Mutlu" w:cs="Hand writing Mutlu"/>
          <w:sz w:val="64"/>
          <w:szCs w:val="64"/>
        </w:rPr>
        <w:tab/>
      </w:r>
    </w:p>
    <w:p w:rsidR="00C41BC5" w:rsidRDefault="00C41BC5" w:rsidP="00CC764C">
      <w:pPr>
        <w:spacing w:after="0" w:line="360" w:lineRule="auto"/>
        <w:ind w:right="-426"/>
        <w:rPr>
          <w:rFonts w:ascii="Hand writing Mutlu" w:hAnsi="Hand writing Mutlu" w:cs="Hand writing Mutlu"/>
          <w:sz w:val="64"/>
          <w:szCs w:val="64"/>
        </w:rPr>
      </w:pPr>
      <w:r>
        <w:rPr>
          <w:noProof/>
          <w:lang w:eastAsia="tr-TR"/>
        </w:rPr>
        <w:pict>
          <v:shape id="Metin Kutusu 353" o:spid="_x0000_s1464" type="#_x0000_t202" style="position:absolute;margin-left:-17.25pt;margin-top:1.4pt;width:296.1pt;height:55.25pt;z-index:251874304;visibility:visible" filled="f" stroked="f" strokeweight=".5pt">
            <v:textbox>
              <w:txbxContent>
                <w:p w:rsidR="00C41BC5" w:rsidRDefault="00C41BC5" w:rsidP="00E47B43">
                  <w:r w:rsidRPr="00455A62">
                    <w:rPr>
                      <w:noProof/>
                      <w:lang w:eastAsia="tr-TR"/>
                    </w:rPr>
                    <w:pict>
                      <v:shape id="Resim 591" o:spid="_x0000_i1156" type="#_x0000_t75" style="width:38.25pt;height:29.25pt;visibility:visible">
                        <v:imagedata r:id="rId56" o:title="" croptop="5042f" cropbottom="10672f" cropleft="8870f" cropright="10918f"/>
                      </v:shape>
                    </w:pict>
                  </w:r>
                  <w:r w:rsidRPr="00CC764C">
                    <w:rPr>
                      <w:rFonts w:ascii="Hand writing Mutlu" w:hAnsi="Hand writing Mutlu" w:cs="Hand writing Mutlu"/>
                      <w:noProof/>
                      <w:sz w:val="64"/>
                      <w:szCs w:val="64"/>
                      <w:lang w:eastAsia="tr-TR"/>
                    </w:rPr>
                    <w:t>,</w:t>
                  </w:r>
                  <w:r w:rsidRPr="009C6D49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592" o:spid="_x0000_i1157" type="#_x0000_t75" style="width:32.25pt;height:30pt;visibility:visible">
                        <v:imagedata r:id="rId57" o:title="" cropbottom="14455f" cropleft="13991f" cropright="5724f"/>
                      </v:shape>
                    </w:pict>
                  </w:r>
                  <w:r w:rsidRPr="009C6D49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593" o:spid="_x0000_i1158" type="#_x0000_t75" alt="http://www.cinarfidan.com/kucukbas/kucukbas3_clip_image017.jpg" style="width:76.5pt;height:43.5pt;visibility:visible">
                        <v:imagedata r:id="rId58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352" o:spid="_x0000_s1465" type="#_x0000_t75" alt="güzel yazı" style="position:absolute;margin-left:-9.7pt;margin-top:8.35pt;width:367.7pt;height:42pt;z-index:-251443200;visibility:visible">
            <v:imagedata r:id="rId14" o:title=""/>
          </v:shape>
        </w:pict>
      </w:r>
      <w:r>
        <w:rPr>
          <w:rFonts w:ascii="Hand writing Mutlu" w:hAnsi="Hand writing Mutlu" w:cs="Hand writing Mutlu"/>
          <w:sz w:val="64"/>
          <w:szCs w:val="64"/>
        </w:rPr>
        <w:t xml:space="preserve">       el ele        </w:t>
      </w:r>
      <w:r w:rsidRPr="0030182C">
        <w:rPr>
          <w:rFonts w:ascii="Hand writing Mutlu" w:hAnsi="Hand writing Mutlu" w:cs="Hand writing Mutlu"/>
          <w:sz w:val="64"/>
          <w:szCs w:val="64"/>
        </w:rPr>
        <w:t>elle</w:t>
      </w:r>
      <w:r>
        <w:rPr>
          <w:rFonts w:ascii="Hand writing Mutlu" w:hAnsi="Hand writing Mutlu" w:cs="Hand writing Mutlu"/>
          <w:sz w:val="64"/>
          <w:szCs w:val="64"/>
        </w:rPr>
        <w:t xml:space="preserve">. </w:t>
      </w:r>
    </w:p>
    <w:p w:rsidR="00C41BC5" w:rsidRPr="0083021C" w:rsidRDefault="00C41BC5" w:rsidP="00CC764C">
      <w:pPr>
        <w:spacing w:after="0" w:line="360" w:lineRule="auto"/>
        <w:ind w:left="708" w:right="-426" w:firstLine="708"/>
        <w:rPr>
          <w:rFonts w:ascii="Hand writing Mutlu" w:hAnsi="Hand writing Mutlu" w:cs="Hand writing Mutlu"/>
          <w:sz w:val="10"/>
          <w:szCs w:val="10"/>
        </w:rPr>
      </w:pPr>
      <w:r>
        <w:rPr>
          <w:noProof/>
          <w:lang w:eastAsia="tr-TR"/>
        </w:rPr>
        <w:pict>
          <v:shape id="Metin Kutusu 383" o:spid="_x0000_s1466" type="#_x0000_t202" style="position:absolute;left:0;text-align:left;margin-left:-20pt;margin-top:3.1pt;width:277.7pt;height:52.65pt;z-index:251877376;visibility:visible" filled="f" stroked="f" strokeweight=".5pt">
            <v:textbox>
              <w:txbxContent>
                <w:p w:rsidR="00C41BC5" w:rsidRDefault="00C41BC5" w:rsidP="00FF17DC">
                  <w:r w:rsidRPr="009C6D49">
                    <w:rPr>
                      <w:rFonts w:ascii="Hand writing Mutlu" w:hAnsi="Hand writing Mutlu" w:cs="Hand writing Mutlu"/>
                      <w:noProof/>
                      <w:sz w:val="64"/>
                      <w:szCs w:val="64"/>
                      <w:lang w:eastAsia="tr-TR"/>
                    </w:rPr>
                    <w:pict>
                      <v:shape id="Resim 594" o:spid="_x0000_i1161" type="#_x0000_t75" style="width:33pt;height:36pt;visibility:visible">
                        <v:imagedata r:id="rId59" o:title="" croptop="2615f" cropbottom="8514f" cropleft="9586f" cropright="7970f"/>
                      </v:shape>
                    </w:pict>
                  </w:r>
                  <w:r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tab/>
                  </w:r>
                  <w:r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tab/>
                  </w:r>
                  <w:r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tab/>
                  </w:r>
                  <w:r w:rsidRPr="009C6D49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595" o:spid="_x0000_i1162" type="#_x0000_t75" style="width:36.75pt;height:42.75pt;visibility:visible">
                        <v:imagedata r:id="rId60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384" o:spid="_x0000_s1467" type="#_x0000_t75" alt="güzel yazı" style="position:absolute;left:0;text-align:left;margin-left:-9.75pt;margin-top:8.5pt;width:367.7pt;height:42pt;z-index:-251440128;visibility:visible">
            <v:imagedata r:id="rId14" o:title=""/>
          </v:shape>
        </w:pict>
      </w:r>
      <w:r w:rsidRPr="0030182C">
        <w:rPr>
          <w:rFonts w:ascii="Hand writing Mutlu" w:hAnsi="Hand writing Mutlu" w:cs="Hand writing Mutlu"/>
          <w:sz w:val="64"/>
          <w:szCs w:val="64"/>
        </w:rPr>
        <w:t>ell</w:t>
      </w:r>
      <w:r>
        <w:rPr>
          <w:rFonts w:ascii="Hand writing Mutlu" w:hAnsi="Hand writing Mutlu" w:cs="Hand writing Mutlu"/>
          <w:sz w:val="64"/>
          <w:szCs w:val="64"/>
        </w:rPr>
        <w:t xml:space="preserve">e , </w:t>
      </w:r>
      <w:r>
        <w:rPr>
          <w:rFonts w:ascii="Hand writing Mutlu" w:hAnsi="Hand writing Mutlu" w:cs="Hand writing Mutlu"/>
          <w:sz w:val="64"/>
          <w:szCs w:val="64"/>
        </w:rPr>
        <w:tab/>
      </w:r>
      <w:r>
        <w:rPr>
          <w:rFonts w:ascii="Hand writing Mutlu" w:hAnsi="Hand writing Mutlu" w:cs="Hand writing Mutlu"/>
          <w:sz w:val="64"/>
          <w:szCs w:val="64"/>
        </w:rPr>
        <w:tab/>
        <w:t>elle.</w:t>
      </w:r>
    </w:p>
    <w:p w:rsidR="00C41BC5" w:rsidRPr="0083021C" w:rsidRDefault="00C41BC5" w:rsidP="00461980">
      <w:pPr>
        <w:spacing w:after="0"/>
        <w:ind w:right="-426"/>
        <w:rPr>
          <w:rFonts w:ascii="Hand writing Mutlu" w:hAnsi="Hand writing Mutlu" w:cs="Hand writing Mutlu"/>
          <w:sz w:val="10"/>
          <w:szCs w:val="10"/>
        </w:rPr>
      </w:pPr>
    </w:p>
    <w:p w:rsidR="00C41BC5" w:rsidRPr="008C7FFB" w:rsidRDefault="00C41BC5" w:rsidP="008C7FFB">
      <w:pPr>
        <w:spacing w:after="0"/>
        <w:ind w:right="-426"/>
        <w:rPr>
          <w:rFonts w:ascii="Hand writing Mutlu" w:hAnsi="Hand writing Mutlu" w:cs="Hand writing Mutlu"/>
          <w:sz w:val="18"/>
          <w:szCs w:val="18"/>
        </w:rPr>
      </w:pPr>
    </w:p>
    <w:p w:rsidR="00C41BC5" w:rsidRPr="008C7FFB" w:rsidRDefault="00C41BC5" w:rsidP="008C7FFB">
      <w:pPr>
        <w:spacing w:after="0"/>
        <w:ind w:right="-426"/>
        <w:rPr>
          <w:rFonts w:ascii="Hand writing Mutlu" w:hAnsi="Hand writing Mutlu" w:cs="Hand writing Mutlu"/>
        </w:rPr>
      </w:pPr>
    </w:p>
    <w:p w:rsidR="00C41BC5" w:rsidRPr="008C7FFB" w:rsidRDefault="00C41BC5" w:rsidP="008C7FFB">
      <w:pPr>
        <w:spacing w:after="0"/>
        <w:ind w:right="-426"/>
        <w:rPr>
          <w:rFonts w:ascii="Hand writing Mutlu" w:hAnsi="Hand writing Mutlu" w:cs="Hand writing Mutlu"/>
        </w:rPr>
      </w:pPr>
    </w:p>
    <w:p w:rsidR="00C41BC5" w:rsidRDefault="00C41BC5" w:rsidP="008C7FFB">
      <w:pPr>
        <w:spacing w:after="0" w:line="360" w:lineRule="auto"/>
        <w:ind w:right="-426"/>
        <w:jc w:val="center"/>
        <w:rPr>
          <w:rFonts w:ascii="Hand writing Mutlu" w:hAnsi="Hand writing Mutlu" w:cs="Hand writing Mutlu"/>
          <w:sz w:val="48"/>
          <w:szCs w:val="48"/>
        </w:rPr>
      </w:pPr>
      <w:r>
        <w:rPr>
          <w:noProof/>
          <w:lang w:eastAsia="tr-TR"/>
        </w:rPr>
        <w:pict>
          <v:shape id="Resim 430" o:spid="_x0000_s1468" type="#_x0000_t75" alt="güzel yazı" style="position:absolute;left:0;text-align:left;margin-left:-10.15pt;margin-top:8.5pt;width:367.7pt;height:42pt;z-index:-251428864;visibility:visible">
            <v:imagedata r:id="rId14" o:title=""/>
          </v:shape>
        </w:pict>
      </w:r>
      <w:r>
        <w:rPr>
          <w:rFonts w:ascii="Hand writing Mutlu" w:hAnsi="Hand writing Mutlu" w:cs="Hand writing Mutlu"/>
          <w:sz w:val="64"/>
          <w:szCs w:val="64"/>
        </w:rPr>
        <w:t>Elle</w:t>
      </w:r>
    </w:p>
    <w:p w:rsidR="00C41BC5" w:rsidRDefault="00C41BC5" w:rsidP="008C7FFB">
      <w:pPr>
        <w:spacing w:after="0" w:line="360" w:lineRule="auto"/>
        <w:ind w:right="-426"/>
        <w:rPr>
          <w:rFonts w:ascii="Hand writing Mutlu" w:hAnsi="Hand writing Mutlu" w:cs="Hand writing Mutlu"/>
          <w:sz w:val="48"/>
          <w:szCs w:val="48"/>
        </w:rPr>
      </w:pPr>
      <w:r>
        <w:rPr>
          <w:noProof/>
          <w:lang w:eastAsia="tr-TR"/>
        </w:rPr>
        <w:pict>
          <v:shape id="Metin Kutusu 415" o:spid="_x0000_s1469" type="#_x0000_t202" style="position:absolute;margin-left:97.15pt;margin-top:4.15pt;width:61.25pt;height:52.65pt;z-index:251879424;visibility:visible" filled="f" stroked="f" strokeweight=".5pt">
            <v:textbox>
              <w:txbxContent>
                <w:p w:rsidR="00C41BC5" w:rsidRDefault="00C41BC5" w:rsidP="008C7FFB">
                  <w:r w:rsidRPr="009C6D49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596" o:spid="_x0000_i1164" type="#_x0000_t75" alt="http://www.ingilizceanlami.com/kelimeler/cat.gif" style="width:50.25pt;height:42.75pt;visibility:visible">
                        <v:imagedata r:id="rId52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431" o:spid="_x0000_s1470" type="#_x0000_t75" alt="güzel yazı" style="position:absolute;margin-left:-10.15pt;margin-top:8.5pt;width:367.7pt;height:42pt;z-index:-251438080;visibility:visible">
            <v:imagedata r:id="rId14" o:title=""/>
          </v:shape>
        </w:pict>
      </w:r>
      <w:r>
        <w:rPr>
          <w:rFonts w:ascii="Hand writing Mutlu" w:hAnsi="Hand writing Mutlu" w:cs="Hand writing Mutlu"/>
          <w:sz w:val="64"/>
          <w:szCs w:val="64"/>
        </w:rPr>
        <w:t>El ele</w:t>
      </w:r>
      <w:r>
        <w:rPr>
          <w:rFonts w:ascii="Hand writing Mutlu" w:hAnsi="Hand writing Mutlu" w:cs="Hand writing Mutlu"/>
          <w:sz w:val="64"/>
          <w:szCs w:val="64"/>
        </w:rPr>
        <w:tab/>
      </w:r>
      <w:r>
        <w:rPr>
          <w:rFonts w:ascii="Hand writing Mutlu" w:hAnsi="Hand writing Mutlu" w:cs="Hand writing Mutlu"/>
          <w:sz w:val="64"/>
          <w:szCs w:val="64"/>
        </w:rPr>
        <w:tab/>
      </w:r>
      <w:r>
        <w:rPr>
          <w:rFonts w:ascii="Hand writing Mutlu" w:hAnsi="Hand writing Mutlu" w:cs="Hand writing Mutlu"/>
          <w:sz w:val="64"/>
          <w:szCs w:val="64"/>
        </w:rPr>
        <w:tab/>
        <w:t xml:space="preserve">        .</w:t>
      </w:r>
    </w:p>
    <w:p w:rsidR="00C41BC5" w:rsidRPr="0030182C" w:rsidRDefault="00C41BC5" w:rsidP="008C7FFB">
      <w:pPr>
        <w:spacing w:after="0" w:line="360" w:lineRule="auto"/>
        <w:ind w:right="-426"/>
        <w:rPr>
          <w:rFonts w:ascii="Hand writing Mutlu" w:hAnsi="Hand writing Mutlu" w:cs="Hand writing Mutlu"/>
          <w:sz w:val="64"/>
          <w:szCs w:val="64"/>
        </w:rPr>
      </w:pPr>
      <w:r>
        <w:rPr>
          <w:noProof/>
          <w:lang w:eastAsia="tr-TR"/>
        </w:rPr>
        <w:pict>
          <v:shape id="Metin Kutusu 420" o:spid="_x0000_s1471" type="#_x0000_t202" style="position:absolute;margin-left:171.9pt;margin-top:.9pt;width:68.1pt;height:52.65pt;z-index:251882496;visibility:visible" filled="f" stroked="f" strokeweight=".5pt">
            <v:textbox>
              <w:txbxContent>
                <w:p w:rsidR="00C41BC5" w:rsidRDefault="00C41BC5" w:rsidP="008C7FFB">
                  <w:r w:rsidRPr="009C6D49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597" o:spid="_x0000_i1166" type="#_x0000_t75" alt="http://img.webme.com/pic/n/neste/tavsan.jpg" style="width:43.5pt;height:39pt;visibility:visible">
                        <v:imagedata r:id="rId53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24" o:spid="_x0000_s1472" type="#_x0000_t202" style="position:absolute;margin-left:3.55pt;margin-top:.95pt;width:92.15pt;height:52.65pt;z-index:251881472;visibility:visible" filled="f" stroked="f" strokeweight=".5pt">
            <v:textbox>
              <w:txbxContent>
                <w:p w:rsidR="00C41BC5" w:rsidRDefault="00C41BC5" w:rsidP="008C7FFB">
                  <w:r w:rsidRPr="009C6D49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598" o:spid="_x0000_i1169" type="#_x0000_t75" alt="http://www.resimland.com/data/media/810/hareketli-kopek-resimleri-bad_dog.gif" style="width:72.75pt;height:40.5pt;visibility:visible">
                        <v:imagedata r:id="rId54" o:title=""/>
                        <o:lock v:ext="edit" cropping="t"/>
                      </v:shape>
                    </w:pict>
                  </w:r>
                  <w:r w:rsidRPr="009C6D49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599" o:spid="_x0000_i1170" type="#_x0000_t75" alt="http://www.ingilizceanlami.com/kelimeler/cat.gif" style="width:50.25pt;height:42.75pt;visibility:visible">
                        <v:imagedata r:id="rId52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432" o:spid="_x0000_s1473" type="#_x0000_t75" alt="güzel yazı" style="position:absolute;margin-left:-9.75pt;margin-top:8.5pt;width:367.7pt;height:42pt;z-index:-251436032;visibility:visible">
            <v:imagedata r:id="rId14" o:title=""/>
          </v:shape>
        </w:pict>
      </w:r>
      <w:r>
        <w:rPr>
          <w:rFonts w:ascii="Hand writing Mutlu" w:hAnsi="Hand writing Mutlu" w:cs="Hand writing Mutlu"/>
          <w:sz w:val="48"/>
          <w:szCs w:val="48"/>
        </w:rPr>
        <w:tab/>
      </w:r>
      <w:r>
        <w:rPr>
          <w:rFonts w:ascii="Hand writing Mutlu" w:hAnsi="Hand writing Mutlu" w:cs="Hand writing Mutlu"/>
          <w:sz w:val="48"/>
          <w:szCs w:val="48"/>
        </w:rPr>
        <w:tab/>
      </w:r>
      <w:r>
        <w:rPr>
          <w:rFonts w:ascii="Hand writing Mutlu" w:hAnsi="Hand writing Mutlu" w:cs="Hand writing Mutlu"/>
          <w:sz w:val="48"/>
          <w:szCs w:val="48"/>
        </w:rPr>
        <w:tab/>
      </w:r>
      <w:r>
        <w:rPr>
          <w:rFonts w:ascii="Hand writing Mutlu" w:hAnsi="Hand writing Mutlu" w:cs="Hand writing Mutlu"/>
          <w:sz w:val="64"/>
          <w:szCs w:val="64"/>
        </w:rPr>
        <w:tab/>
      </w:r>
      <w:r>
        <w:rPr>
          <w:rFonts w:ascii="Hand writing Mutlu" w:hAnsi="Hand writing Mutlu" w:cs="Hand writing Mutlu"/>
          <w:sz w:val="64"/>
          <w:szCs w:val="64"/>
        </w:rPr>
        <w:tab/>
      </w:r>
      <w:r>
        <w:rPr>
          <w:rFonts w:ascii="Hand writing Mutlu" w:hAnsi="Hand writing Mutlu" w:cs="Hand writing Mutlu"/>
          <w:sz w:val="64"/>
          <w:szCs w:val="64"/>
        </w:rPr>
        <w:tab/>
        <w:t>elle.</w:t>
      </w:r>
    </w:p>
    <w:p w:rsidR="00C41BC5" w:rsidRDefault="00C41BC5" w:rsidP="008C7FFB">
      <w:pPr>
        <w:spacing w:after="0" w:line="360" w:lineRule="auto"/>
        <w:ind w:right="-426"/>
        <w:rPr>
          <w:rFonts w:ascii="Hand writing Mutlu" w:hAnsi="Hand writing Mutlu" w:cs="Hand writing Mutlu"/>
          <w:sz w:val="64"/>
          <w:szCs w:val="64"/>
        </w:rPr>
      </w:pPr>
      <w:r>
        <w:rPr>
          <w:noProof/>
          <w:lang w:eastAsia="tr-TR"/>
        </w:rPr>
        <w:pict>
          <v:shape id="Metin Kutusu 425" o:spid="_x0000_s1474" type="#_x0000_t202" style="position:absolute;margin-left:58.75pt;margin-top:2.2pt;width:92.1pt;height:52.65pt;z-index:251884544;visibility:visible" filled="f" stroked="f" strokeweight=".5pt">
            <v:textbox>
              <w:txbxContent>
                <w:p w:rsidR="00C41BC5" w:rsidRDefault="00C41BC5" w:rsidP="008C7FFB">
                  <w:r w:rsidRPr="009C6D49">
                    <w:rPr>
                      <w:rFonts w:ascii="Hand writing Mutlu" w:hAnsi="Hand writing Mutlu" w:cs="Hand writing Mutlu"/>
                      <w:noProof/>
                      <w:sz w:val="48"/>
                      <w:szCs w:val="48"/>
                      <w:lang w:eastAsia="tr-TR"/>
                    </w:rPr>
                    <w:pict>
                      <v:shape id="Resim 600" o:spid="_x0000_i1172" type="#_x0000_t75" style="width:27pt;height:43.5pt;visibility:visible">
                        <v:imagedata r:id="rId55" o:title="" croptop="5809f" cropbottom="13739f" cropleft="7289f" cropright="9632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433" o:spid="_x0000_s1475" type="#_x0000_t75" alt="güzel yazı" style="position:absolute;margin-left:-9.75pt;margin-top:8.5pt;width:367.7pt;height:42pt;z-index:-251432960;visibility:visible">
            <v:imagedata r:id="rId14" o:title=""/>
          </v:shape>
        </w:pict>
      </w:r>
      <w:r>
        <w:rPr>
          <w:rFonts w:ascii="Hand writing Mutlu" w:hAnsi="Hand writing Mutlu" w:cs="Hand writing Mutlu"/>
          <w:sz w:val="48"/>
          <w:szCs w:val="48"/>
        </w:rPr>
        <w:tab/>
      </w:r>
      <w:r>
        <w:rPr>
          <w:rFonts w:ascii="Hand writing Mutlu" w:hAnsi="Hand writing Mutlu" w:cs="Hand writing Mutlu"/>
          <w:sz w:val="48"/>
          <w:szCs w:val="48"/>
        </w:rPr>
        <w:tab/>
      </w:r>
      <w:r>
        <w:rPr>
          <w:rFonts w:ascii="Hand writing Mutlu" w:hAnsi="Hand writing Mutlu" w:cs="Hand writing Mutlu"/>
          <w:sz w:val="48"/>
          <w:szCs w:val="48"/>
        </w:rPr>
        <w:tab/>
      </w:r>
      <w:r w:rsidRPr="0030182C">
        <w:rPr>
          <w:rFonts w:ascii="Hand writing Mutlu" w:hAnsi="Hand writing Mutlu" w:cs="Hand writing Mutlu"/>
          <w:sz w:val="64"/>
          <w:szCs w:val="64"/>
        </w:rPr>
        <w:t>elle</w:t>
      </w:r>
      <w:r>
        <w:rPr>
          <w:rFonts w:ascii="Hand writing Mutlu" w:hAnsi="Hand writing Mutlu" w:cs="Hand writing Mutlu"/>
          <w:sz w:val="64"/>
          <w:szCs w:val="64"/>
        </w:rPr>
        <w:t xml:space="preserve">. </w:t>
      </w:r>
      <w:r>
        <w:rPr>
          <w:rFonts w:ascii="Hand writing Mutlu" w:hAnsi="Hand writing Mutlu" w:cs="Hand writing Mutlu"/>
          <w:sz w:val="64"/>
          <w:szCs w:val="64"/>
        </w:rPr>
        <w:tab/>
      </w:r>
      <w:r>
        <w:rPr>
          <w:rFonts w:ascii="Hand writing Mutlu" w:hAnsi="Hand writing Mutlu" w:cs="Hand writing Mutlu"/>
          <w:sz w:val="64"/>
          <w:szCs w:val="64"/>
        </w:rPr>
        <w:tab/>
      </w:r>
      <w:r>
        <w:rPr>
          <w:rFonts w:ascii="Hand writing Mutlu" w:hAnsi="Hand writing Mutlu" w:cs="Hand writing Mutlu"/>
          <w:sz w:val="64"/>
          <w:szCs w:val="64"/>
        </w:rPr>
        <w:tab/>
      </w:r>
    </w:p>
    <w:p w:rsidR="00C41BC5" w:rsidRDefault="00C41BC5" w:rsidP="008C7FFB">
      <w:pPr>
        <w:spacing w:after="0" w:line="360" w:lineRule="auto"/>
        <w:ind w:right="-426"/>
        <w:rPr>
          <w:rFonts w:ascii="Hand writing Mutlu" w:hAnsi="Hand writing Mutlu" w:cs="Hand writing Mutlu"/>
          <w:sz w:val="64"/>
          <w:szCs w:val="64"/>
        </w:rPr>
      </w:pPr>
      <w:r>
        <w:rPr>
          <w:noProof/>
          <w:lang w:eastAsia="tr-TR"/>
        </w:rPr>
        <w:pict>
          <v:shape id="Metin Kutusu 426" o:spid="_x0000_s1476" type="#_x0000_t202" style="position:absolute;margin-left:-17.4pt;margin-top:1.4pt;width:302.3pt;height:55.25pt;z-index:251886592;visibility:visible" filled="f" stroked="f" strokeweight=".5pt">
            <v:textbox>
              <w:txbxContent>
                <w:p w:rsidR="00C41BC5" w:rsidRDefault="00C41BC5" w:rsidP="008C7FFB">
                  <w:r w:rsidRPr="00455A62">
                    <w:rPr>
                      <w:noProof/>
                      <w:lang w:eastAsia="tr-TR"/>
                    </w:rPr>
                    <w:pict>
                      <v:shape id="Resim 601" o:spid="_x0000_i1176" type="#_x0000_t75" style="width:38.25pt;height:29.25pt;visibility:visible">
                        <v:imagedata r:id="rId56" o:title="" croptop="5042f" cropbottom="10672f" cropleft="8870f" cropright="10918f"/>
                      </v:shape>
                    </w:pict>
                  </w:r>
                  <w:r w:rsidRPr="00CC764C">
                    <w:rPr>
                      <w:rFonts w:ascii="Hand writing Mutlu" w:hAnsi="Hand writing Mutlu" w:cs="Hand writing Mutlu"/>
                      <w:noProof/>
                      <w:sz w:val="64"/>
                      <w:szCs w:val="64"/>
                      <w:lang w:eastAsia="tr-TR"/>
                    </w:rPr>
                    <w:t>,</w:t>
                  </w:r>
                  <w:r w:rsidRPr="009C6D49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602" o:spid="_x0000_i1177" type="#_x0000_t75" style="width:32.25pt;height:30pt;visibility:visible">
                        <v:imagedata r:id="rId57" o:title="" cropbottom="14455f" cropleft="13991f" cropright="5724f"/>
                      </v:shape>
                    </w:pict>
                  </w:r>
                  <w:r w:rsidRPr="009C6D49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603" o:spid="_x0000_i1178" type="#_x0000_t75" alt="http://www.cinarfidan.com/kucukbas/kucukbas3_clip_image017.jpg" style="width:76.5pt;height:43.5pt;visibility:visible">
                        <v:imagedata r:id="rId58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434" o:spid="_x0000_s1477" type="#_x0000_t75" alt="güzel yazı" style="position:absolute;margin-left:-9.7pt;margin-top:8.35pt;width:367.7pt;height:42pt;z-index:-251430912;visibility:visible">
            <v:imagedata r:id="rId14" o:title=""/>
          </v:shape>
        </w:pict>
      </w:r>
      <w:r>
        <w:rPr>
          <w:rFonts w:ascii="Hand writing Mutlu" w:hAnsi="Hand writing Mutlu" w:cs="Hand writing Mutlu"/>
          <w:sz w:val="64"/>
          <w:szCs w:val="64"/>
        </w:rPr>
        <w:t xml:space="preserve">el           </w:t>
      </w:r>
      <w:r w:rsidRPr="0030182C">
        <w:rPr>
          <w:rFonts w:ascii="Hand writing Mutlu" w:hAnsi="Hand writing Mutlu" w:cs="Hand writing Mutlu"/>
          <w:sz w:val="64"/>
          <w:szCs w:val="64"/>
        </w:rPr>
        <w:t>elle</w:t>
      </w:r>
      <w:r>
        <w:rPr>
          <w:rFonts w:ascii="Hand writing Mutlu" w:hAnsi="Hand writing Mutlu" w:cs="Hand writing Mutlu"/>
          <w:sz w:val="64"/>
          <w:szCs w:val="64"/>
        </w:rPr>
        <w:t xml:space="preserve">. </w:t>
      </w:r>
    </w:p>
    <w:p w:rsidR="00C41BC5" w:rsidRPr="00E45934" w:rsidRDefault="00C41BC5" w:rsidP="00E45934">
      <w:pPr>
        <w:spacing w:after="0"/>
        <w:ind w:left="708" w:right="-426" w:firstLine="708"/>
        <w:rPr>
          <w:rFonts w:ascii="Hand writing Mutlu" w:hAnsi="Hand writing Mutlu" w:cs="Hand writing Mutlu"/>
          <w:sz w:val="48"/>
          <w:szCs w:val="48"/>
        </w:rPr>
        <w:sectPr w:rsidR="00C41BC5" w:rsidRPr="00E45934" w:rsidSect="0030182C">
          <w:type w:val="continuous"/>
          <w:pgSz w:w="16838" w:h="11906" w:orient="landscape"/>
          <w:pgMar w:top="567" w:right="851" w:bottom="425" w:left="709" w:header="709" w:footer="709" w:gutter="0"/>
          <w:cols w:num="2" w:space="708"/>
          <w:docGrid w:linePitch="360"/>
        </w:sectPr>
      </w:pPr>
      <w:r>
        <w:rPr>
          <w:noProof/>
          <w:lang w:eastAsia="tr-TR"/>
        </w:rPr>
        <w:pict>
          <v:shape id="Metin Kutusu 429" o:spid="_x0000_s1478" type="#_x0000_t202" style="position:absolute;left:0;text-align:left;margin-left:-20pt;margin-top:3.1pt;width:277.7pt;height:52.65pt;z-index:251889664;visibility:visible" filled="f" stroked="f" strokeweight=".5pt">
            <v:textbox>
              <w:txbxContent>
                <w:p w:rsidR="00C41BC5" w:rsidRDefault="00C41BC5" w:rsidP="008C7FFB">
                  <w:r w:rsidRPr="009C6D49">
                    <w:rPr>
                      <w:rFonts w:ascii="Hand writing Mutlu" w:hAnsi="Hand writing Mutlu" w:cs="Hand writing Mutlu"/>
                      <w:noProof/>
                      <w:sz w:val="64"/>
                      <w:szCs w:val="64"/>
                      <w:lang w:eastAsia="tr-TR"/>
                    </w:rPr>
                    <w:pict>
                      <v:shape id="Resim 608" o:spid="_x0000_i1181" type="#_x0000_t75" style="width:33pt;height:36pt;visibility:visible">
                        <v:imagedata r:id="rId59" o:title="" croptop="2615f" cropbottom="8514f" cropleft="9586f" cropright="7970f"/>
                      </v:shape>
                    </w:pict>
                  </w:r>
                  <w:r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tab/>
                  </w:r>
                  <w:r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tab/>
                  </w:r>
                  <w:r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tab/>
                  </w:r>
                  <w:r w:rsidRPr="009C6D49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609" o:spid="_x0000_i1182" type="#_x0000_t75" style="width:36.75pt;height:42.75pt;visibility:visible">
                        <v:imagedata r:id="rId60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435" o:spid="_x0000_s1479" type="#_x0000_t75" alt="güzel yazı" style="position:absolute;left:0;text-align:left;margin-left:-9.75pt;margin-top:8.5pt;width:367.7pt;height:42pt;z-index:-251427840;visibility:visible">
            <v:imagedata r:id="rId14" o:title=""/>
          </v:shape>
        </w:pict>
      </w:r>
      <w:r w:rsidRPr="0030182C">
        <w:rPr>
          <w:rFonts w:ascii="Hand writing Mutlu" w:hAnsi="Hand writing Mutlu" w:cs="Hand writing Mutlu"/>
          <w:sz w:val="64"/>
          <w:szCs w:val="64"/>
        </w:rPr>
        <w:t>ell</w:t>
      </w:r>
      <w:r>
        <w:rPr>
          <w:rFonts w:ascii="Hand writing Mutlu" w:hAnsi="Hand writing Mutlu" w:cs="Hand writing Mutlu"/>
          <w:sz w:val="64"/>
          <w:szCs w:val="64"/>
        </w:rPr>
        <w:t xml:space="preserve">e , </w:t>
      </w:r>
      <w:r>
        <w:rPr>
          <w:rFonts w:ascii="Hand writing Mutlu" w:hAnsi="Hand writing Mutlu" w:cs="Hand writing Mutlu"/>
          <w:sz w:val="64"/>
          <w:szCs w:val="64"/>
        </w:rPr>
        <w:tab/>
      </w:r>
      <w:r>
        <w:rPr>
          <w:rFonts w:ascii="Hand writing Mutlu" w:hAnsi="Hand writing Mutlu" w:cs="Hand writing Mutlu"/>
          <w:sz w:val="64"/>
          <w:szCs w:val="64"/>
        </w:rPr>
        <w:tab/>
      </w:r>
    </w:p>
    <w:bookmarkStart w:id="0" w:name="_GoBack"/>
    <w:bookmarkEnd w:id="0"/>
    <w:p w:rsidR="00C41BC5" w:rsidRPr="00F0119D" w:rsidRDefault="00C41BC5" w:rsidP="005F71B9">
      <w:pPr>
        <w:spacing w:after="0"/>
        <w:ind w:right="-426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rFonts w:ascii="Verdana" w:hAnsi="Verdana" w:cs="Verdana"/>
          <w:b/>
          <w:bCs/>
        </w:rPr>
        <w:fldChar w:fldCharType="begin"/>
      </w:r>
      <w:r>
        <w:rPr>
          <w:rFonts w:ascii="Verdana" w:hAnsi="Verdana" w:cs="Verdana"/>
          <w:b/>
          <w:bCs/>
        </w:rPr>
        <w:instrText xml:space="preserve"> HYPERLINK "http://www.sorubak.com/" </w:instrText>
      </w:r>
      <w:r>
        <w:rPr>
          <w:rFonts w:ascii="Verdana" w:hAnsi="Verdana" w:cs="Verdana"/>
          <w:b/>
          <w:bCs/>
        </w:rPr>
        <w:fldChar w:fldCharType="separate"/>
      </w:r>
      <w:r>
        <w:rPr>
          <w:rStyle w:val="Hyperlink"/>
          <w:rFonts w:ascii="Verdana" w:hAnsi="Verdana" w:cs="Verdana"/>
          <w:b/>
          <w:bCs/>
        </w:rPr>
        <w:t>www.sorubak.com</w:t>
      </w:r>
      <w:r>
        <w:rPr>
          <w:rFonts w:ascii="Verdana" w:hAnsi="Verdana" w:cs="Verdana"/>
          <w:b/>
          <w:bCs/>
        </w:rPr>
        <w:fldChar w:fldCharType="end"/>
      </w:r>
    </w:p>
    <w:sectPr w:rsidR="00C41BC5" w:rsidRPr="00F0119D" w:rsidSect="00461980">
      <w:pgSz w:w="11906" w:h="16838"/>
      <w:pgMar w:top="851" w:right="425" w:bottom="709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41BC5" w:rsidRDefault="00C41BC5" w:rsidP="00B12AF7">
      <w:pPr>
        <w:spacing w:after="0" w:line="240" w:lineRule="auto"/>
      </w:pPr>
      <w:r>
        <w:separator/>
      </w:r>
    </w:p>
  </w:endnote>
  <w:endnote w:type="continuationSeparator" w:id="1">
    <w:p w:rsidR="00C41BC5" w:rsidRDefault="00C41BC5" w:rsidP="00B12A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Garden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ALFABET98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Nurhan Uz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41BC5" w:rsidRDefault="00C41BC5" w:rsidP="00B12AF7">
      <w:pPr>
        <w:spacing w:after="0" w:line="240" w:lineRule="auto"/>
      </w:pPr>
      <w:r>
        <w:separator/>
      </w:r>
    </w:p>
  </w:footnote>
  <w:footnote w:type="continuationSeparator" w:id="1">
    <w:p w:rsidR="00C41BC5" w:rsidRDefault="00C41BC5" w:rsidP="00B12AF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SystemFonts/>
  <w:defaultTabStop w:val="708"/>
  <w:hyphenationZone w:val="425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13315"/>
    <w:rsid w:val="00001073"/>
    <w:rsid w:val="00045AA2"/>
    <w:rsid w:val="00076D16"/>
    <w:rsid w:val="000B0478"/>
    <w:rsid w:val="000F0F6E"/>
    <w:rsid w:val="001355DB"/>
    <w:rsid w:val="00147359"/>
    <w:rsid w:val="00164626"/>
    <w:rsid w:val="00196A0D"/>
    <w:rsid w:val="001C3E71"/>
    <w:rsid w:val="00220AE4"/>
    <w:rsid w:val="002B708C"/>
    <w:rsid w:val="002D5F63"/>
    <w:rsid w:val="002F75C7"/>
    <w:rsid w:val="0030182C"/>
    <w:rsid w:val="00317A92"/>
    <w:rsid w:val="00331840"/>
    <w:rsid w:val="003551F8"/>
    <w:rsid w:val="00361E35"/>
    <w:rsid w:val="003A75E9"/>
    <w:rsid w:val="003E08C9"/>
    <w:rsid w:val="00406F67"/>
    <w:rsid w:val="00454BD6"/>
    <w:rsid w:val="00455A62"/>
    <w:rsid w:val="00456D92"/>
    <w:rsid w:val="00461980"/>
    <w:rsid w:val="00476CAD"/>
    <w:rsid w:val="004B0478"/>
    <w:rsid w:val="004D12C8"/>
    <w:rsid w:val="005F71B9"/>
    <w:rsid w:val="006016E1"/>
    <w:rsid w:val="00630857"/>
    <w:rsid w:val="00645344"/>
    <w:rsid w:val="00652278"/>
    <w:rsid w:val="00683702"/>
    <w:rsid w:val="00685DBF"/>
    <w:rsid w:val="006B3A7F"/>
    <w:rsid w:val="006E7BE1"/>
    <w:rsid w:val="007226AB"/>
    <w:rsid w:val="0072651C"/>
    <w:rsid w:val="00766462"/>
    <w:rsid w:val="0081318E"/>
    <w:rsid w:val="0083021C"/>
    <w:rsid w:val="008712FB"/>
    <w:rsid w:val="00876CA7"/>
    <w:rsid w:val="008C7FFB"/>
    <w:rsid w:val="00913315"/>
    <w:rsid w:val="00966F96"/>
    <w:rsid w:val="00970EDB"/>
    <w:rsid w:val="00972B2F"/>
    <w:rsid w:val="0099360B"/>
    <w:rsid w:val="009C6D49"/>
    <w:rsid w:val="009F5D70"/>
    <w:rsid w:val="00A1788E"/>
    <w:rsid w:val="00A415CB"/>
    <w:rsid w:val="00A440CD"/>
    <w:rsid w:val="00A97F85"/>
    <w:rsid w:val="00AB0B59"/>
    <w:rsid w:val="00AF05E7"/>
    <w:rsid w:val="00B12AF7"/>
    <w:rsid w:val="00B24F5C"/>
    <w:rsid w:val="00BA4ECA"/>
    <w:rsid w:val="00BC0D67"/>
    <w:rsid w:val="00BF48FA"/>
    <w:rsid w:val="00C00863"/>
    <w:rsid w:val="00C41BC5"/>
    <w:rsid w:val="00CC764C"/>
    <w:rsid w:val="00D86CDC"/>
    <w:rsid w:val="00DE40BB"/>
    <w:rsid w:val="00E444DD"/>
    <w:rsid w:val="00E45934"/>
    <w:rsid w:val="00E47B43"/>
    <w:rsid w:val="00E802DB"/>
    <w:rsid w:val="00EA1411"/>
    <w:rsid w:val="00EC5227"/>
    <w:rsid w:val="00ED409A"/>
    <w:rsid w:val="00F0119D"/>
    <w:rsid w:val="00F1011C"/>
    <w:rsid w:val="00F12CA3"/>
    <w:rsid w:val="00FF17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48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F17DC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9133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1331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B12A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B12AF7"/>
  </w:style>
  <w:style w:type="paragraph" w:styleId="Footer">
    <w:name w:val="footer"/>
    <w:basedOn w:val="Normal"/>
    <w:link w:val="FooterChar"/>
    <w:uiPriority w:val="99"/>
    <w:rsid w:val="00B12A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B12AF7"/>
  </w:style>
  <w:style w:type="character" w:styleId="Hyperlink">
    <w:name w:val="Hyperlink"/>
    <w:basedOn w:val="DefaultParagraphFont"/>
    <w:uiPriority w:val="99"/>
    <w:rsid w:val="000B0478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54" Type="http://schemas.openxmlformats.org/officeDocument/2006/relationships/image" Target="media/image49.gif"/><Relationship Id="rId62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jpe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61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jpe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8" Type="http://schemas.openxmlformats.org/officeDocument/2006/relationships/image" Target="media/image3.jpeg"/><Relationship Id="rId51" Type="http://schemas.openxmlformats.org/officeDocument/2006/relationships/image" Target="media/image46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536</TotalTime>
  <Pages>8</Pages>
  <Words>223</Words>
  <Characters>1274</Characters>
  <Application>Microsoft Office Outlook</Application>
  <DocSecurity>0</DocSecurity>
  <Lines>0</Lines>
  <Paragraphs>0</Paragraphs>
  <ScaleCrop>false</ScaleCrop>
  <Manager>www.sorubak.com</Manager>
  <Company>www.sorubak.com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www.sorubak.com</dc:subject>
  <dc:creator>edanur</dc:creator>
  <cp:keywords>www.sorubak.com</cp:keywords>
  <dc:description>www.sorubak.com</dc:description>
  <cp:lastModifiedBy>edanur</cp:lastModifiedBy>
  <cp:revision>2</cp:revision>
  <cp:lastPrinted>2012-11-06T19:30:00Z</cp:lastPrinted>
  <dcterms:created xsi:type="dcterms:W3CDTF">2012-11-04T11:26:00Z</dcterms:created>
  <dcterms:modified xsi:type="dcterms:W3CDTF">2013-10-27T16:41:00Z</dcterms:modified>
  <cp:category>www.sorubak.com</cp:category>
</cp:coreProperties>
</file>