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FB" w:rsidRDefault="00F505FB" w:rsidP="003B3C5D">
      <w:pPr>
        <w:spacing w:after="220" w:line="220" w:lineRule="atLeast"/>
        <w:rPr>
          <w:rFonts w:ascii="Hand writing Mutlu" w:hAnsi="Hand writing Mutlu" w:cs="Hand writing Mutlu"/>
          <w:color w:val="BFBFBF"/>
          <w:sz w:val="80"/>
          <w:szCs w:val="80"/>
        </w:rPr>
      </w:pPr>
      <w:r>
        <w:rPr>
          <w:noProof/>
          <w:lang w:eastAsia="tr-TR"/>
        </w:rPr>
        <w:pict>
          <v:group id="_x0000_s1026" style="position:absolute;margin-left:-34.15pt;margin-top:11.45pt;width:596.25pt;height:46.1pt;z-index:251658240" coordorigin="44,1017" coordsize="11925,1050" o:regroupid="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4;top:1377;width:11880;height:0" o:connectortype="straight" strokecolor="#a5a5a5" strokeweight="1.5pt"/>
            <v:shape id="_x0000_s1028" type="#_x0000_t32" style="position:absolute;left:89;top:2067;width:11880;height:0" o:connectortype="straight" strokeweight="1.5pt"/>
            <v:shape id="_x0000_s1029" type="#_x0000_t32" style="position:absolute;left:74;top:1812;width:11880;height:0" o:connectortype="straight" strokecolor="#a5a5a5" strokeweight="1.5pt"/>
            <v:shape id="_x0000_s1030" type="#_x0000_t32" style="position:absolute;left:74;top:1017;width:11880;height:0" o:connectortype="straight" strokeweight="1.5pt"/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9.6pt;margin-top:-17.5pt;width:606pt;height:25.95pt;z-index:2516480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1">
              <w:txbxContent>
                <w:p w:rsidR="00F505FB" w:rsidRPr="001F3949" w:rsidRDefault="00F505FB" w:rsidP="001F3949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Harflerin üzerinden gidilecek.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33.95pt;margin-top:58.65pt;width:606pt;height:22.95pt;z-index:-251662336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2">
              <w:txbxContent>
                <w:p w:rsidR="00F505FB" w:rsidRPr="001F3949" w:rsidRDefault="00F505FB" w:rsidP="00F114CD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Harflerin üzerinden gidilecek.</w:t>
                  </w:r>
                </w:p>
              </w:txbxContent>
            </v:textbox>
          </v:shape>
        </w:pict>
      </w:r>
      <w:r>
        <w:rPr>
          <w:rFonts w:ascii="Hand writing Mutlu" w:hAnsi="Hand writing Mutlu" w:cs="Hand writing Mutlu"/>
          <w:sz w:val="80"/>
          <w:szCs w:val="80"/>
        </w:rPr>
        <w:t>l</w:t>
      </w:r>
      <w:r>
        <w:rPr>
          <w:rFonts w:ascii="Hand writing Mutlu" w:hAnsi="Hand writing Mutlu" w:cs="Hand writing Mutlu"/>
          <w:color w:val="BFBFBF"/>
          <w:sz w:val="80"/>
          <w:szCs w:val="80"/>
        </w:rPr>
        <w:t xml:space="preserve"> l l l l l l l l l l l l l l l l l</w:t>
      </w:r>
    </w:p>
    <w:p w:rsidR="00F505FB" w:rsidRDefault="00F505FB" w:rsidP="003B3C5D">
      <w:pPr>
        <w:spacing w:after="220" w:line="220" w:lineRule="atLeast"/>
        <w:rPr>
          <w:rFonts w:ascii="Hand writing Mutlu" w:hAnsi="Hand writing Mutlu" w:cs="Hand writing Mutlu"/>
          <w:color w:val="BFBFBF"/>
          <w:sz w:val="80"/>
          <w:szCs w:val="80"/>
        </w:rPr>
      </w:pPr>
      <w:r>
        <w:rPr>
          <w:noProof/>
          <w:lang w:eastAsia="tr-TR"/>
        </w:rPr>
        <w:pict>
          <v:group id="_x0000_s1033" style="position:absolute;margin-left:-34.15pt;margin-top:8.05pt;width:596.25pt;height:50.6pt;z-index:-251657216" coordorigin="44,1017" coordsize="11925,1050" o:regroupid="1">
            <v:shape id="_x0000_s1034" type="#_x0000_t32" style="position:absolute;left:44;top:1377;width:11880;height:0" o:connectortype="straight" strokecolor="#a5a5a5" strokeweight="1.5pt"/>
            <v:shape id="_x0000_s1035" type="#_x0000_t32" style="position:absolute;left:89;top:2067;width:11880;height:0" o:connectortype="straight" strokeweight="1.5pt"/>
            <v:shape id="_x0000_s1036" type="#_x0000_t32" style="position:absolute;left:74;top:1812;width:11880;height:0" o:connectortype="straight" strokecolor="#a5a5a5" strokeweight="1.5pt"/>
            <v:shape id="_x0000_s1037" type="#_x0000_t32" style="position:absolute;left:74;top:1017;width:11880;height:0" o:connectortype="straight" strokeweight="1.5pt"/>
          </v:group>
        </w:pict>
      </w:r>
      <w:r>
        <w:rPr>
          <w:noProof/>
          <w:lang w:eastAsia="tr-TR"/>
        </w:rPr>
        <w:pict>
          <v:shape id="_x0000_s1038" type="#_x0000_t202" style="position:absolute;margin-left:-40.9pt;margin-top:58.65pt;width:606pt;height:22.95pt;z-index:-251664384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8">
              <w:txbxContent>
                <w:p w:rsidR="00F505FB" w:rsidRPr="001F3949" w:rsidRDefault="00F505FB" w:rsidP="001F3949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Başlandığı gibi(harfler bitişik olarak) yazılacak.</w:t>
                  </w:r>
                </w:p>
              </w:txbxContent>
            </v:textbox>
          </v:shape>
        </w:pict>
      </w:r>
      <w:r>
        <w:rPr>
          <w:rFonts w:ascii="Hand writing Mutlu" w:hAnsi="Hand writing Mutlu" w:cs="Hand writing Mutlu"/>
          <w:sz w:val="80"/>
          <w:szCs w:val="80"/>
        </w:rPr>
        <w:t>l</w:t>
      </w:r>
      <w:r>
        <w:rPr>
          <w:rFonts w:ascii="Hand writing Mutlu" w:hAnsi="Hand writing Mutlu" w:cs="Hand writing Mutlu"/>
          <w:color w:val="BFBFBF"/>
          <w:sz w:val="80"/>
          <w:szCs w:val="80"/>
        </w:rPr>
        <w:t>lllllllllllllllllllllllllllllllllllllll</w:t>
      </w:r>
    </w:p>
    <w:p w:rsidR="00F505FB" w:rsidRDefault="00F505FB" w:rsidP="003B3C5D">
      <w:pPr>
        <w:spacing w:after="220" w:line="220" w:lineRule="atLeast"/>
        <w:rPr>
          <w:rFonts w:ascii="Hand writing Mutlu" w:hAnsi="Hand writing Mutlu" w:cs="Hand writing Mutlu"/>
          <w:color w:val="BFBFBF"/>
          <w:sz w:val="80"/>
          <w:szCs w:val="80"/>
        </w:rPr>
      </w:pPr>
      <w:r>
        <w:rPr>
          <w:noProof/>
          <w:lang w:eastAsia="tr-TR"/>
        </w:rPr>
        <w:pict>
          <v:shape id="_x0000_s1039" type="#_x0000_t202" style="position:absolute;margin-left:-28.85pt;margin-top:58.4pt;width:606pt;height:26.8pt;z-index:-25166336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9">
              <w:txbxContent>
                <w:p w:rsidR="00F505FB" w:rsidRPr="001F3949" w:rsidRDefault="00F505FB" w:rsidP="00F114CD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Harflerin üzerinden gidilecek.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40" style="position:absolute;margin-left:-31.9pt;margin-top:11.2pt;width:596.25pt;height:45.7pt;z-index:251667456" coordorigin="44,1017" coordsize="11925,1050" o:regroupid="1">
            <v:shape id="_x0000_s1041" type="#_x0000_t32" style="position:absolute;left:44;top:1377;width:11880;height:0" o:connectortype="straight" strokecolor="#a5a5a5" strokeweight="1.5pt"/>
            <v:shape id="_x0000_s1042" type="#_x0000_t32" style="position:absolute;left:89;top:2067;width:11880;height:0" o:connectortype="straight" strokeweight="1.5pt"/>
            <v:shape id="_x0000_s1043" type="#_x0000_t32" style="position:absolute;left:74;top:1812;width:11880;height:0" o:connectortype="straight" strokecolor="#a5a5a5" strokeweight="1.5pt"/>
            <v:shape id="_x0000_s1044" type="#_x0000_t32" style="position:absolute;left:74;top:1017;width:11880;height:0" o:connectortype="straight" strokeweight="1.5pt"/>
          </v:group>
        </w:pict>
      </w:r>
      <w:r>
        <w:rPr>
          <w:rFonts w:ascii="Hand writing Mutlu" w:hAnsi="Hand writing Mutlu" w:cs="Hand writing Mutlu"/>
          <w:sz w:val="80"/>
          <w:szCs w:val="80"/>
        </w:rPr>
        <w:t>l</w:t>
      </w:r>
      <w:r>
        <w:rPr>
          <w:rFonts w:ascii="Hand writing Mutlu" w:hAnsi="Hand writing Mutlu" w:cs="Hand writing Mutlu"/>
          <w:color w:val="BFBFBF"/>
          <w:sz w:val="80"/>
          <w:szCs w:val="80"/>
        </w:rPr>
        <w:t>l</w:t>
      </w:r>
    </w:p>
    <w:p w:rsidR="00F505FB" w:rsidRPr="00CE6D15" w:rsidRDefault="00F505FB" w:rsidP="003B3C5D">
      <w:pPr>
        <w:spacing w:after="220" w:line="220" w:lineRule="atLeast"/>
        <w:rPr>
          <w:rFonts w:ascii="Hand writing Mutlu" w:hAnsi="Hand writing Mutlu" w:cs="Hand writing Mutlu"/>
          <w:color w:val="BFBFBF"/>
          <w:sz w:val="82"/>
          <w:szCs w:val="8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45" type="#_x0000_t75" style="position:absolute;margin-left:-28.35pt;margin-top:58.9pt;width:597pt;height:27.75pt;z-index:-251667456;visibility:visible">
            <v:imagedata r:id="rId5" o:title=""/>
          </v:shape>
        </w:pict>
      </w:r>
      <w:r>
        <w:rPr>
          <w:noProof/>
          <w:lang w:eastAsia="tr-TR"/>
        </w:rPr>
        <w:pict>
          <v:group id="_x0000_s1046" style="position:absolute;margin-left:-30.4pt;margin-top:11.8pt;width:596.25pt;height:46.35pt;z-index:251664384" coordorigin="44,1017" coordsize="11925,1050" o:regroupid="1">
            <v:shape id="_x0000_s1047" type="#_x0000_t32" style="position:absolute;left:44;top:1377;width:11880;height:0" o:connectortype="straight" strokecolor="#a5a5a5" strokeweight="1.5pt"/>
            <v:shape id="_x0000_s1048" type="#_x0000_t32" style="position:absolute;left:89;top:2067;width:11880;height:0" o:connectortype="straight" strokeweight="1.5pt"/>
            <v:shape id="_x0000_s1049" type="#_x0000_t32" style="position:absolute;left:74;top:1812;width:11880;height:0" o:connectortype="straight" strokecolor="#a5a5a5" strokeweight="1.5pt"/>
            <v:shape id="_x0000_s1050" type="#_x0000_t32" style="position:absolute;left:74;top:1017;width:11880;height:0" o:connectortype="straight" strokeweight="1.5pt"/>
          </v:group>
        </w:pict>
      </w:r>
      <w:r w:rsidRPr="00CE6D15">
        <w:rPr>
          <w:rFonts w:ascii="Hand writing Mutlu" w:hAnsi="Hand writing Mutlu" w:cs="Hand writing Mutlu"/>
          <w:sz w:val="82"/>
          <w:szCs w:val="82"/>
        </w:rPr>
        <w:t>l</w:t>
      </w:r>
      <w:r w:rsidRPr="00CE6D15">
        <w:rPr>
          <w:rFonts w:ascii="Hand writing Mutlu" w:hAnsi="Hand writing Mutlu" w:cs="Hand writing Mutlu"/>
          <w:color w:val="BFBFBF"/>
          <w:sz w:val="82"/>
          <w:szCs w:val="82"/>
        </w:rPr>
        <w:t>llll</w:t>
      </w:r>
      <w:r w:rsidRPr="00CE6D15">
        <w:rPr>
          <w:rFonts w:ascii="Hand writing Mutlu" w:hAnsi="Hand writing Mutlu" w:cs="Hand writing Mutlu"/>
          <w:color w:val="BFBFBF"/>
          <w:sz w:val="82"/>
          <w:szCs w:val="82"/>
        </w:rPr>
        <w:tab/>
        <w:t>lllll  lllll  lllll  lllll</w:t>
      </w:r>
    </w:p>
    <w:p w:rsidR="00F505FB" w:rsidRPr="004D2CB1" w:rsidRDefault="00F505FB" w:rsidP="003B3C5D">
      <w:pPr>
        <w:spacing w:after="220" w:line="220" w:lineRule="atLeast"/>
        <w:rPr>
          <w:rFonts w:ascii="Hand writing Mutlu" w:hAnsi="Hand writing Mutlu" w:cs="Hand writing Mutlu"/>
          <w:sz w:val="80"/>
          <w:szCs w:val="80"/>
        </w:rPr>
      </w:pPr>
      <w:r>
        <w:rPr>
          <w:noProof/>
          <w:lang w:eastAsia="tr-TR"/>
        </w:rPr>
        <w:pict>
          <v:shape id="_x0000_s1051" type="#_x0000_t202" style="position:absolute;margin-left:-28.1pt;margin-top:56.25pt;width:606pt;height:28.95pt;z-index:-251665408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51">
              <w:txbxContent>
                <w:p w:rsidR="00F505FB" w:rsidRPr="001F3949" w:rsidRDefault="00F505FB" w:rsidP="001F3949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Harflerin üzerinden gidilecek.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2" style="position:absolute;margin-left:-31.9pt;margin-top:10.9pt;width:596.25pt;height:46.75pt;z-index:251662336" coordorigin="44,1017" coordsize="11925,1050" o:regroupid="1">
            <v:shape id="_x0000_s1053" type="#_x0000_t32" style="position:absolute;left:44;top:1377;width:11880;height:0" o:connectortype="straight" strokecolor="#a5a5a5" strokeweight="1.5pt"/>
            <v:shape id="_x0000_s1054" type="#_x0000_t32" style="position:absolute;left:89;top:2067;width:11880;height:0" o:connectortype="straight" strokeweight="1.5pt"/>
            <v:shape id="_x0000_s1055" type="#_x0000_t32" style="position:absolute;left:74;top:1812;width:11880;height:0" o:connectortype="straight" strokecolor="#a5a5a5" strokeweight="1.5pt"/>
            <v:shape id="_x0000_s1056" type="#_x0000_t32" style="position:absolute;left:74;top:1017;width:11880;height:0" o:connectortype="straight" strokeweight="1.5pt"/>
          </v:group>
        </w:pict>
      </w:r>
      <w:r>
        <w:rPr>
          <w:rFonts w:ascii="Hand writing Mutlu" w:hAnsi="Hand writing Mutlu" w:cs="Hand writing Mutlu"/>
          <w:sz w:val="80"/>
          <w:szCs w:val="80"/>
        </w:rPr>
        <w:t>l</w:t>
      </w:r>
      <w:r w:rsidRPr="004D2CB1">
        <w:rPr>
          <w:rFonts w:ascii="Hand writing Mutlu" w:hAnsi="Hand writing Mutlu" w:cs="Hand writing Mutlu"/>
          <w:sz w:val="80"/>
          <w:szCs w:val="80"/>
        </w:rPr>
        <w:tab/>
      </w:r>
      <w:r w:rsidRPr="004D2CB1">
        <w:rPr>
          <w:rFonts w:ascii="Hand writing Mutlu" w:hAnsi="Hand writing Mutlu" w:cs="Hand writing Mutlu"/>
          <w:sz w:val="80"/>
          <w:szCs w:val="80"/>
        </w:rPr>
        <w:tab/>
      </w:r>
      <w:r w:rsidRPr="004D2CB1">
        <w:rPr>
          <w:rFonts w:ascii="Hand writing Mutlu" w:hAnsi="Hand writing Mutlu" w:cs="Hand writing Mutlu"/>
          <w:sz w:val="80"/>
          <w:szCs w:val="80"/>
        </w:rPr>
        <w:tab/>
      </w:r>
    </w:p>
    <w:p w:rsidR="00F505FB" w:rsidRPr="001F3949" w:rsidRDefault="00F505FB" w:rsidP="003B3C5D">
      <w:pPr>
        <w:spacing w:after="220" w:line="220" w:lineRule="atLeast"/>
        <w:rPr>
          <w:rFonts w:ascii="Hand writing Mutlu" w:hAnsi="Hand writing Mutlu" w:cs="Hand writing Mutlu"/>
          <w:color w:val="BFBFBF"/>
          <w:sz w:val="82"/>
          <w:szCs w:val="82"/>
        </w:rPr>
      </w:pPr>
      <w:r>
        <w:rPr>
          <w:noProof/>
          <w:lang w:eastAsia="tr-TR"/>
        </w:rPr>
        <w:pict>
          <v:shape id="_x0000_s1057" type="#_x0000_t75" style="position:absolute;margin-left:-28.35pt;margin-top:61.25pt;width:592.5pt;height:25.5pt;z-index:-251666432;visibility:visible">
            <v:imagedata r:id="rId6" o:title=""/>
          </v:shape>
        </w:pict>
      </w:r>
      <w:r>
        <w:rPr>
          <w:noProof/>
          <w:lang w:eastAsia="tr-TR"/>
        </w:rPr>
        <w:pict>
          <v:group id="_x0000_s1058" style="position:absolute;margin-left:-31.15pt;margin-top:12.5pt;width:596.25pt;height:45.4pt;z-index:-251653120" coordorigin="44,1017" coordsize="11925,1050" o:regroupid="1">
            <v:shape id="_x0000_s1059" type="#_x0000_t32" style="position:absolute;left:44;top:1377;width:11880;height:0" o:connectortype="straight" strokecolor="#a5a5a5" strokeweight="1.5pt"/>
            <v:shape id="_x0000_s1060" type="#_x0000_t32" style="position:absolute;left:89;top:2067;width:11880;height:0" o:connectortype="straight" strokeweight="1.5pt"/>
            <v:shape id="_x0000_s1061" type="#_x0000_t32" style="position:absolute;left:74;top:1812;width:11880;height:0" o:connectortype="straight" strokecolor="#a5a5a5" strokeweight="1.5pt"/>
            <v:shape id="_x0000_s1062" type="#_x0000_t32" style="position:absolute;left:74;top:1017;width:11880;height:0" o:connectortype="straight" strokeweight="1.5pt"/>
          </v:group>
        </w:pict>
      </w:r>
      <w:r>
        <w:rPr>
          <w:rFonts w:ascii="Hand writing Mutlu" w:hAnsi="Hand writing Mutlu" w:cs="Hand writing Mutlu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</w:p>
    <w:p w:rsidR="00F505FB" w:rsidRPr="001F3949" w:rsidRDefault="00F505FB" w:rsidP="003B3C5D">
      <w:pPr>
        <w:spacing w:after="220" w:line="220" w:lineRule="atLeast"/>
        <w:rPr>
          <w:rFonts w:ascii="Hand writing Mutlu" w:hAnsi="Hand writing Mutlu" w:cs="Hand writing Mutlu"/>
          <w:color w:val="BFBFBF"/>
          <w:sz w:val="82"/>
          <w:szCs w:val="82"/>
        </w:rPr>
      </w:pPr>
      <w:r>
        <w:rPr>
          <w:noProof/>
          <w:lang w:eastAsia="tr-TR"/>
        </w:rPr>
        <w:pict>
          <v:shape id="_x0000_s1063" type="#_x0000_t202" style="position:absolute;margin-left:-28.9pt;margin-top:55.15pt;width:606pt;height:31.6pt;z-index:-251661312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63">
              <w:txbxContent>
                <w:p w:rsidR="00F505FB" w:rsidRPr="001F3949" w:rsidRDefault="00F505FB" w:rsidP="00F114CD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Başlandığı gibi devamı yazılacak.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64" style="position:absolute;margin-left:-31.15pt;margin-top:12.5pt;width:596.25pt;height:45.05pt;z-index:-251656192" coordorigin="44,1017" coordsize="11925,1050" o:regroupid="1">
            <v:shape id="_x0000_s1065" type="#_x0000_t32" style="position:absolute;left:44;top:1377;width:11880;height:0" o:connectortype="straight" strokecolor="#a5a5a5" strokeweight="1.5pt"/>
            <v:shape id="_x0000_s1066" type="#_x0000_t32" style="position:absolute;left:89;top:2067;width:11880;height:0" o:connectortype="straight" strokeweight="1.5pt"/>
            <v:shape id="_x0000_s1067" type="#_x0000_t32" style="position:absolute;left:74;top:1812;width:11880;height:0" o:connectortype="straight" strokecolor="#a5a5a5" strokeweight="1.5pt"/>
            <v:shape id="_x0000_s1068" type="#_x0000_t32" style="position:absolute;left:74;top:1017;width:11880;height:0" o:connectortype="straight" strokeweight="1.5pt"/>
          </v:group>
        </w:pict>
      </w:r>
      <w:r>
        <w:rPr>
          <w:rFonts w:ascii="Hand writing Mutlu" w:hAnsi="Hand writing Mutlu" w:cs="Hand writing Mutlu"/>
          <w:sz w:val="82"/>
          <w:szCs w:val="82"/>
        </w:rPr>
        <w:t>L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Lll</w:t>
      </w:r>
      <w:r w:rsidRPr="001F3949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Lllllll</w:t>
      </w:r>
    </w:p>
    <w:p w:rsidR="00F505FB" w:rsidRPr="003B3C5D" w:rsidRDefault="00F505FB" w:rsidP="003B3C5D">
      <w:pPr>
        <w:spacing w:after="220" w:line="220" w:lineRule="atLeast"/>
        <w:rPr>
          <w:rFonts w:ascii="Hand writing Mutlu" w:hAnsi="Hand writing Mutlu" w:cs="Hand writing Mutlu"/>
          <w:color w:val="BFBFBF"/>
          <w:sz w:val="80"/>
          <w:szCs w:val="80"/>
        </w:rPr>
      </w:pPr>
      <w:r>
        <w:rPr>
          <w:noProof/>
          <w:lang w:eastAsia="tr-TR"/>
        </w:rPr>
        <w:pict>
          <v:shape id="Resim 1" o:spid="_x0000_s1069" type="#_x0000_t75" style="position:absolute;margin-left:-27.6pt;margin-top:57.45pt;width:592.5pt;height:27.75pt;z-index:-251669504;visibility:visible">
            <v:imagedata r:id="rId6" o:title=""/>
          </v:shape>
        </w:pict>
      </w:r>
      <w:r>
        <w:rPr>
          <w:noProof/>
          <w:lang w:eastAsia="tr-TR"/>
        </w:rPr>
        <w:pict>
          <v:group id="_x0000_s1070" style="position:absolute;margin-left:-34.9pt;margin-top:12.5pt;width:596.25pt;height:43.85pt;z-index:-251655168" coordorigin="44,1017" coordsize="11925,1050" o:regroupid="1">
            <v:shape id="_x0000_s1071" type="#_x0000_t32" style="position:absolute;left:44;top:1377;width:11880;height:0" o:connectortype="straight" strokecolor="#a5a5a5" strokeweight="1.5pt"/>
            <v:shape id="_x0000_s1072" type="#_x0000_t32" style="position:absolute;left:89;top:2067;width:11880;height:0" o:connectortype="straight" strokeweight="1.5pt"/>
            <v:shape id="_x0000_s1073" type="#_x0000_t32" style="position:absolute;left:74;top:1812;width:11880;height:0" o:connectortype="straight" strokecolor="#a5a5a5" strokeweight="1.5pt"/>
            <v:shape id="_x0000_s1074" type="#_x0000_t32" style="position:absolute;left:74;top:1017;width:11880;height:0" o:connectortype="straight" strokeweight="1.5pt"/>
          </v:group>
        </w:pict>
      </w:r>
      <w:r>
        <w:rPr>
          <w:rFonts w:ascii="Hand writing Mutlu" w:hAnsi="Hand writing Mutlu" w:cs="Hand writing Mutlu"/>
          <w:sz w:val="80"/>
          <w:szCs w:val="80"/>
        </w:rPr>
        <w:t>L</w:t>
      </w:r>
      <w:r>
        <w:rPr>
          <w:rFonts w:ascii="Hand writing Mutlu" w:hAnsi="Hand writing Mutlu" w:cs="Hand writing Mutlu"/>
          <w:color w:val="BFBFBF"/>
          <w:sz w:val="80"/>
          <w:szCs w:val="80"/>
        </w:rPr>
        <w:t xml:space="preserve"> L</w:t>
      </w:r>
    </w:p>
    <w:p w:rsidR="00F505FB" w:rsidRPr="00013CAB" w:rsidRDefault="00F505FB" w:rsidP="003B3C5D">
      <w:pPr>
        <w:spacing w:after="220" w:line="220" w:lineRule="atLeast"/>
        <w:rPr>
          <w:rFonts w:ascii="Hand writing Mutlu" w:hAnsi="Hand writing Mutlu" w:cs="Hand writing Mutlu"/>
          <w:color w:val="BFBFBF"/>
          <w:sz w:val="82"/>
          <w:szCs w:val="82"/>
        </w:rPr>
      </w:pPr>
      <w:r>
        <w:rPr>
          <w:noProof/>
          <w:lang w:eastAsia="tr-TR"/>
        </w:rPr>
        <w:pict>
          <v:group id="_x0000_s1075" style="position:absolute;margin-left:-31.9pt;margin-top:11.8pt;width:596.25pt;height:45.95pt;z-index:251668480" coordorigin="44,1017" coordsize="11925,1050">
            <v:shape id="_x0000_s1076" type="#_x0000_t32" style="position:absolute;left:44;top:1377;width:11880;height:0" o:connectortype="straight" strokecolor="#a5a5a5" strokeweight="1.5pt"/>
            <v:shape id="_x0000_s1077" type="#_x0000_t32" style="position:absolute;left:89;top:2067;width:11880;height:0" o:connectortype="straight" strokeweight="1.5pt"/>
            <v:shape id="_x0000_s1078" type="#_x0000_t32" style="position:absolute;left:74;top:1812;width:11880;height:0" o:connectortype="straight" strokecolor="#a5a5a5" strokeweight="1.5pt"/>
            <v:shape id="_x0000_s1079" type="#_x0000_t32" style="position:absolute;left:74;top:1017;width:11880;height:0" o:connectortype="straight" strokeweight="1.5pt"/>
          </v:group>
        </w:pict>
      </w:r>
      <w:r>
        <w:rPr>
          <w:noProof/>
          <w:lang w:eastAsia="tr-TR"/>
        </w:rPr>
        <w:pict>
          <v:shape id="_x0000_s1080" type="#_x0000_t75" style="position:absolute;margin-left:-28.35pt;margin-top:57.5pt;width:592.5pt;height:30.75pt;z-index:-251660288;visibility:visible">
            <v:imagedata r:id="rId6" o:title=""/>
          </v:shape>
        </w:pict>
      </w:r>
      <w:r>
        <w:rPr>
          <w:noProof/>
          <w:lang w:eastAsia="tr-TR"/>
        </w:rPr>
        <w:pict>
          <v:group id="_x0000_s1081" style="position:absolute;margin-left:-31.9pt;margin-top:11.8pt;width:596.25pt;height:45.95pt;z-index:251666432" coordorigin="44,1017" coordsize="11925,1050" o:regroupid="1">
            <v:shape id="_x0000_s1082" type="#_x0000_t32" style="position:absolute;left:44;top:1377;width:11880;height:0" o:connectortype="straight" strokecolor="#a5a5a5" strokeweight="1.5pt"/>
            <v:shape id="_x0000_s1083" type="#_x0000_t32" style="position:absolute;left:89;top:2067;width:11880;height:0" o:connectortype="straight" strokeweight="1.5pt"/>
            <v:shape id="_x0000_s1084" type="#_x0000_t32" style="position:absolute;left:74;top:1812;width:11880;height:0" o:connectortype="straight" strokecolor="#a5a5a5" strokeweight="1.5pt"/>
            <v:shape id="_x0000_s1085" type="#_x0000_t32" style="position:absolute;left:74;top:1017;width:11880;height:0" o:connectortype="straight" strokeweight="1.5pt"/>
          </v:group>
        </w:pict>
      </w:r>
      <w:r>
        <w:rPr>
          <w:rFonts w:ascii="Hand writing Mutlu" w:hAnsi="Hand writing Mutlu" w:cs="Hand writing Mutlu"/>
          <w:sz w:val="82"/>
          <w:szCs w:val="82"/>
        </w:rPr>
        <w:t>L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</w:t>
      </w:r>
      <w:r w:rsidRPr="00013CAB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</w:t>
      </w:r>
    </w:p>
    <w:p w:rsidR="00F505FB" w:rsidRPr="00013CAB" w:rsidRDefault="00F505FB" w:rsidP="00F114CD">
      <w:pPr>
        <w:spacing w:after="220" w:line="220" w:lineRule="atLeast"/>
        <w:rPr>
          <w:rFonts w:ascii="Hand writing Mutlu" w:hAnsi="Hand writing Mutlu" w:cs="Hand writing Mutlu"/>
          <w:color w:val="BFBFBF"/>
          <w:sz w:val="82"/>
          <w:szCs w:val="82"/>
        </w:rPr>
      </w:pPr>
      <w:r>
        <w:rPr>
          <w:noProof/>
          <w:lang w:eastAsia="tr-TR"/>
        </w:rPr>
        <w:pict>
          <v:shape id="_x0000_s1086" type="#_x0000_t75" style="position:absolute;margin-left:-27.6pt;margin-top:56pt;width:592.5pt;height:29.25pt;z-index:-251659264;visibility:visible">
            <v:imagedata r:id="rId6" o:title=""/>
          </v:shape>
        </w:pict>
      </w:r>
      <w:r>
        <w:rPr>
          <w:noProof/>
          <w:lang w:eastAsia="tr-TR"/>
        </w:rPr>
        <w:pict>
          <v:group id="_x0000_s1087" style="position:absolute;margin-left:-33.4pt;margin-top:11.7pt;width:596.25pt;height:45.85pt;z-index:251665408" coordorigin="44,1017" coordsize="11925,1050" o:regroupid="1">
            <v:shape id="_x0000_s1088" type="#_x0000_t32" style="position:absolute;left:44;top:1377;width:11880;height:0" o:connectortype="straight" strokecolor="#a5a5a5" strokeweight="1.5pt"/>
            <v:shape id="_x0000_s1089" type="#_x0000_t32" style="position:absolute;left:89;top:2067;width:11880;height:0" o:connectortype="straight" strokeweight="1.5pt"/>
            <v:shape id="_x0000_s1090" type="#_x0000_t32" style="position:absolute;left:74;top:1812;width:11880;height:0" o:connectortype="straight" strokecolor="#a5a5a5" strokeweight="1.5pt"/>
            <v:shape id="_x0000_s1091" type="#_x0000_t32" style="position:absolute;left:74;top:1017;width:11880;height:0" o:connectortype="straight" strokeweight="1.5pt"/>
          </v:group>
        </w:pict>
      </w:r>
      <w:r>
        <w:rPr>
          <w:rFonts w:ascii="Hand writing Mutlu" w:hAnsi="Hand writing Mutlu" w:cs="Hand writing Mutlu"/>
          <w:sz w:val="82"/>
          <w:szCs w:val="82"/>
        </w:rPr>
        <w:t>L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</w:t>
      </w:r>
      <w:r w:rsidRPr="00013CAB">
        <w:rPr>
          <w:rFonts w:ascii="Hand writing Mutlu" w:hAnsi="Hand writing Mutlu" w:cs="Hand writing Mutlu"/>
          <w:color w:val="BFBFBF"/>
          <w:sz w:val="82"/>
          <w:szCs w:val="82"/>
        </w:rPr>
        <w:t xml:space="preserve"> </w:t>
      </w:r>
      <w:r>
        <w:rPr>
          <w:rFonts w:ascii="Hand writing Mutlu" w:hAnsi="Hand writing Mutlu" w:cs="Hand writing Mutlu"/>
          <w:color w:val="BFBFBF"/>
          <w:sz w:val="82"/>
          <w:szCs w:val="82"/>
        </w:rPr>
        <w:t>Lll</w:t>
      </w:r>
      <w:hyperlink r:id="rId7" w:history="1">
        <w:r>
          <w:rPr>
            <w:rStyle w:val="Hyperlink"/>
          </w:rPr>
          <w:t>www.sorubak.com</w:t>
        </w:r>
      </w:hyperlink>
    </w:p>
    <w:sectPr w:rsidR="00F505FB" w:rsidRPr="00013CAB" w:rsidSect="00013CAB">
      <w:pgSz w:w="11906" w:h="16838"/>
      <w:pgMar w:top="851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B1920"/>
    <w:multiLevelType w:val="hybridMultilevel"/>
    <w:tmpl w:val="3B34900A"/>
    <w:lvl w:ilvl="0" w:tplc="E656305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AF52EA8"/>
    <w:multiLevelType w:val="hybridMultilevel"/>
    <w:tmpl w:val="F47E299A"/>
    <w:lvl w:ilvl="0" w:tplc="74124ED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C5D"/>
    <w:rsid w:val="00013CAB"/>
    <w:rsid w:val="001139A6"/>
    <w:rsid w:val="001E586D"/>
    <w:rsid w:val="001F3949"/>
    <w:rsid w:val="00274139"/>
    <w:rsid w:val="003B3C5D"/>
    <w:rsid w:val="004D2CB1"/>
    <w:rsid w:val="00794736"/>
    <w:rsid w:val="008268B0"/>
    <w:rsid w:val="008379CC"/>
    <w:rsid w:val="009F4C53"/>
    <w:rsid w:val="00CE6D15"/>
    <w:rsid w:val="00EB2103"/>
    <w:rsid w:val="00EE0EE1"/>
    <w:rsid w:val="00F00945"/>
    <w:rsid w:val="00F114CD"/>
    <w:rsid w:val="00F34679"/>
    <w:rsid w:val="00F50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94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E5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58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74139"/>
    <w:pPr>
      <w:ind w:left="720"/>
    </w:pPr>
  </w:style>
  <w:style w:type="character" w:styleId="Hyperlink">
    <w:name w:val="Hyperlink"/>
    <w:basedOn w:val="DefaultParagraphFont"/>
    <w:uiPriority w:val="99"/>
    <w:rsid w:val="008379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39</Words>
  <Characters>225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Taibe</dc:creator>
  <cp:keywords>www.sorubak.com</cp:keywords>
  <dc:description>www.sorubak.com</dc:description>
  <cp:lastModifiedBy>edanur</cp:lastModifiedBy>
  <cp:revision>4</cp:revision>
  <cp:lastPrinted>2013-09-29T16:40:00Z</cp:lastPrinted>
  <dcterms:created xsi:type="dcterms:W3CDTF">2013-09-29T16:41:00Z</dcterms:created>
  <dcterms:modified xsi:type="dcterms:W3CDTF">2013-09-30T19:38:00Z</dcterms:modified>
  <cp:category>www.sorubak.com</cp:category>
</cp:coreProperties>
</file>