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70" w:rsidRDefault="00D675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81pt;margin-top:-9pt;width:323.5pt;height:201pt;z-index:251658240;visibility:visible" filled="f" stroked="f" strokeweight=".5pt">
            <v:textbox>
              <w:txbxContent>
                <w:p w:rsidR="00D67570" w:rsidRDefault="00D67570">
                  <w:r w:rsidRPr="0050632A">
                    <w:rPr>
                      <w:rFonts w:ascii="Hand Garden" w:hAnsi="Hand Garden" w:cs="Hand Garden"/>
                      <w:outline/>
                      <w:color w:val="000000"/>
                      <w:sz w:val="100"/>
                      <w:szCs w:val="100"/>
                    </w:rPr>
                    <w:t xml:space="preserve"> </w:t>
                  </w:r>
                  <w:r>
                    <w:rPr>
                      <w:rFonts w:ascii="Hand Garden" w:hAnsi="Hand Garden" w:cs="Hand Garden"/>
                      <w:outline/>
                      <w:color w:val="000000"/>
                      <w:sz w:val="240"/>
                      <w:szCs w:val="240"/>
                    </w:rPr>
                    <w:t>t</w:t>
                  </w:r>
                  <w:r>
                    <w:rPr>
                      <w:rFonts w:ascii="Hand Garden" w:hAnsi="Hand Garden" w:cs="Hand Garden"/>
                      <w:outline/>
                      <w:color w:val="000000"/>
                      <w:sz w:val="60"/>
                      <w:szCs w:val="60"/>
                    </w:rPr>
                    <w:t xml:space="preserve"> </w:t>
                  </w:r>
                  <w:r>
                    <w:rPr>
                      <w:rFonts w:ascii="Hand Garden" w:hAnsi="Hand Garden" w:cs="Hand Garden"/>
                      <w:outline/>
                      <w:color w:val="000000"/>
                      <w:sz w:val="240"/>
                      <w:szCs w:val="240"/>
                    </w:rPr>
                    <w:t>T</w:t>
                  </w:r>
                </w:p>
              </w:txbxContent>
            </v:textbox>
          </v:shape>
        </w:pict>
      </w:r>
    </w:p>
    <w:p w:rsidR="00D67570" w:rsidRPr="007226AB" w:rsidRDefault="00D67570" w:rsidP="007226AB"/>
    <w:p w:rsidR="00D67570" w:rsidRDefault="00D67570" w:rsidP="00EA1411">
      <w:pPr>
        <w:ind w:hanging="851"/>
      </w:pPr>
    </w:p>
    <w:p w:rsidR="00D67570" w:rsidRDefault="00D67570" w:rsidP="00EA1411">
      <w:pPr>
        <w:ind w:hanging="851"/>
      </w:pPr>
    </w:p>
    <w:p w:rsidR="00D67570" w:rsidRDefault="00D67570" w:rsidP="00EA1411">
      <w:pPr>
        <w:ind w:hanging="851"/>
      </w:pPr>
      <w:r>
        <w:rPr>
          <w:noProof/>
          <w:lang w:eastAsia="tr-TR"/>
        </w:rPr>
        <w:pict>
          <v:shape id="Metin Kutusu 24" o:spid="_x0000_s1027" type="#_x0000_t202" style="position:absolute;margin-left:-27.5pt;margin-top:24.6pt;width:123.5pt;height:42pt;z-index:251659264;visibility:visible" filled="f" stroked="f" strokeweight=".5pt">
            <v:textbox>
              <w:txbxContent>
                <w:p w:rsidR="00D67570" w:rsidRPr="00536D5A" w:rsidRDefault="00D67570" w:rsidP="00536D5A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28" type="#_x0000_t202" style="position:absolute;margin-left:113.95pt;margin-top:24.8pt;width:115.2pt;height:42pt;z-index:251660288;visibility:visible" filled="f" stroked="f" strokeweight=".5pt">
            <v:textbox>
              <w:txbxContent>
                <w:p w:rsidR="00D67570" w:rsidRPr="00536D5A" w:rsidRDefault="00D67570" w:rsidP="00536D5A"/>
              </w:txbxContent>
            </v:textbox>
          </v:shape>
        </w:pict>
      </w:r>
    </w:p>
    <w:p w:rsidR="00D67570" w:rsidRDefault="00D67570" w:rsidP="00EA1411">
      <w:pPr>
        <w:ind w:hanging="851"/>
      </w:pPr>
    </w:p>
    <w:p w:rsidR="00D67570" w:rsidRDefault="00D67570" w:rsidP="00683702">
      <w:pPr>
        <w:rPr>
          <w:sz w:val="10"/>
          <w:szCs w:val="10"/>
        </w:rPr>
      </w:pPr>
    </w:p>
    <w:p w:rsidR="00D67570" w:rsidRDefault="00D67570" w:rsidP="00683702"/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sz w:val="72"/>
          <w:szCs w:val="72"/>
        </w:rPr>
        <w:t xml:space="preserve"> T t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sz w:val="72"/>
          <w:szCs w:val="72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 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</w:t>
      </w:r>
      <w:r w:rsidRPr="003C7D7B">
        <w:rPr>
          <w:rFonts w:ascii="Hand writing Mutlu" w:hAnsi="Hand writing Mutlu" w:cs="Hand writing Mutlu"/>
          <w:outline/>
          <w:color w:val="000000"/>
          <w:sz w:val="70"/>
          <w:szCs w:val="70"/>
        </w:rPr>
        <w:t>t</w:t>
      </w:r>
      <w:r>
        <w:rPr>
          <w:rFonts w:ascii="Hand writing Mutlu" w:hAnsi="Hand writing Mutlu" w:cs="Hand writing Mutlu"/>
          <w:outline/>
          <w:color w:val="000000"/>
          <w:sz w:val="70"/>
          <w:szCs w:val="70"/>
        </w:rPr>
        <w:t xml:space="preserve"> t t t t t t t t t t t t t t t t t</w:t>
      </w:r>
      <w:bookmarkStart w:id="0" w:name="_PictureBullets"/>
    </w:p>
    <w:p w:rsidR="00D67570" w:rsidRDefault="00D67570" w:rsidP="00164626">
      <w:pPr>
        <w:spacing w:after="0"/>
        <w:ind w:right="-426" w:hanging="851"/>
        <w:rPr>
          <w:rFonts w:ascii="Hand writing Mutlu" w:hAnsi="Hand writing Mutlu" w:cs="Hand writing Mutlu"/>
          <w:outline/>
          <w:color w:val="000000"/>
          <w:sz w:val="70"/>
          <w:szCs w:val="70"/>
        </w:rPr>
      </w:pPr>
      <w:hyperlink r:id="rId7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sz w:val="18"/>
          <w:szCs w:val="18"/>
        </w:rPr>
        <w:t xml:space="preserve"> </w:t>
      </w:r>
      <w:r w:rsidRPr="00016032">
        <w:rPr>
          <w:rFonts w:ascii="Times New Roman" w:hAnsi="Times New Roman" w:cs="Times New Roman"/>
          <w:vanish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165.75pt;visibility:visible" o:bullet="t">
            <v:imagedata r:id="rId8" o:title=""/>
          </v:shape>
        </w:pict>
      </w:r>
      <w:bookmarkEnd w:id="0"/>
    </w:p>
    <w:sectPr w:rsidR="00D67570" w:rsidSect="00F81394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570" w:rsidRDefault="00D67570" w:rsidP="00B12AF7">
      <w:pPr>
        <w:spacing w:after="0" w:line="240" w:lineRule="auto"/>
      </w:pPr>
      <w:r>
        <w:separator/>
      </w:r>
    </w:p>
  </w:endnote>
  <w:endnote w:type="continuationSeparator" w:id="1">
    <w:p w:rsidR="00D67570" w:rsidRDefault="00D67570" w:rsidP="00B1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570" w:rsidRDefault="00D67570" w:rsidP="00B12AF7">
      <w:pPr>
        <w:spacing w:after="0" w:line="240" w:lineRule="auto"/>
      </w:pPr>
      <w:r>
        <w:separator/>
      </w:r>
    </w:p>
  </w:footnote>
  <w:footnote w:type="continuationSeparator" w:id="1">
    <w:p w:rsidR="00D67570" w:rsidRDefault="00D67570" w:rsidP="00B12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4E35"/>
    <w:multiLevelType w:val="hybridMultilevel"/>
    <w:tmpl w:val="1E34F656"/>
    <w:lvl w:ilvl="0" w:tplc="01B01B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1A47C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AAEFF3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53A4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109B8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FE85A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32CCB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E28CF1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6F4041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15"/>
    <w:rsid w:val="00001073"/>
    <w:rsid w:val="00016032"/>
    <w:rsid w:val="00017488"/>
    <w:rsid w:val="00024CAF"/>
    <w:rsid w:val="00035BC2"/>
    <w:rsid w:val="00045AA2"/>
    <w:rsid w:val="00072355"/>
    <w:rsid w:val="00076D16"/>
    <w:rsid w:val="00091258"/>
    <w:rsid w:val="000A2A7D"/>
    <w:rsid w:val="000A33A1"/>
    <w:rsid w:val="000B1EFD"/>
    <w:rsid w:val="000E37E2"/>
    <w:rsid w:val="000E6860"/>
    <w:rsid w:val="000F03CC"/>
    <w:rsid w:val="000F0F6E"/>
    <w:rsid w:val="000F5162"/>
    <w:rsid w:val="000F77F7"/>
    <w:rsid w:val="001325EA"/>
    <w:rsid w:val="001355DB"/>
    <w:rsid w:val="00147359"/>
    <w:rsid w:val="00164626"/>
    <w:rsid w:val="00196A0D"/>
    <w:rsid w:val="001971A3"/>
    <w:rsid w:val="001B5F90"/>
    <w:rsid w:val="001C3E71"/>
    <w:rsid w:val="001D4EF8"/>
    <w:rsid w:val="001D79EC"/>
    <w:rsid w:val="001F2D86"/>
    <w:rsid w:val="001F3001"/>
    <w:rsid w:val="001F5200"/>
    <w:rsid w:val="00220AE4"/>
    <w:rsid w:val="0022562D"/>
    <w:rsid w:val="00236DC3"/>
    <w:rsid w:val="002A782C"/>
    <w:rsid w:val="002B2D9B"/>
    <w:rsid w:val="002B708C"/>
    <w:rsid w:val="002C17A4"/>
    <w:rsid w:val="002C34F5"/>
    <w:rsid w:val="002D3DE6"/>
    <w:rsid w:val="002D5F63"/>
    <w:rsid w:val="002E1275"/>
    <w:rsid w:val="002E3AD3"/>
    <w:rsid w:val="002F75C7"/>
    <w:rsid w:val="0030182C"/>
    <w:rsid w:val="003164B8"/>
    <w:rsid w:val="00317A92"/>
    <w:rsid w:val="00331840"/>
    <w:rsid w:val="0034686F"/>
    <w:rsid w:val="003551F8"/>
    <w:rsid w:val="00361E35"/>
    <w:rsid w:val="003828B2"/>
    <w:rsid w:val="003974AB"/>
    <w:rsid w:val="003A229F"/>
    <w:rsid w:val="003A75E9"/>
    <w:rsid w:val="003A7611"/>
    <w:rsid w:val="003B3360"/>
    <w:rsid w:val="003B7BF8"/>
    <w:rsid w:val="003C282A"/>
    <w:rsid w:val="003C7D7B"/>
    <w:rsid w:val="003E08C9"/>
    <w:rsid w:val="003F2007"/>
    <w:rsid w:val="00406F67"/>
    <w:rsid w:val="0044030C"/>
    <w:rsid w:val="00456D92"/>
    <w:rsid w:val="00461980"/>
    <w:rsid w:val="0046375D"/>
    <w:rsid w:val="00471D81"/>
    <w:rsid w:val="00476CAD"/>
    <w:rsid w:val="00477497"/>
    <w:rsid w:val="00491089"/>
    <w:rsid w:val="004A2B8D"/>
    <w:rsid w:val="004B0478"/>
    <w:rsid w:val="004B090A"/>
    <w:rsid w:val="004B32E9"/>
    <w:rsid w:val="004D12C8"/>
    <w:rsid w:val="004E003A"/>
    <w:rsid w:val="004E2D80"/>
    <w:rsid w:val="004F2C55"/>
    <w:rsid w:val="0050632A"/>
    <w:rsid w:val="00530FD4"/>
    <w:rsid w:val="00536D5A"/>
    <w:rsid w:val="00553AFE"/>
    <w:rsid w:val="00555151"/>
    <w:rsid w:val="00560F4E"/>
    <w:rsid w:val="005661F5"/>
    <w:rsid w:val="00585A5B"/>
    <w:rsid w:val="00585F6E"/>
    <w:rsid w:val="00593F4A"/>
    <w:rsid w:val="005A1F70"/>
    <w:rsid w:val="005B6B7D"/>
    <w:rsid w:val="005B6FA1"/>
    <w:rsid w:val="005D06C9"/>
    <w:rsid w:val="005D0EDD"/>
    <w:rsid w:val="005F59AC"/>
    <w:rsid w:val="005F7100"/>
    <w:rsid w:val="005F71B9"/>
    <w:rsid w:val="006016E1"/>
    <w:rsid w:val="006107AA"/>
    <w:rsid w:val="00614FC8"/>
    <w:rsid w:val="00627AF1"/>
    <w:rsid w:val="00630857"/>
    <w:rsid w:val="00645344"/>
    <w:rsid w:val="00651161"/>
    <w:rsid w:val="00652278"/>
    <w:rsid w:val="0065737F"/>
    <w:rsid w:val="00683702"/>
    <w:rsid w:val="006A5B9F"/>
    <w:rsid w:val="006B3A7F"/>
    <w:rsid w:val="006D0B7B"/>
    <w:rsid w:val="006E7BE1"/>
    <w:rsid w:val="006F4D19"/>
    <w:rsid w:val="007072BB"/>
    <w:rsid w:val="00721C52"/>
    <w:rsid w:val="007226AB"/>
    <w:rsid w:val="0072651C"/>
    <w:rsid w:val="00740FB0"/>
    <w:rsid w:val="007422DE"/>
    <w:rsid w:val="007500C7"/>
    <w:rsid w:val="0076591B"/>
    <w:rsid w:val="00766462"/>
    <w:rsid w:val="00774D7E"/>
    <w:rsid w:val="007B6878"/>
    <w:rsid w:val="007C0B52"/>
    <w:rsid w:val="007C683C"/>
    <w:rsid w:val="0081318E"/>
    <w:rsid w:val="00814B42"/>
    <w:rsid w:val="00816C9D"/>
    <w:rsid w:val="00817359"/>
    <w:rsid w:val="0083021C"/>
    <w:rsid w:val="00831A6D"/>
    <w:rsid w:val="00846F2E"/>
    <w:rsid w:val="008712FB"/>
    <w:rsid w:val="00876CA7"/>
    <w:rsid w:val="00877CE4"/>
    <w:rsid w:val="008A14B4"/>
    <w:rsid w:val="008A70CB"/>
    <w:rsid w:val="008C7FFB"/>
    <w:rsid w:val="008E16F0"/>
    <w:rsid w:val="008F1087"/>
    <w:rsid w:val="008F249F"/>
    <w:rsid w:val="008F2695"/>
    <w:rsid w:val="008F568F"/>
    <w:rsid w:val="00913315"/>
    <w:rsid w:val="00916493"/>
    <w:rsid w:val="0095086B"/>
    <w:rsid w:val="00966F96"/>
    <w:rsid w:val="00970EDB"/>
    <w:rsid w:val="00972B2F"/>
    <w:rsid w:val="009837F0"/>
    <w:rsid w:val="00992DB2"/>
    <w:rsid w:val="0099360B"/>
    <w:rsid w:val="00994350"/>
    <w:rsid w:val="009F5D70"/>
    <w:rsid w:val="00A1788E"/>
    <w:rsid w:val="00A24524"/>
    <w:rsid w:val="00A415CB"/>
    <w:rsid w:val="00A4253C"/>
    <w:rsid w:val="00A4319C"/>
    <w:rsid w:val="00A43C22"/>
    <w:rsid w:val="00A440CD"/>
    <w:rsid w:val="00A73AB9"/>
    <w:rsid w:val="00A746BF"/>
    <w:rsid w:val="00A94304"/>
    <w:rsid w:val="00A97F85"/>
    <w:rsid w:val="00AB0B59"/>
    <w:rsid w:val="00AB3EBD"/>
    <w:rsid w:val="00AB5AC3"/>
    <w:rsid w:val="00AF05E7"/>
    <w:rsid w:val="00AF5834"/>
    <w:rsid w:val="00B01F11"/>
    <w:rsid w:val="00B12AF7"/>
    <w:rsid w:val="00B412CE"/>
    <w:rsid w:val="00B500F7"/>
    <w:rsid w:val="00B509FB"/>
    <w:rsid w:val="00B67406"/>
    <w:rsid w:val="00B94E2F"/>
    <w:rsid w:val="00BA3FD1"/>
    <w:rsid w:val="00BA4ECA"/>
    <w:rsid w:val="00BB711F"/>
    <w:rsid w:val="00BC0D67"/>
    <w:rsid w:val="00BC3498"/>
    <w:rsid w:val="00BD6765"/>
    <w:rsid w:val="00BE34B5"/>
    <w:rsid w:val="00BF3787"/>
    <w:rsid w:val="00BF48FA"/>
    <w:rsid w:val="00C00863"/>
    <w:rsid w:val="00C10ACD"/>
    <w:rsid w:val="00C2618A"/>
    <w:rsid w:val="00C36DCD"/>
    <w:rsid w:val="00C50197"/>
    <w:rsid w:val="00C560F5"/>
    <w:rsid w:val="00C62487"/>
    <w:rsid w:val="00C739B9"/>
    <w:rsid w:val="00CA3E85"/>
    <w:rsid w:val="00CB2B3C"/>
    <w:rsid w:val="00CC764C"/>
    <w:rsid w:val="00CD4BD1"/>
    <w:rsid w:val="00D67570"/>
    <w:rsid w:val="00D84146"/>
    <w:rsid w:val="00D86CDC"/>
    <w:rsid w:val="00DA141A"/>
    <w:rsid w:val="00DA2EC9"/>
    <w:rsid w:val="00DA6940"/>
    <w:rsid w:val="00DA6CCA"/>
    <w:rsid w:val="00DA76F6"/>
    <w:rsid w:val="00DB1991"/>
    <w:rsid w:val="00DE40BB"/>
    <w:rsid w:val="00DE4E4F"/>
    <w:rsid w:val="00E1624A"/>
    <w:rsid w:val="00E2613A"/>
    <w:rsid w:val="00E444DD"/>
    <w:rsid w:val="00E45934"/>
    <w:rsid w:val="00E470FD"/>
    <w:rsid w:val="00E47B43"/>
    <w:rsid w:val="00E52836"/>
    <w:rsid w:val="00E7478C"/>
    <w:rsid w:val="00E75481"/>
    <w:rsid w:val="00E802DB"/>
    <w:rsid w:val="00EA1411"/>
    <w:rsid w:val="00EC5227"/>
    <w:rsid w:val="00ED2A98"/>
    <w:rsid w:val="00ED409A"/>
    <w:rsid w:val="00EE224D"/>
    <w:rsid w:val="00EF70D0"/>
    <w:rsid w:val="00F0119D"/>
    <w:rsid w:val="00F1011C"/>
    <w:rsid w:val="00F103DC"/>
    <w:rsid w:val="00F12CA3"/>
    <w:rsid w:val="00F14908"/>
    <w:rsid w:val="00F21A3A"/>
    <w:rsid w:val="00F3254C"/>
    <w:rsid w:val="00F71DD5"/>
    <w:rsid w:val="00F763DC"/>
    <w:rsid w:val="00F81394"/>
    <w:rsid w:val="00F931A3"/>
    <w:rsid w:val="00FC5F3F"/>
    <w:rsid w:val="00FD059A"/>
    <w:rsid w:val="00FE6E1A"/>
    <w:rsid w:val="00FF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7DC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5283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52836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13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3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1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12AF7"/>
  </w:style>
  <w:style w:type="paragraph" w:styleId="Footer">
    <w:name w:val="footer"/>
    <w:basedOn w:val="Normal"/>
    <w:link w:val="FooterChar"/>
    <w:uiPriority w:val="99"/>
    <w:rsid w:val="00B1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12AF7"/>
  </w:style>
  <w:style w:type="paragraph" w:styleId="ListParagraph">
    <w:name w:val="List Paragraph"/>
    <w:basedOn w:val="Normal"/>
    <w:uiPriority w:val="99"/>
    <w:qFormat/>
    <w:rsid w:val="00B412CE"/>
    <w:pPr>
      <w:ind w:left="720"/>
    </w:pPr>
  </w:style>
  <w:style w:type="paragraph" w:styleId="Title">
    <w:name w:val="Title"/>
    <w:basedOn w:val="Normal"/>
    <w:next w:val="Normal"/>
    <w:link w:val="TitleChar"/>
    <w:uiPriority w:val="99"/>
    <w:qFormat/>
    <w:rsid w:val="00E5283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52836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rsid w:val="001F300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54</Words>
  <Characters>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Arda&amp;Muge</dc:creator>
  <cp:keywords>www.sorubak.com</cp:keywords>
  <dc:description>www.sorubak.com</dc:description>
  <cp:lastModifiedBy>edanur</cp:lastModifiedBy>
  <cp:revision>3</cp:revision>
  <cp:lastPrinted>2012-11-25T21:23:00Z</cp:lastPrinted>
  <dcterms:created xsi:type="dcterms:W3CDTF">2013-11-06T14:08:00Z</dcterms:created>
  <dcterms:modified xsi:type="dcterms:W3CDTF">2013-11-12T19:58:00Z</dcterms:modified>
  <cp:category>www.sorubak.com</cp:category>
</cp:coreProperties>
</file>