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841" w:rsidRDefault="003C6841" w:rsidP="005B21DE">
      <w:pPr>
        <w:pStyle w:val="NoSpacing"/>
        <w:jc w:val="center"/>
      </w:pPr>
      <w:r>
        <w:t>Örnekteki gibi yapalım</w:t>
      </w:r>
    </w:p>
    <w:p w:rsidR="003C6841" w:rsidRPr="00D7443B" w:rsidRDefault="003C6841" w:rsidP="005B21DE">
      <w:pPr>
        <w:pStyle w:val="NoSpacing"/>
        <w:jc w:val="center"/>
        <w:rPr>
          <w:sz w:val="12"/>
          <w:szCs w:val="12"/>
        </w:rPr>
      </w:pPr>
      <w:bookmarkStart w:id="0" w:name="_GoBack"/>
      <w:bookmarkEnd w:id="0"/>
    </w:p>
    <w:p w:rsidR="003C6841" w:rsidRDefault="003C6841" w:rsidP="005B21DE">
      <w:pPr>
        <w:pStyle w:val="NoSpacing"/>
        <w:jc w:val="center"/>
      </w:pPr>
      <w:r w:rsidRPr="009B6D07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58pt;height:74.25pt;visibility:visible">
            <v:imagedata r:id="rId4" o:title=""/>
          </v:shape>
        </w:pict>
      </w:r>
    </w:p>
    <w:p w:rsidR="003C6841" w:rsidRDefault="003C6841" w:rsidP="005B21DE">
      <w:pPr>
        <w:pStyle w:val="NoSpacing"/>
        <w:jc w:val="center"/>
      </w:pPr>
    </w:p>
    <w:p w:rsidR="003C6841" w:rsidRDefault="003C6841" w:rsidP="005B21DE">
      <w:pPr>
        <w:pStyle w:val="NoSpacing"/>
        <w:jc w:val="center"/>
      </w:pPr>
      <w:r w:rsidRPr="009B6D07">
        <w:rPr>
          <w:noProof/>
          <w:lang w:eastAsia="tr-TR"/>
        </w:rPr>
        <w:pict>
          <v:shape id="Resim 2" o:spid="_x0000_i1026" type="#_x0000_t75" style="width:558pt;height:74.25pt;visibility:visible">
            <v:imagedata r:id="rId4" o:title=""/>
          </v:shape>
        </w:pict>
      </w:r>
    </w:p>
    <w:p w:rsidR="003C6841" w:rsidRDefault="003C6841" w:rsidP="005B21DE">
      <w:pPr>
        <w:pStyle w:val="NoSpacing"/>
        <w:jc w:val="center"/>
      </w:pPr>
    </w:p>
    <w:p w:rsidR="003C6841" w:rsidRDefault="003C6841" w:rsidP="005B21DE">
      <w:pPr>
        <w:pStyle w:val="NoSpacing"/>
        <w:jc w:val="center"/>
      </w:pPr>
      <w:r w:rsidRPr="009B6D07">
        <w:rPr>
          <w:noProof/>
          <w:lang w:eastAsia="tr-TR"/>
        </w:rPr>
        <w:pict>
          <v:shape id="Resim 11" o:spid="_x0000_i1027" type="#_x0000_t75" style="width:558pt;height:74.25pt;visibility:visible">
            <v:imagedata r:id="rId4" o:title=""/>
          </v:shape>
        </w:pict>
      </w:r>
    </w:p>
    <w:p w:rsidR="003C6841" w:rsidRDefault="003C6841" w:rsidP="005B21DE">
      <w:pPr>
        <w:pStyle w:val="NoSpacing"/>
        <w:jc w:val="center"/>
      </w:pPr>
    </w:p>
    <w:p w:rsidR="003C6841" w:rsidRDefault="003C6841" w:rsidP="005B21DE">
      <w:pPr>
        <w:pStyle w:val="NoSpacing"/>
        <w:jc w:val="center"/>
      </w:pPr>
      <w:r w:rsidRPr="009B6D07">
        <w:rPr>
          <w:noProof/>
          <w:lang w:eastAsia="tr-TR"/>
        </w:rPr>
        <w:pict>
          <v:shape id="Resim 12" o:spid="_x0000_i1028" type="#_x0000_t75" style="width:558pt;height:74.25pt;visibility:visible">
            <v:imagedata r:id="rId4" o:title=""/>
          </v:shape>
        </w:pict>
      </w:r>
    </w:p>
    <w:p w:rsidR="003C6841" w:rsidRDefault="003C6841" w:rsidP="005B21DE">
      <w:pPr>
        <w:pStyle w:val="NoSpacing"/>
        <w:jc w:val="center"/>
      </w:pPr>
    </w:p>
    <w:p w:rsidR="003C6841" w:rsidRDefault="003C6841" w:rsidP="005B21DE">
      <w:pPr>
        <w:pStyle w:val="NoSpacing"/>
        <w:jc w:val="center"/>
      </w:pPr>
      <w:r w:rsidRPr="009B6D07">
        <w:rPr>
          <w:noProof/>
          <w:lang w:eastAsia="tr-TR"/>
        </w:rPr>
        <w:pict>
          <v:shape id="Resim 13" o:spid="_x0000_i1029" type="#_x0000_t75" style="width:558pt;height:74.25pt;visibility:visible">
            <v:imagedata r:id="rId4" o:title=""/>
          </v:shape>
        </w:pict>
      </w:r>
    </w:p>
    <w:p w:rsidR="003C6841" w:rsidRDefault="003C6841" w:rsidP="005B21DE">
      <w:pPr>
        <w:pStyle w:val="NoSpacing"/>
        <w:jc w:val="center"/>
      </w:pPr>
    </w:p>
    <w:p w:rsidR="003C6841" w:rsidRDefault="003C6841" w:rsidP="005B21DE">
      <w:pPr>
        <w:pStyle w:val="NoSpacing"/>
        <w:jc w:val="center"/>
      </w:pPr>
      <w:r w:rsidRPr="009B6D07">
        <w:rPr>
          <w:noProof/>
          <w:lang w:eastAsia="tr-TR"/>
        </w:rPr>
        <w:pict>
          <v:shape id="Resim 14" o:spid="_x0000_i1030" type="#_x0000_t75" style="width:558pt;height:74.25pt;visibility:visible">
            <v:imagedata r:id="rId4" o:title=""/>
          </v:shape>
        </w:pict>
      </w:r>
    </w:p>
    <w:p w:rsidR="003C6841" w:rsidRDefault="003C6841" w:rsidP="005B21DE">
      <w:pPr>
        <w:pStyle w:val="NoSpacing"/>
        <w:jc w:val="center"/>
      </w:pPr>
      <w:r w:rsidRPr="009B6D07">
        <w:rPr>
          <w:noProof/>
          <w:lang w:eastAsia="tr-TR"/>
        </w:rPr>
        <w:pict>
          <v:shape id="Resim 15" o:spid="_x0000_i1031" type="#_x0000_t75" style="width:558pt;height:74.25pt;visibility:visible">
            <v:imagedata r:id="rId4" o:title=""/>
          </v:shape>
        </w:pict>
      </w:r>
    </w:p>
    <w:p w:rsidR="003C6841" w:rsidRDefault="003C6841" w:rsidP="005B21DE">
      <w:pPr>
        <w:pStyle w:val="NoSpacing"/>
        <w:jc w:val="center"/>
      </w:pPr>
    </w:p>
    <w:p w:rsidR="003C6841" w:rsidRDefault="003C6841" w:rsidP="005B21DE">
      <w:pPr>
        <w:pStyle w:val="NoSpacing"/>
        <w:jc w:val="center"/>
      </w:pPr>
      <w:r w:rsidRPr="009B6D07">
        <w:rPr>
          <w:noProof/>
          <w:lang w:eastAsia="tr-TR"/>
        </w:rPr>
        <w:pict>
          <v:shape id="Resim 16" o:spid="_x0000_i1032" type="#_x0000_t75" style="width:558pt;height:74.25pt;visibility:visible">
            <v:imagedata r:id="rId4" o:title=""/>
          </v:shape>
        </w:pict>
      </w:r>
    </w:p>
    <w:p w:rsidR="003C6841" w:rsidRDefault="003C6841" w:rsidP="005B21DE">
      <w:pPr>
        <w:pStyle w:val="NoSpacing"/>
        <w:jc w:val="center"/>
      </w:pPr>
    </w:p>
    <w:p w:rsidR="003C6841" w:rsidRPr="005B21DE" w:rsidRDefault="003C6841" w:rsidP="005B21DE">
      <w:pPr>
        <w:pStyle w:val="NoSpacing"/>
        <w:jc w:val="center"/>
        <w:rPr>
          <w:sz w:val="12"/>
          <w:szCs w:val="12"/>
        </w:rPr>
      </w:pPr>
      <w:r w:rsidRPr="009B6D07">
        <w:rPr>
          <w:noProof/>
          <w:lang w:eastAsia="tr-TR"/>
        </w:rPr>
        <w:pict>
          <v:shape id="Resim 17" o:spid="_x0000_i1033" type="#_x0000_t75" style="width:558pt;height:74.25pt;visibility:visible">
            <v:imagedata r:id="rId4" o:title=""/>
          </v:shape>
        </w:pict>
      </w:r>
    </w:p>
    <w:p w:rsidR="003C6841" w:rsidRDefault="003C6841" w:rsidP="005B21DE">
      <w:pPr>
        <w:pStyle w:val="NoSpacing"/>
        <w:jc w:val="center"/>
      </w:pPr>
      <w:hyperlink r:id="rId5" w:history="1">
        <w:r>
          <w:rPr>
            <w:rStyle w:val="Hyperlink"/>
          </w:rPr>
          <w:t>www.sorubak.com</w:t>
        </w:r>
      </w:hyperlink>
    </w:p>
    <w:sectPr w:rsidR="003C6841" w:rsidSect="00D7443B">
      <w:pgSz w:w="11906" w:h="16838"/>
      <w:pgMar w:top="426" w:right="424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21DE"/>
    <w:rsid w:val="0000253A"/>
    <w:rsid w:val="000035AF"/>
    <w:rsid w:val="000076DA"/>
    <w:rsid w:val="00031DD4"/>
    <w:rsid w:val="0003584A"/>
    <w:rsid w:val="000400B2"/>
    <w:rsid w:val="00050AFC"/>
    <w:rsid w:val="00056C53"/>
    <w:rsid w:val="00063672"/>
    <w:rsid w:val="000713E3"/>
    <w:rsid w:val="00080478"/>
    <w:rsid w:val="00083D7D"/>
    <w:rsid w:val="000918DA"/>
    <w:rsid w:val="00096AF2"/>
    <w:rsid w:val="000970F1"/>
    <w:rsid w:val="000A6561"/>
    <w:rsid w:val="000B0501"/>
    <w:rsid w:val="000B2F91"/>
    <w:rsid w:val="000B3FDD"/>
    <w:rsid w:val="000D2E8E"/>
    <w:rsid w:val="000F5995"/>
    <w:rsid w:val="0010164C"/>
    <w:rsid w:val="001056B6"/>
    <w:rsid w:val="0012006F"/>
    <w:rsid w:val="00122EAD"/>
    <w:rsid w:val="00123C8F"/>
    <w:rsid w:val="001262C7"/>
    <w:rsid w:val="001362DD"/>
    <w:rsid w:val="00162AEE"/>
    <w:rsid w:val="00163429"/>
    <w:rsid w:val="00181484"/>
    <w:rsid w:val="00192CAB"/>
    <w:rsid w:val="001A22B9"/>
    <w:rsid w:val="001A71FB"/>
    <w:rsid w:val="001B10F2"/>
    <w:rsid w:val="001B7E69"/>
    <w:rsid w:val="001C4C5E"/>
    <w:rsid w:val="001D0B73"/>
    <w:rsid w:val="001D6A91"/>
    <w:rsid w:val="001E120B"/>
    <w:rsid w:val="001E5365"/>
    <w:rsid w:val="001E7A77"/>
    <w:rsid w:val="001F5555"/>
    <w:rsid w:val="00201EA0"/>
    <w:rsid w:val="002020EA"/>
    <w:rsid w:val="00212B97"/>
    <w:rsid w:val="00213F81"/>
    <w:rsid w:val="00214AD0"/>
    <w:rsid w:val="00215FD7"/>
    <w:rsid w:val="00225CA0"/>
    <w:rsid w:val="00235882"/>
    <w:rsid w:val="0026234E"/>
    <w:rsid w:val="002636DB"/>
    <w:rsid w:val="002637E9"/>
    <w:rsid w:val="00267F68"/>
    <w:rsid w:val="00270124"/>
    <w:rsid w:val="002765B5"/>
    <w:rsid w:val="002822BD"/>
    <w:rsid w:val="00292C17"/>
    <w:rsid w:val="00293DCB"/>
    <w:rsid w:val="002A79C4"/>
    <w:rsid w:val="002B487E"/>
    <w:rsid w:val="002D6730"/>
    <w:rsid w:val="002F0BA6"/>
    <w:rsid w:val="00302872"/>
    <w:rsid w:val="003152C6"/>
    <w:rsid w:val="00326756"/>
    <w:rsid w:val="00344B5A"/>
    <w:rsid w:val="00352D67"/>
    <w:rsid w:val="00371EFE"/>
    <w:rsid w:val="00385634"/>
    <w:rsid w:val="00393960"/>
    <w:rsid w:val="003A6A7B"/>
    <w:rsid w:val="003C6841"/>
    <w:rsid w:val="003C7999"/>
    <w:rsid w:val="003D4138"/>
    <w:rsid w:val="003D75D0"/>
    <w:rsid w:val="003E3CA5"/>
    <w:rsid w:val="003E4104"/>
    <w:rsid w:val="003E4936"/>
    <w:rsid w:val="003F5AB6"/>
    <w:rsid w:val="00465A21"/>
    <w:rsid w:val="00466A2C"/>
    <w:rsid w:val="00485C9E"/>
    <w:rsid w:val="004B2EE2"/>
    <w:rsid w:val="004D1291"/>
    <w:rsid w:val="004E2C3B"/>
    <w:rsid w:val="00520F42"/>
    <w:rsid w:val="00551E09"/>
    <w:rsid w:val="005668AA"/>
    <w:rsid w:val="00572E1E"/>
    <w:rsid w:val="00577EF9"/>
    <w:rsid w:val="005861D4"/>
    <w:rsid w:val="005957BC"/>
    <w:rsid w:val="00597A27"/>
    <w:rsid w:val="005B21DE"/>
    <w:rsid w:val="005B4084"/>
    <w:rsid w:val="005B5F4A"/>
    <w:rsid w:val="005E03C4"/>
    <w:rsid w:val="005E2884"/>
    <w:rsid w:val="005F06E9"/>
    <w:rsid w:val="005F1919"/>
    <w:rsid w:val="0060137A"/>
    <w:rsid w:val="00607103"/>
    <w:rsid w:val="006144A9"/>
    <w:rsid w:val="006216D0"/>
    <w:rsid w:val="00621920"/>
    <w:rsid w:val="00640CC0"/>
    <w:rsid w:val="00647385"/>
    <w:rsid w:val="00652188"/>
    <w:rsid w:val="00661281"/>
    <w:rsid w:val="00663421"/>
    <w:rsid w:val="006635DE"/>
    <w:rsid w:val="006636A0"/>
    <w:rsid w:val="006728C6"/>
    <w:rsid w:val="00686E8E"/>
    <w:rsid w:val="006904E6"/>
    <w:rsid w:val="006A5D41"/>
    <w:rsid w:val="006B5583"/>
    <w:rsid w:val="006B57C7"/>
    <w:rsid w:val="006B6391"/>
    <w:rsid w:val="006C0070"/>
    <w:rsid w:val="006E0C8B"/>
    <w:rsid w:val="006E683B"/>
    <w:rsid w:val="007143B5"/>
    <w:rsid w:val="0073010F"/>
    <w:rsid w:val="007340D3"/>
    <w:rsid w:val="00753BC1"/>
    <w:rsid w:val="0076421A"/>
    <w:rsid w:val="0076469C"/>
    <w:rsid w:val="00766024"/>
    <w:rsid w:val="00777918"/>
    <w:rsid w:val="007935C9"/>
    <w:rsid w:val="007B314F"/>
    <w:rsid w:val="007B483F"/>
    <w:rsid w:val="007C0169"/>
    <w:rsid w:val="007C6496"/>
    <w:rsid w:val="007D2522"/>
    <w:rsid w:val="0080409E"/>
    <w:rsid w:val="00817D9A"/>
    <w:rsid w:val="008237FA"/>
    <w:rsid w:val="008526FB"/>
    <w:rsid w:val="008529CB"/>
    <w:rsid w:val="008565D2"/>
    <w:rsid w:val="00856CF8"/>
    <w:rsid w:val="0087206C"/>
    <w:rsid w:val="00872534"/>
    <w:rsid w:val="00877C70"/>
    <w:rsid w:val="00890F22"/>
    <w:rsid w:val="00892BD7"/>
    <w:rsid w:val="00896459"/>
    <w:rsid w:val="008A2A85"/>
    <w:rsid w:val="008B3774"/>
    <w:rsid w:val="008D5831"/>
    <w:rsid w:val="008F275C"/>
    <w:rsid w:val="00910355"/>
    <w:rsid w:val="00911B3F"/>
    <w:rsid w:val="009214F2"/>
    <w:rsid w:val="009269F3"/>
    <w:rsid w:val="00945BAD"/>
    <w:rsid w:val="00954759"/>
    <w:rsid w:val="00954F6E"/>
    <w:rsid w:val="009751EB"/>
    <w:rsid w:val="00976346"/>
    <w:rsid w:val="00977459"/>
    <w:rsid w:val="00981416"/>
    <w:rsid w:val="00984B98"/>
    <w:rsid w:val="00995031"/>
    <w:rsid w:val="00996019"/>
    <w:rsid w:val="009A3087"/>
    <w:rsid w:val="009B6D07"/>
    <w:rsid w:val="009C4689"/>
    <w:rsid w:val="009E00FA"/>
    <w:rsid w:val="009E3DED"/>
    <w:rsid w:val="00A01BF2"/>
    <w:rsid w:val="00A36B3E"/>
    <w:rsid w:val="00A47933"/>
    <w:rsid w:val="00A71F21"/>
    <w:rsid w:val="00A82325"/>
    <w:rsid w:val="00A95C66"/>
    <w:rsid w:val="00AA0B18"/>
    <w:rsid w:val="00AA1477"/>
    <w:rsid w:val="00AD377A"/>
    <w:rsid w:val="00AE2166"/>
    <w:rsid w:val="00AE3EA8"/>
    <w:rsid w:val="00AE63A3"/>
    <w:rsid w:val="00AE7E0D"/>
    <w:rsid w:val="00B10E1C"/>
    <w:rsid w:val="00B114CC"/>
    <w:rsid w:val="00B13107"/>
    <w:rsid w:val="00B14BAF"/>
    <w:rsid w:val="00B25AB3"/>
    <w:rsid w:val="00B268D8"/>
    <w:rsid w:val="00B32BE8"/>
    <w:rsid w:val="00B56356"/>
    <w:rsid w:val="00B606E7"/>
    <w:rsid w:val="00B65A9C"/>
    <w:rsid w:val="00B66285"/>
    <w:rsid w:val="00B66881"/>
    <w:rsid w:val="00B673EB"/>
    <w:rsid w:val="00B72E7B"/>
    <w:rsid w:val="00B757BB"/>
    <w:rsid w:val="00B92D58"/>
    <w:rsid w:val="00B94773"/>
    <w:rsid w:val="00BC7E7A"/>
    <w:rsid w:val="00BD26C8"/>
    <w:rsid w:val="00BF686A"/>
    <w:rsid w:val="00C33FA3"/>
    <w:rsid w:val="00C46C90"/>
    <w:rsid w:val="00C519F3"/>
    <w:rsid w:val="00C60A42"/>
    <w:rsid w:val="00C639A8"/>
    <w:rsid w:val="00C6539F"/>
    <w:rsid w:val="00C931B4"/>
    <w:rsid w:val="00CA5727"/>
    <w:rsid w:val="00CB56AC"/>
    <w:rsid w:val="00CB5ADA"/>
    <w:rsid w:val="00CC0514"/>
    <w:rsid w:val="00CC6165"/>
    <w:rsid w:val="00CE08C0"/>
    <w:rsid w:val="00CE36BB"/>
    <w:rsid w:val="00CE4695"/>
    <w:rsid w:val="00D15A65"/>
    <w:rsid w:val="00D33D35"/>
    <w:rsid w:val="00D34496"/>
    <w:rsid w:val="00D35996"/>
    <w:rsid w:val="00D55078"/>
    <w:rsid w:val="00D55A98"/>
    <w:rsid w:val="00D7008E"/>
    <w:rsid w:val="00D7443B"/>
    <w:rsid w:val="00D7726C"/>
    <w:rsid w:val="00D84B2E"/>
    <w:rsid w:val="00D96438"/>
    <w:rsid w:val="00D97952"/>
    <w:rsid w:val="00DA0D1C"/>
    <w:rsid w:val="00DC4831"/>
    <w:rsid w:val="00DE6FD9"/>
    <w:rsid w:val="00DF66D8"/>
    <w:rsid w:val="00E422EE"/>
    <w:rsid w:val="00E43DDC"/>
    <w:rsid w:val="00E44434"/>
    <w:rsid w:val="00E474F6"/>
    <w:rsid w:val="00E54F82"/>
    <w:rsid w:val="00E64C85"/>
    <w:rsid w:val="00E655F6"/>
    <w:rsid w:val="00EA2501"/>
    <w:rsid w:val="00EA49DF"/>
    <w:rsid w:val="00EB683C"/>
    <w:rsid w:val="00EC20B4"/>
    <w:rsid w:val="00ED08D7"/>
    <w:rsid w:val="00EE1588"/>
    <w:rsid w:val="00EE1D08"/>
    <w:rsid w:val="00F01D0E"/>
    <w:rsid w:val="00F04380"/>
    <w:rsid w:val="00F07A16"/>
    <w:rsid w:val="00F07F3E"/>
    <w:rsid w:val="00F358DE"/>
    <w:rsid w:val="00F43CEF"/>
    <w:rsid w:val="00F5391B"/>
    <w:rsid w:val="00F77325"/>
    <w:rsid w:val="00F77497"/>
    <w:rsid w:val="00F77B9A"/>
    <w:rsid w:val="00F93C9A"/>
    <w:rsid w:val="00FB227B"/>
    <w:rsid w:val="00FB46E4"/>
    <w:rsid w:val="00FC4243"/>
    <w:rsid w:val="00FD073D"/>
    <w:rsid w:val="00FD2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5D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B21DE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5B2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21D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F7732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15</Words>
  <Characters>90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i.nalbant</dc:creator>
  <cp:keywords>www.sorubak.com</cp:keywords>
  <dc:description>www.sorubak.com</dc:description>
  <cp:lastModifiedBy>edanur</cp:lastModifiedBy>
  <cp:revision>4</cp:revision>
  <dcterms:created xsi:type="dcterms:W3CDTF">2012-11-08T07:57:00Z</dcterms:created>
  <dcterms:modified xsi:type="dcterms:W3CDTF">2013-09-30T19:39:00Z</dcterms:modified>
  <cp:category>www.sorubak.com</cp:category>
</cp:coreProperties>
</file>