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style="position:absolute;margin-left:265.75pt;margin-top:-27.15pt;width:231.6pt;height:149.4pt;z-index:251680256;visibility:visible">
            <v:imagedata r:id="rId4" o:title=""/>
          </v:shape>
        </w:pict>
      </w:r>
      <w:r w:rsidRPr="001C3996">
        <w:rPr>
          <w:rFonts w:ascii="Hand writing Mutlu" w:hAnsi="Hand writing Mutlu" w:cs="Hand writing Mutlu"/>
        </w:rPr>
        <w:t xml:space="preserve">                                                           </w:t>
      </w:r>
      <w:r w:rsidRPr="001C3996">
        <w:rPr>
          <w:rFonts w:ascii="Hand writing Mutlu" w:hAnsi="Hand writing Mutlu" w:cs="Hand writing Mutlu"/>
          <w:sz w:val="52"/>
          <w:szCs w:val="52"/>
        </w:rPr>
        <w:t>A       a</w:t>
      </w:r>
    </w:p>
    <w:p w:rsidR="00F37427" w:rsidRPr="001C3996" w:rsidRDefault="00F37427">
      <w:pPr>
        <w:rPr>
          <w:rFonts w:ascii="Hand writing Mutlu" w:hAnsi="Hand writing Mutlu" w:cs="Hand writing Mutlu"/>
          <w:sz w:val="48"/>
          <w:szCs w:val="48"/>
        </w:rPr>
      </w:pPr>
      <w:r w:rsidRPr="001C3996">
        <w:rPr>
          <w:rFonts w:ascii="Hand writing Mutlu" w:hAnsi="Hand writing Mutlu" w:cs="Hand writing Mutlu"/>
          <w:sz w:val="48"/>
          <w:szCs w:val="48"/>
        </w:rPr>
        <w:t xml:space="preserve">     a sesini yazalım.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27" type="#_x0000_t75" alt="https://encrypted-tbn1.gstatic.com/images?q=tbn:ANd9GcQLYMgQkON2nc4QuoEESNGJy-yUBOl2I5O3hQ1hnQkOJX2C28dM" style="position:absolute;margin-left:-35.75pt;margin-top:2.3pt;width:42.8pt;height:40.2pt;z-index:251664896;visibility:visible">
            <v:imagedata r:id="rId5" r:href="rId6"/>
          </v:shape>
        </w:pict>
      </w:r>
      <w:r>
        <w:rPr>
          <w:noProof/>
          <w:lang w:eastAsia="tr-TR"/>
        </w:rPr>
        <w:pict>
          <v:shape id="_x0000_s1028" type="#_x0000_t75" alt="https://encrypted-tbn1.gstatic.com/images?q=tbn:ANd9GcQLYMgQkON2nc4QuoEESNGJy-yUBOl2I5O3hQ1hnQkOJX2C28dM" style="position:absolute;margin-left:-35.75pt;margin-top:54.5pt;width:42.8pt;height:40.2pt;z-index:251665920;visibility:visible">
            <v:imagedata r:id="rId5" r:href="rId7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  a   a   a   a   a   a   a   a  a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29" type="#_x0000_t75" alt="https://encrypted-tbn1.gstatic.com/images?q=tbn:ANd9GcQLYMgQkON2nc4QuoEESNGJy-yUBOl2I5O3hQ1hnQkOJX2C28dM" style="position:absolute;margin-left:-39.95pt;margin-top:54.8pt;width:42.8pt;height:40.2pt;z-index:251666944;visibility:visible">
            <v:imagedata r:id="rId5" r:href="rId8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 a  a  a  a  a  a  a  a  a   a  a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0" type="#_x0000_t75" alt="https://encrypted-tbn1.gstatic.com/images?q=tbn:ANd9GcQLYMgQkON2nc4QuoEESNGJy-yUBOl2I5O3hQ1hnQkOJX2C28dM" style="position:absolute;margin-left:-35.75pt;margin-top:53.35pt;width:42.8pt;height:40.2pt;z-index:251667968;visibility:visible">
            <v:imagedata r:id="rId5" r:href="rId9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 a  a  a  a                          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 w:rsidRPr="001C3996">
        <w:rPr>
          <w:rFonts w:ascii="Hand writing Mutlu" w:hAnsi="Hand writing Mutlu" w:cs="Hand writing Mutlu"/>
          <w:sz w:val="52"/>
          <w:szCs w:val="52"/>
        </w:rPr>
        <w:t xml:space="preserve"> a  a                                 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1" type="#_x0000_t75" alt="https://encrypted-tbn1.gstatic.com/images?q=tbn:ANd9GcQLYMgQkON2nc4QuoEESNGJy-yUBOl2I5O3hQ1hnQkOJX2C28dM" style="position:absolute;margin-left:-39.95pt;margin-top:1.2pt;width:42.8pt;height:40.2pt;z-index:251668992;visibility:visible">
            <v:imagedata r:id="rId5" r:href="rId10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                                      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2" type="#_x0000_t75" alt="https://encrypted-tbn1.gstatic.com/images?q=tbn:ANd9GcQLYMgQkON2nc4QuoEESNGJy-yUBOl2I5O3hQ1hnQkOJX2C28dM" style="position:absolute;margin-left:-39.95pt;margin-top:91.5pt;width:42.8pt;height:40.2pt;z-index:251672064;visibility:visible">
            <v:imagedata r:id="rId5" r:href="rId11"/>
          </v:shape>
        </w:pict>
      </w:r>
      <w:r>
        <w:rPr>
          <w:noProof/>
          <w:lang w:eastAsia="tr-TR"/>
        </w:rPr>
        <w:pict>
          <v:shape id="_x0000_s1033" type="#_x0000_t75" alt="https://encrypted-tbn1.gstatic.com/images?q=tbn:ANd9GcQLYMgQkON2nc4QuoEESNGJy-yUBOl2I5O3hQ1hnQkOJX2C28dM" style="position:absolute;margin-left:-39.95pt;margin-top:48.3pt;width:42.8pt;height:40.2pt;z-index:251671040;visibility:visible">
            <v:imagedata r:id="rId5" r:href="rId12"/>
          </v:shape>
        </w:pict>
      </w:r>
      <w:r>
        <w:rPr>
          <w:noProof/>
          <w:lang w:eastAsia="tr-TR"/>
        </w:rPr>
        <w:pict>
          <v:shape id="_x0000_s1034" type="#_x0000_t75" alt="https://encrypted-tbn1.gstatic.com/images?q=tbn:ANd9GcQLYMgQkON2nc4QuoEESNGJy-yUBOl2I5O3hQ1hnQkOJX2C28dM" style="position:absolute;margin-left:-39.95pt;margin-top:-.3pt;width:42.8pt;height:40.2pt;z-index:251670016;visibility:visible">
            <v:imagedata r:id="rId5" r:href="rId13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aa  aa  aa  aa  aa  aa  aa  aa  </w:t>
      </w:r>
      <w:r w:rsidRPr="001C3996">
        <w:rPr>
          <w:rFonts w:ascii="Hand writing Mutlu" w:hAnsi="Hand writing Mutlu" w:cs="Hand writing Mutlu"/>
          <w:sz w:val="52"/>
          <w:szCs w:val="52"/>
        </w:rPr>
        <w:br/>
        <w:t xml:space="preserve"> aa  aa                              </w:t>
      </w:r>
      <w:r>
        <w:rPr>
          <w:noProof/>
          <w:lang w:eastAsia="tr-TR"/>
        </w:rPr>
        <w:pict>
          <v:shape id="_x0000_s1035" type="#_x0000_t75" alt="https://encrypted-tbn1.gstatic.com/images?q=tbn:ANd9GcQLYMgQkON2nc4QuoEESNGJy-yUBOl2I5O3hQ1hnQkOJX2C28dM" style="position:absolute;margin-left:-39.95pt;margin-top:44.7pt;width:42.8pt;height:40.2pt;z-index:251674112;visibility:visible;mso-position-horizontal-relative:text;mso-position-vertical-relative:text">
            <v:imagedata r:id="rId5" r:href="rId14"/>
          </v:shape>
        </w:pict>
      </w:r>
      <w:r>
        <w:rPr>
          <w:noProof/>
          <w:lang w:eastAsia="tr-TR"/>
        </w:rPr>
        <w:pict>
          <v:shape id="_x0000_s1036" type="#_x0000_t75" alt="https://encrypted-tbn1.gstatic.com/images?q=tbn:ANd9GcQLYMgQkON2nc4QuoEESNGJy-yUBOl2I5O3hQ1hnQkOJX2C28dM" style="position:absolute;margin-left:-45.95pt;margin-top:-.3pt;width:42.8pt;height:40.2pt;z-index:251673088;visibility:visible;mso-position-horizontal-relative:text;mso-position-vertical-relative:text">
            <v:imagedata r:id="rId5" r:href="rId15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 w:rsidRPr="001C3996">
        <w:rPr>
          <w:rFonts w:ascii="Hand writing Mutlu" w:hAnsi="Hand writing Mutlu" w:cs="Hand writing Mutlu"/>
          <w:sz w:val="52"/>
          <w:szCs w:val="52"/>
        </w:rPr>
        <w:t xml:space="preserve">                                       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_x0000_s1037" type="#_x0000_t75" alt="https://encrypted-tbn1.gstatic.com/images?q=tbn:ANd9GcQLYMgQkON2nc4QuoEESNGJy-yUBOl2I5O3hQ1hnQkOJX2C28dM" style="position:absolute;margin-left:-39.95pt;margin-top:52.1pt;width:42.8pt;height:40.2pt;z-index:251684352;visibility:visible">
            <v:imagedata r:id="rId5" r:href="rId16"/>
          </v:shape>
        </w:pict>
      </w:r>
      <w:r>
        <w:rPr>
          <w:noProof/>
          <w:lang w:eastAsia="tr-TR"/>
        </w:rPr>
        <w:pict>
          <v:shape id="_x0000_s1038" type="#_x0000_t75" alt="https://encrypted-tbn1.gstatic.com/images?q=tbn:ANd9GcQLYMgQkON2nc4QuoEESNGJy-yUBOl2I5O3hQ1hnQkOJX2C28dM" style="position:absolute;margin-left:-45.95pt;margin-top:.15pt;width:42.8pt;height:40.2pt;z-index:251675136;visibility:visible">
            <v:imagedata r:id="rId5" r:href="rId17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 aaa aaa aaa  aaa aaa aaa aaa 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 w:rsidRPr="001C3996">
        <w:rPr>
          <w:rFonts w:ascii="Hand writing Mutlu" w:hAnsi="Hand writing Mutlu" w:cs="Hand writing Mutlu"/>
          <w:sz w:val="52"/>
          <w:szCs w:val="52"/>
        </w:rPr>
        <w:t xml:space="preserve"> aaa aaa                              </w:t>
      </w:r>
    </w:p>
    <w:p w:rsidR="00F37427" w:rsidRPr="001C3996" w:rsidRDefault="00F37427">
      <w:pPr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9" type="#_x0000_t106" style="position:absolute;margin-left:257.95pt;margin-top:54.55pt;width:162.6pt;height:62.65pt;z-index:251677184" adj="-12534,6344" strokeweight="5pt">
            <v:shadow color="#868686"/>
            <v:textbox>
              <w:txbxContent>
                <w:p w:rsidR="00F37427" w:rsidRPr="00384F50" w:rsidRDefault="00F37427">
                  <w:pPr>
                    <w:rPr>
                      <w:rFonts w:ascii="Comic Sans MS" w:hAnsi="Comic Sans MS" w:cs="Comic Sans MS"/>
                    </w:rPr>
                  </w:pPr>
                  <w:r w:rsidRPr="00384F50">
                    <w:rPr>
                      <w:rFonts w:ascii="Comic Sans MS" w:hAnsi="Comic Sans MS" w:cs="Comic Sans MS"/>
                    </w:rPr>
                    <w:t>Bak ,artık sen de yazabiliyorsun!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75" alt="https://encrypted-tbn1.gstatic.com/images?q=tbn:ANd9GcQLYMgQkON2nc4QuoEESNGJy-yUBOl2I5O3hQ1hnQkOJX2C28dM" style="position:absolute;margin-left:-39.95pt;margin-top:-.05pt;width:42.8pt;height:40.2pt;z-index:251685376;visibility:visible">
            <v:imagedata r:id="rId5" r:href="rId18"/>
          </v:shape>
        </w:pict>
      </w:r>
      <w:r w:rsidRPr="001C3996">
        <w:rPr>
          <w:rFonts w:ascii="Hand writing Mutlu" w:hAnsi="Hand writing Mutlu" w:cs="Hand writing Mutlu"/>
          <w:sz w:val="52"/>
          <w:szCs w:val="52"/>
        </w:rPr>
        <w:t xml:space="preserve">                                         </w: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 id="_x0000_s1041" type="#_x0000_t75" alt="https://encrypted-tbn1.gstatic.com/images?q=tbn:ANd9GcQLYMgQkON2nc4QuoEESNGJy-yUBOl2I5O3hQ1hnQkOJX2C28dM" style="position:absolute;margin-left:111.25pt;margin-top:5.7pt;width:42.8pt;height:62.4pt;z-index:251676160;visibility:visible">
            <v:imagedata r:id="rId5" r:href="rId19"/>
          </v:shape>
        </w:pic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 id="_x0000_s1042" type="#_x0000_t75" alt="https://encrypted-tbn3.gstatic.com/images?q=tbn:ANd9GcSRcDyxeCdbpTI2j_jaC6dpbF-rh4SH5EJzhqBHt8YsL3OHhsnH" style="position:absolute;margin-left:381.85pt;margin-top:40.05pt;width:72.3pt;height:1in;z-index:251678208;visibility:visible">
            <v:imagedata r:id="rId20" r:href="rId21"/>
          </v:shape>
        </w:pict>
      </w:r>
      <w:r>
        <w:rPr>
          <w:noProof/>
          <w:lang w:eastAsia="tr-TR"/>
        </w:rPr>
        <w:pict>
          <v:shape id="Resim 2" o:spid="_x0000_s1043" type="#_x0000_t75" alt="Image1-2" style="position:absolute;margin-left:297.25pt;margin-top:21.45pt;width:54.75pt;height:121.8pt;z-index:-251685376;visibility:visible">
            <v:imagedata r:id="rId22" o:title=""/>
          </v:shape>
        </w:pict>
      </w:r>
      <w:r>
        <w:rPr>
          <w:noProof/>
          <w:lang w:eastAsia="tr-TR"/>
        </w:rPr>
        <w:pict>
          <v:shape id="rg_hi" o:spid="_x0000_s1044" type="#_x0000_t75" alt="http://t1.gstatic.com/images?q=tbn:ANd9GcRxkMxWmEBQvsWvuhs_K7orCoSg6My5_-4j2phSMA8iQd7qqoFw" href="http://www.google.com.tr/imgres?q=ay%C4%B1+boyama&amp;hl=tr&amp;biw=1311&amp;bih=569&amp;tbm=isch&amp;tbnid=XWSFS3-DEjC0nM:&amp;imgrefurl=http://www.supercoloring.com/pages/tag/bear/&amp;docid=v4EJF3eX2ckZyM&amp;imgurl=http://www.supercoloring.com/wp-content/thumbnail/2009_01/bear-coloring-page.gif&amp;w=283&amp;h=360&amp;ei=OZJwUKrxNsqYhQf2l4G4Ag&amp;zoom=1&amp;iact=hc&amp;vpx=724&amp;vpy=191&amp;dur=179&amp;hovh=253&amp;hovw=199&amp;tx=105&amp;ty=136&amp;sig=100441118951421751508&amp;page=2&amp;tbnh=163&amp;tbnw=128&amp;start=12&amp;ndsp=19&amp;ved=1t:429,r:3,s:12,i:1" style="position:absolute;margin-left:186.55pt;margin-top:40.65pt;width:62.1pt;height:69.6pt;z-index:251630080;visibility:visible" o:button="t">
            <v:fill o:detectmouseclick="t"/>
            <v:imagedata r:id="rId23" o:title=""/>
          </v:shape>
        </w:pict>
      </w:r>
      <w:r w:rsidRPr="001C3996">
        <w:rPr>
          <w:rFonts w:ascii="Hand writing Mutlu" w:hAnsi="Hand writing Mutlu" w:cs="Hand writing Mutlu"/>
          <w:sz w:val="36"/>
          <w:szCs w:val="36"/>
        </w:rPr>
        <w:t>A sesi ile başlayan görselleri daire içine alınız.</w: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 id="il_fi" o:spid="_x0000_s1045" type="#_x0000_t75" alt="http://www.games-sun.com/files/file/Disney-Cars-Coloring-Pages-disney-coloring-pages-pictures-print-39.jpg" style="position:absolute;margin-left:36.85pt;margin-top:4.95pt;width:103.5pt;height:77.4pt;z-index:251635200;visibility:visible">
            <v:imagedata r:id="rId24" o:title=""/>
          </v:shape>
        </w:pic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 id="_x0000_s1046" type="#_x0000_t75" alt="https://encrypted-tbn0.gstatic.com/images?q=tbn:ANd9GcQfWCQlrJPTZccPn3YvvKHMfLfm-9PEc8zFH9b0VYGWcAASJoSFqg" style="position:absolute;margin-left:368.65pt;margin-top:33.4pt;width:42.3pt;height:75pt;z-index:251636224;visibility:visible">
            <v:imagedata r:id="rId25" r:href="rId26"/>
          </v:shape>
        </w:pic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 id="_x0000_s1047" type="#_x0000_t75" alt="https://encrypted-tbn3.gstatic.com/images?q=tbn:ANd9GcSTb895bhInWkrzOUaljHvt0RRjc5_9IcBGmL7wB7t8UQmsx9qW" style="position:absolute;margin-left:256.45pt;margin-top:4.9pt;width:47.1pt;height:68.4pt;z-index:251634176;visibility:visible">
            <v:imagedata r:id="rId27" o:title=""/>
          </v:shape>
        </w:pict>
      </w:r>
      <w:r>
        <w:rPr>
          <w:noProof/>
          <w:lang w:eastAsia="tr-TR"/>
        </w:rPr>
        <w:pict>
          <v:shape id="_x0000_s1048" type="#_x0000_t75" alt="ANd9GcQS4FkN35nDcY0RuR1eIGwuWr4f8968RC8XwnQo57ziTMAh-b7F" style="position:absolute;margin-left:114.55pt;margin-top:12.1pt;width:72.3pt;height:66pt;z-index:251633152;visibility:visible">
            <v:imagedata r:id="rId28" o:title=""/>
          </v:shape>
        </w:pict>
      </w:r>
      <w:r>
        <w:rPr>
          <w:noProof/>
          <w:lang w:eastAsia="tr-TR"/>
        </w:rPr>
        <w:pict>
          <v:shape id="_x0000_s1049" type="#_x0000_t75" alt="ANd9GcRAChffsh1TPSgqzT5zrKJee1t9jpKRhRA_QrKinIHkQJZEIwyDrw" style="position:absolute;margin-left:-.65pt;margin-top:12.1pt;width:54.3pt;height:54pt;z-index:251632128;visibility:visible">
            <v:imagedata r:id="rId29" o:title=""/>
          </v:shape>
        </w:pic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 w:rsidRPr="001C3996">
        <w:rPr>
          <w:rFonts w:ascii="Times New Roman" w:hAnsi="Times New Roman" w:cs="Times New Roman"/>
          <w:sz w:val="36"/>
          <w:szCs w:val="36"/>
        </w:rPr>
        <w:t>“</w:t>
      </w:r>
      <w:r w:rsidRPr="001C3996">
        <w:rPr>
          <w:rFonts w:ascii="Hand writing Mutlu" w:hAnsi="Hand writing Mutlu" w:cs="Hand writing Mutlu"/>
          <w:sz w:val="36"/>
          <w:szCs w:val="36"/>
        </w:rPr>
        <w:t xml:space="preserve">A </w:t>
      </w:r>
      <w:r w:rsidRPr="001C3996">
        <w:rPr>
          <w:rFonts w:ascii="Times New Roman" w:hAnsi="Times New Roman" w:cs="Times New Roman"/>
          <w:sz w:val="36"/>
          <w:szCs w:val="36"/>
        </w:rPr>
        <w:t>“</w:t>
      </w:r>
      <w:r w:rsidRPr="001C3996">
        <w:rPr>
          <w:rFonts w:ascii="Hand writing Mutlu" w:hAnsi="Hand writing Mutlu" w:cs="Hand writing Mutlu"/>
          <w:sz w:val="36"/>
          <w:szCs w:val="36"/>
        </w:rPr>
        <w:t xml:space="preserve"> sesi kelimenin neresinde ?</w: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rect id="_x0000_s1050" style="position:absolute;margin-left:360.55pt;margin-top:36.35pt;width:19.2pt;height:19.2pt;z-index:251643392"/>
        </w:pict>
      </w:r>
      <w:r>
        <w:rPr>
          <w:noProof/>
          <w:lang w:eastAsia="tr-TR"/>
        </w:rPr>
        <w:pict>
          <v:rect id="_x0000_s1051" style="position:absolute;margin-left:341.35pt;margin-top:36.35pt;width:19.2pt;height:19.2pt;z-index:251644416"/>
        </w:pict>
      </w:r>
      <w:r>
        <w:rPr>
          <w:noProof/>
          <w:lang w:eastAsia="tr-TR"/>
        </w:rPr>
        <w:pict>
          <v:rect id="_x0000_s1052" style="position:absolute;margin-left:322.15pt;margin-top:36.35pt;width:19.2pt;height:19.2pt;z-index:251645440"/>
        </w:pict>
      </w:r>
      <w:r>
        <w:rPr>
          <w:noProof/>
          <w:lang w:eastAsia="tr-TR"/>
        </w:rPr>
        <w:pict>
          <v:rect id="_x0000_s1053" style="position:absolute;margin-left:182.35pt;margin-top:36.35pt;width:19.2pt;height:19.2pt;z-index:251640320"/>
        </w:pict>
      </w:r>
      <w:r>
        <w:rPr>
          <w:noProof/>
          <w:lang w:eastAsia="tr-TR"/>
        </w:rPr>
        <w:pict>
          <v:rect id="_x0000_s1054" style="position:absolute;margin-left:163.15pt;margin-top:36.35pt;width:19.2pt;height:19.2pt;z-index:251641344"/>
        </w:pict>
      </w:r>
      <w:r>
        <w:rPr>
          <w:noProof/>
          <w:lang w:eastAsia="tr-TR"/>
        </w:rPr>
        <w:pict>
          <v:rect id="_x0000_s1055" style="position:absolute;margin-left:143.95pt;margin-top:36.35pt;width:19.2pt;height:19.2pt;z-index:251642368"/>
        </w:pict>
      </w:r>
      <w:r>
        <w:rPr>
          <w:noProof/>
          <w:lang w:eastAsia="tr-TR"/>
        </w:rPr>
        <w:pict>
          <v:rect id="_x0000_s1056" style="position:absolute;margin-left:34.75pt;margin-top:31.55pt;width:19.2pt;height:19.2pt;z-index:251639296"/>
        </w:pict>
      </w:r>
      <w:r>
        <w:rPr>
          <w:noProof/>
          <w:lang w:eastAsia="tr-TR"/>
        </w:rPr>
        <w:pict>
          <v:rect id="_x0000_s1057" style="position:absolute;margin-left:15.55pt;margin-top:31.55pt;width:19.2pt;height:19.2pt;z-index:251638272"/>
        </w:pict>
      </w:r>
      <w:r>
        <w:rPr>
          <w:noProof/>
          <w:lang w:eastAsia="tr-TR"/>
        </w:rPr>
        <w:pict>
          <v:rect id="_x0000_s1058" style="position:absolute;margin-left:-3.65pt;margin-top:31.55pt;width:19.2pt;height:19.2pt;z-index:251637248"/>
        </w:pict>
      </w:r>
      <w:r w:rsidRPr="001C3996">
        <w:rPr>
          <w:rFonts w:ascii="Hand writing Mutlu" w:hAnsi="Hand writing Mutlu" w:cs="Hand writing Mutlu"/>
          <w:sz w:val="36"/>
          <w:szCs w:val="36"/>
        </w:rPr>
        <w:t>Tahta              kasa              sandalye</w: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rect id="_x0000_s1059" style="position:absolute;margin-left:353.35pt;margin-top:35.45pt;width:19.2pt;height:19.2pt;z-index:251652608"/>
        </w:pict>
      </w:r>
      <w:r>
        <w:rPr>
          <w:noProof/>
          <w:lang w:eastAsia="tr-TR"/>
        </w:rPr>
        <w:pict>
          <v:rect id="_x0000_s1060" style="position:absolute;margin-left:334.15pt;margin-top:35.45pt;width:19.2pt;height:19.2pt;z-index:251653632"/>
        </w:pict>
      </w:r>
      <w:r>
        <w:rPr>
          <w:noProof/>
          <w:lang w:eastAsia="tr-TR"/>
        </w:rPr>
        <w:pict>
          <v:rect id="_x0000_s1061" style="position:absolute;margin-left:314.95pt;margin-top:35.45pt;width:19.2pt;height:19.2pt;z-index:251654656"/>
        </w:pict>
      </w:r>
      <w:r>
        <w:rPr>
          <w:noProof/>
          <w:lang w:eastAsia="tr-TR"/>
        </w:rPr>
        <w:pict>
          <v:rect id="_x0000_s1062" style="position:absolute;margin-left:182.35pt;margin-top:39.05pt;width:19.2pt;height:19.2pt;z-index:251649536"/>
        </w:pict>
      </w:r>
      <w:r>
        <w:rPr>
          <w:noProof/>
          <w:lang w:eastAsia="tr-TR"/>
        </w:rPr>
        <w:pict>
          <v:rect id="_x0000_s1063" style="position:absolute;margin-left:163.15pt;margin-top:39.05pt;width:19.2pt;height:19.2pt;z-index:251650560"/>
        </w:pict>
      </w:r>
      <w:r>
        <w:rPr>
          <w:noProof/>
          <w:lang w:eastAsia="tr-TR"/>
        </w:rPr>
        <w:pict>
          <v:rect id="_x0000_s1064" style="position:absolute;margin-left:143.95pt;margin-top:39.05pt;width:19.2pt;height:19.2pt;z-index:251651584"/>
        </w:pict>
      </w:r>
      <w:r>
        <w:rPr>
          <w:noProof/>
          <w:lang w:eastAsia="tr-TR"/>
        </w:rPr>
        <w:pict>
          <v:rect id="_x0000_s1065" style="position:absolute;margin-left:31.15pt;margin-top:39.05pt;width:19.2pt;height:19.2pt;z-index:251646464"/>
        </w:pict>
      </w:r>
      <w:r>
        <w:rPr>
          <w:noProof/>
          <w:lang w:eastAsia="tr-TR"/>
        </w:rPr>
        <w:pict>
          <v:rect id="_x0000_s1066" style="position:absolute;margin-left:11.95pt;margin-top:39.05pt;width:19.2pt;height:19.2pt;z-index:251647488"/>
        </w:pict>
      </w:r>
      <w:r>
        <w:rPr>
          <w:noProof/>
          <w:lang w:eastAsia="tr-TR"/>
        </w:rPr>
        <w:pict>
          <v:rect id="_x0000_s1067" style="position:absolute;margin-left:-7.25pt;margin-top:39.05pt;width:19.2pt;height:19.2pt;z-index:251648512"/>
        </w:pict>
      </w:r>
      <w:r w:rsidRPr="001C3996">
        <w:rPr>
          <w:rFonts w:ascii="Hand writing Mutlu" w:hAnsi="Hand writing Mutlu" w:cs="Hand writing Mutlu"/>
          <w:sz w:val="36"/>
          <w:szCs w:val="36"/>
        </w:rPr>
        <w:t>Askı            anahtar             alyans</w: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rect id="_x0000_s1068" style="position:absolute;margin-left:341.35pt;margin-top:31.8pt;width:19.2pt;height:19.2pt;z-index:251661824"/>
        </w:pict>
      </w:r>
      <w:r>
        <w:rPr>
          <w:noProof/>
          <w:lang w:eastAsia="tr-TR"/>
        </w:rPr>
        <w:pict>
          <v:rect id="_x0000_s1069" style="position:absolute;margin-left:322.15pt;margin-top:31.8pt;width:19.2pt;height:19.2pt;z-index:251662848"/>
        </w:pict>
      </w:r>
      <w:r>
        <w:rPr>
          <w:noProof/>
          <w:lang w:eastAsia="tr-TR"/>
        </w:rPr>
        <w:pict>
          <v:rect id="_x0000_s1070" style="position:absolute;margin-left:302.95pt;margin-top:31.8pt;width:19.2pt;height:19.2pt;z-index:251663872"/>
        </w:pict>
      </w:r>
      <w:r>
        <w:rPr>
          <w:noProof/>
          <w:lang w:eastAsia="tr-TR"/>
        </w:rPr>
        <w:pict>
          <v:rect id="_x0000_s1071" style="position:absolute;margin-left:174.55pt;margin-top:34.8pt;width:19.2pt;height:19.2pt;z-index:251659776"/>
        </w:pict>
      </w:r>
      <w:r>
        <w:rPr>
          <w:noProof/>
          <w:lang w:eastAsia="tr-TR"/>
        </w:rPr>
        <w:pict>
          <v:rect id="_x0000_s1072" style="position:absolute;margin-left:155.35pt;margin-top:34.8pt;width:19.2pt;height:19.2pt;z-index:251660800"/>
        </w:pict>
      </w:r>
      <w:r>
        <w:rPr>
          <w:noProof/>
          <w:lang w:eastAsia="tr-TR"/>
        </w:rPr>
        <w:pict>
          <v:rect id="_x0000_s1073" style="position:absolute;margin-left:136.15pt;margin-top:34.8pt;width:19.2pt;height:19.2pt;z-index:251658752"/>
        </w:pict>
      </w:r>
      <w:r>
        <w:rPr>
          <w:noProof/>
          <w:lang w:eastAsia="tr-TR"/>
        </w:rPr>
        <w:pict>
          <v:rect id="_x0000_s1074" style="position:absolute;margin-left:34.75pt;margin-top:34.8pt;width:19.2pt;height:19.2pt;z-index:251657728"/>
        </w:pict>
      </w:r>
      <w:r>
        <w:rPr>
          <w:noProof/>
          <w:lang w:eastAsia="tr-TR"/>
        </w:rPr>
        <w:pict>
          <v:rect id="_x0000_s1075" style="position:absolute;margin-left:15.55pt;margin-top:34.8pt;width:19.2pt;height:19.2pt;z-index:251656704"/>
        </w:pict>
      </w:r>
      <w:r>
        <w:rPr>
          <w:noProof/>
          <w:lang w:eastAsia="tr-TR"/>
        </w:rPr>
        <w:pict>
          <v:rect id="_x0000_s1076" style="position:absolute;margin-left:-3.65pt;margin-top:34.8pt;width:19.2pt;height:19.2pt;z-index:251655680"/>
        </w:pict>
      </w:r>
      <w:r w:rsidRPr="001C3996">
        <w:rPr>
          <w:rFonts w:ascii="Hand writing Mutlu" w:hAnsi="Hand writing Mutlu" w:cs="Hand writing Mutlu"/>
          <w:sz w:val="36"/>
          <w:szCs w:val="36"/>
        </w:rPr>
        <w:t>Vazo             lastik              kaşık</w: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rect id="_x0000_s1077" style="position:absolute;margin-left:258.55pt;margin-top:40.45pt;width:56.4pt;height:127.2pt;z-index:251682304" strokeweight="2.5pt">
            <v:shadow color="#868686"/>
          </v:rect>
        </w:pict>
      </w:r>
      <w:r w:rsidRPr="001C3996">
        <w:rPr>
          <w:rFonts w:ascii="Hand writing Mutlu" w:hAnsi="Hand writing Mutlu" w:cs="Hand writing Mutlu"/>
          <w:sz w:val="28"/>
          <w:szCs w:val="28"/>
        </w:rPr>
        <w:t>Şimdide eğlenme vakti.Aşağıdaki şekilleri kullanarak bir resim yapabilir misin?( Resim defterine)</w:t>
      </w:r>
    </w:p>
    <w:p w:rsidR="00F37427" w:rsidRPr="001C3996" w:rsidRDefault="00F37427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8" type="#_x0000_t5" style="position:absolute;margin-left:334.15pt;margin-top:12.6pt;width:97.2pt;height:91.2pt;z-index:251683328" strokeweight="2.5pt">
            <v:shadow color="#868686"/>
          </v:shape>
        </w:pict>
      </w:r>
      <w:r>
        <w:rPr>
          <w:noProof/>
          <w:lang w:eastAsia="tr-TR"/>
        </w:rPr>
        <w:pict>
          <v:rect id="_x0000_s1079" style="position:absolute;margin-left:119.35pt;margin-top:4.8pt;width:114.6pt;height:99pt;z-index:251681280" strokeweight="2.5pt">
            <v:shadow color="#868686"/>
          </v:rect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0" type="#_x0000_t120" style="position:absolute;margin-left:22.15pt;margin-top:9.85pt;width:75.6pt;height:93.95pt;z-index:251679232" strokeweight="2.5pt">
            <v:shadow color="#868686"/>
          </v:shape>
        </w:pic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24"/>
          <w:szCs w:val="24"/>
        </w:rPr>
      </w:pPr>
      <w:r w:rsidRPr="001C3996">
        <w:rPr>
          <w:rFonts w:ascii="Hand writing Mutlu" w:hAnsi="Hand writing Mutlu" w:cs="Hand writing Mutlu"/>
          <w:sz w:val="36"/>
          <w:szCs w:val="36"/>
        </w:rPr>
        <w:t xml:space="preserve">                                          </w:t>
      </w: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</w:p>
    <w:p w:rsidR="00F37427" w:rsidRPr="001C3996" w:rsidRDefault="00F37427">
      <w:pPr>
        <w:rPr>
          <w:rFonts w:ascii="Hand writing Mutlu" w:hAnsi="Hand writing Mutlu" w:cs="Hand writing Mutlu"/>
          <w:sz w:val="36"/>
          <w:szCs w:val="36"/>
        </w:rPr>
      </w:pPr>
      <w:hyperlink r:id="rId30" w:history="1">
        <w:r>
          <w:rPr>
            <w:rStyle w:val="Hyperlink"/>
            <w:rFonts w:ascii="Hand writing Mutlu" w:hAnsi="Hand writing Mutlu" w:cs="Hand writing Mutlu"/>
            <w:outline/>
            <w:sz w:val="40"/>
            <w:szCs w:val="40"/>
          </w:rPr>
          <w:t>www.sorubak.com</w:t>
        </w:r>
      </w:hyperlink>
    </w:p>
    <w:sectPr w:rsidR="00F37427" w:rsidRPr="001C3996" w:rsidSect="004D1882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882"/>
    <w:rsid w:val="00045B2A"/>
    <w:rsid w:val="001A1D66"/>
    <w:rsid w:val="001C3996"/>
    <w:rsid w:val="0022358D"/>
    <w:rsid w:val="002C2ABC"/>
    <w:rsid w:val="00384F50"/>
    <w:rsid w:val="00427E39"/>
    <w:rsid w:val="004D14BD"/>
    <w:rsid w:val="004D1882"/>
    <w:rsid w:val="00597208"/>
    <w:rsid w:val="005D6416"/>
    <w:rsid w:val="005F4D47"/>
    <w:rsid w:val="00631BCA"/>
    <w:rsid w:val="00847FEA"/>
    <w:rsid w:val="009215E4"/>
    <w:rsid w:val="00C056AC"/>
    <w:rsid w:val="00F3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58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1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8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C39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1.gstatic.com/images?q=tbn:ANd9GcQLYMgQkON2nc4QuoEESNGJy-yUBOl2I5O3hQ1hnQkOJX2C28dM" TargetMode="External"/><Relationship Id="rId13" Type="http://schemas.openxmlformats.org/officeDocument/2006/relationships/image" Target="https://encrypted-tbn1.gstatic.com/images?q=tbn:ANd9GcQLYMgQkON2nc4QuoEESNGJy-yUBOl2I5O3hQ1hnQkOJX2C28dM" TargetMode="External"/><Relationship Id="rId18" Type="http://schemas.openxmlformats.org/officeDocument/2006/relationships/image" Target="https://encrypted-tbn1.gstatic.com/images?q=tbn:ANd9GcQLYMgQkON2nc4QuoEESNGJy-yUBOl2I5O3hQ1hnQkOJX2C28dM" TargetMode="External"/><Relationship Id="rId26" Type="http://schemas.openxmlformats.org/officeDocument/2006/relationships/image" Target="https://encrypted-tbn0.gstatic.com/images?q=tbn:ANd9GcQfWCQlrJPTZccPn3YvvKHMfLfm-9PEc8zFH9b0VYGWcAASJoSFqg" TargetMode="External"/><Relationship Id="rId3" Type="http://schemas.openxmlformats.org/officeDocument/2006/relationships/webSettings" Target="webSettings.xml"/><Relationship Id="rId21" Type="http://schemas.openxmlformats.org/officeDocument/2006/relationships/image" Target="https://encrypted-tbn3.gstatic.com/images?q=tbn:ANd9GcSRcDyxeCdbpTI2j_jaC6dpbF-rh4SH5EJzhqBHt8YsL3OHhsnH" TargetMode="External"/><Relationship Id="rId7" Type="http://schemas.openxmlformats.org/officeDocument/2006/relationships/image" Target="https://encrypted-tbn1.gstatic.com/images?q=tbn:ANd9GcQLYMgQkON2nc4QuoEESNGJy-yUBOl2I5O3hQ1hnQkOJX2C28dM" TargetMode="External"/><Relationship Id="rId12" Type="http://schemas.openxmlformats.org/officeDocument/2006/relationships/image" Target="https://encrypted-tbn1.gstatic.com/images?q=tbn:ANd9GcQLYMgQkON2nc4QuoEESNGJy-yUBOl2I5O3hQ1hnQkOJX2C28dM" TargetMode="External"/><Relationship Id="rId17" Type="http://schemas.openxmlformats.org/officeDocument/2006/relationships/image" Target="https://encrypted-tbn1.gstatic.com/images?q=tbn:ANd9GcQLYMgQkON2nc4QuoEESNGJy-yUBOl2I5O3hQ1hnQkOJX2C28dM" TargetMode="External"/><Relationship Id="rId25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image" Target="https://encrypted-tbn1.gstatic.com/images?q=tbn:ANd9GcQLYMgQkON2nc4QuoEESNGJy-yUBOl2I5O3hQ1hnQkOJX2C28dM" TargetMode="External"/><Relationship Id="rId20" Type="http://schemas.openxmlformats.org/officeDocument/2006/relationships/image" Target="media/image3.jpeg"/><Relationship Id="rId29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https://encrypted-tbn1.gstatic.com/images?q=tbn:ANd9GcQLYMgQkON2nc4QuoEESNGJy-yUBOl2I5O3hQ1hnQkOJX2C28dM" TargetMode="External"/><Relationship Id="rId11" Type="http://schemas.openxmlformats.org/officeDocument/2006/relationships/image" Target="https://encrypted-tbn1.gstatic.com/images?q=tbn:ANd9GcQLYMgQkON2nc4QuoEESNGJy-yUBOl2I5O3hQ1hnQkOJX2C28dM" TargetMode="External"/><Relationship Id="rId24" Type="http://schemas.openxmlformats.org/officeDocument/2006/relationships/image" Target="media/image6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https://encrypted-tbn1.gstatic.com/images?q=tbn:ANd9GcQLYMgQkON2nc4QuoEESNGJy-yUBOl2I5O3hQ1hnQkOJX2C28dM" TargetMode="External"/><Relationship Id="rId23" Type="http://schemas.openxmlformats.org/officeDocument/2006/relationships/image" Target="media/image5.jpeg"/><Relationship Id="rId28" Type="http://schemas.openxmlformats.org/officeDocument/2006/relationships/image" Target="media/image9.jpeg"/><Relationship Id="rId10" Type="http://schemas.openxmlformats.org/officeDocument/2006/relationships/image" Target="https://encrypted-tbn1.gstatic.com/images?q=tbn:ANd9GcQLYMgQkON2nc4QuoEESNGJy-yUBOl2I5O3hQ1hnQkOJX2C28dM" TargetMode="External"/><Relationship Id="rId19" Type="http://schemas.openxmlformats.org/officeDocument/2006/relationships/image" Target="https://encrypted-tbn1.gstatic.com/images?q=tbn:ANd9GcQLYMgQkON2nc4QuoEESNGJy-yUBOl2I5O3hQ1hnQkOJX2C28dM" TargetMode="External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https://encrypted-tbn1.gstatic.com/images?q=tbn:ANd9GcQLYMgQkON2nc4QuoEESNGJy-yUBOl2I5O3hQ1hnQkOJX2C28dM" TargetMode="External"/><Relationship Id="rId14" Type="http://schemas.openxmlformats.org/officeDocument/2006/relationships/image" Target="https://encrypted-tbn1.gstatic.com/images?q=tbn:ANd9GcQLYMgQkON2nc4QuoEESNGJy-yUBOl2I5O3hQ1hnQkOJX2C28dM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8.jpeg"/><Relationship Id="rId30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148</Words>
  <Characters>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HaNiFe</dc:creator>
  <cp:keywords/>
  <dc:description/>
  <cp:lastModifiedBy>edanur</cp:lastModifiedBy>
  <cp:revision>7</cp:revision>
  <cp:lastPrinted>2012-10-26T16:56:00Z</cp:lastPrinted>
  <dcterms:created xsi:type="dcterms:W3CDTF">2012-10-26T11:38:00Z</dcterms:created>
  <dcterms:modified xsi:type="dcterms:W3CDTF">2013-11-07T15:27:00Z</dcterms:modified>
</cp:coreProperties>
</file>