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81" w:rsidRDefault="00140381" w:rsidP="00576D2B">
      <w:pPr>
        <w:tabs>
          <w:tab w:val="left" w:pos="1305"/>
        </w:tabs>
        <w:rPr>
          <w:rFonts w:ascii="Hand Garden" w:hAnsi="Hand Garden" w:cs="Hand Garden"/>
          <w:outline/>
          <w:color w:val="000000"/>
          <w:sz w:val="190"/>
          <w:szCs w:val="19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pple.gif - 2102 Bytes" style="position:absolute;margin-left:344.45pt;margin-top:199pt;width:115.7pt;height:124.2pt;z-index:-251660288;visibility:visible">
            <v:imagedata r:id="rId5" r:href="rId6"/>
          </v:shape>
        </w:pict>
      </w:r>
      <w:r>
        <w:rPr>
          <w:noProof/>
          <w:lang w:eastAsia="tr-TR"/>
        </w:rPr>
        <w:pict>
          <v:shape id="Resim 548" o:spid="_x0000_s1027" type="#_x0000_t75" alt="http://www.how-to-draw-and-paint.com/images/howtodrawhands4A.jpg" style="position:absolute;margin-left:373.45pt;margin-top:43.65pt;width:157.35pt;height:143.65pt;z-index:-251666432;visibility:visible" wrapcoords="-103 0 -103 21488 21600 21488 21600 0 -103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595" o:spid="_x0000_s1028" type="#_x0000_t75" alt="http://www.onceokuloncesi.com/imagehosting/223064b48ed14c9a83.gif" style="position:absolute;margin-left:198.9pt;margin-top:43.65pt;width:92.6pt;height:125.35pt;z-index:-251664384;visibility:visible" wrapcoords="-176 0 -176 21471 21600 21471 21600 0 -176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547" o:spid="_x0000_s1029" type="#_x0000_t75" alt="http://img.xn--boyamaoyunlar-gbc.com/kap%C4%B1s%C4%B1ndaki-k%C3%BC%C3%A7%C3%BCk-sundurm_4b8e855b5bfb4-p.gif" style="position:absolute;margin-left:-3.8pt;margin-top:24.15pt;width:100.45pt;height:110.25pt;z-index:-251667456;visibility:visible" wrapcoords="-161 0 -161 21453 21600 21453 21600 0 -161 0">
            <v:imagedata r:id="rId9" o:title=""/>
            <w10:wrap type="tight"/>
          </v:shape>
        </w:pict>
      </w:r>
      <w:r w:rsidRPr="00576D2B">
        <w:rPr>
          <w:rFonts w:ascii="Hand Garden" w:hAnsi="Hand Garden" w:cs="Hand Garden"/>
          <w:outline/>
          <w:color w:val="000000"/>
          <w:sz w:val="190"/>
          <w:szCs w:val="190"/>
        </w:rPr>
        <w:t>E</w:t>
      </w:r>
      <w:r>
        <w:rPr>
          <w:rFonts w:ascii="Hand Garden" w:hAnsi="Hand Garden" w:cs="Hand Garden"/>
          <w:outline/>
          <w:color w:val="000000"/>
          <w:sz w:val="190"/>
          <w:szCs w:val="190"/>
        </w:rPr>
        <w:t>e</w:t>
      </w:r>
      <w:bookmarkStart w:id="0" w:name="_GoBack"/>
      <w:bookmarkEnd w:id="0"/>
      <w:r>
        <w:rPr>
          <w:rFonts w:ascii="Hand Garden" w:hAnsi="Hand Garden" w:cs="Hand Garden"/>
          <w:outline/>
          <w:color w:val="000000"/>
          <w:sz w:val="190"/>
          <w:szCs w:val="190"/>
        </w:rPr>
        <w:t>e</w:t>
      </w:r>
    </w:p>
    <w:p w:rsidR="00140381" w:rsidRPr="007864FA" w:rsidRDefault="00140381" w:rsidP="007864FA">
      <w:pPr>
        <w:pStyle w:val="ListParagraph"/>
        <w:ind w:left="0"/>
        <w:rPr>
          <w:sz w:val="76"/>
          <w:szCs w:val="76"/>
        </w:rPr>
      </w:pPr>
      <w:r>
        <w:rPr>
          <w:noProof/>
          <w:lang w:eastAsia="tr-TR"/>
        </w:rPr>
        <w:pict>
          <v:shape id="Resim 5" o:spid="_x0000_s1030" type="#_x0000_t75" style="position:absolute;margin-left:-2.1pt;margin-top:6.2pt;width:18.75pt;height:50.25pt;z-index:251659264;visibility:visible">
            <v:imagedata r:id="rId10" o:title=""/>
          </v:shape>
        </w:pict>
      </w:r>
      <w:r>
        <w:rPr>
          <w:noProof/>
          <w:lang w:eastAsia="tr-TR"/>
        </w:rPr>
        <w:pict>
          <v:group id="Grup 139" o:spid="_x0000_s1031" style="position:absolute;margin-left:.2pt;margin-top:6.85pt;width:531pt;height:49.5pt;z-index:251648000" coordorigin="567,14787" coordsize="10800,720">
            <v:group id="Group 141" o:spid="_x0000_s1032" style="position:absolute;left:567;top:14787;width:10800;height:720" coordorigin="567,14787" coordsize="10800,720">
              <v:rect id="Rectangle 142" o:spid="_x0000_s1033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034" style="position:absolute;left:567;top:15009;width:10800;height:277;visibility:visible" filled="f" strokecolor="red" strokeweight=".62pt">
                <v:stroke endcap="round"/>
                <v:path arrowok="t"/>
              </v:rect>
              <v:rect id="Rectangle 144" o:spid="_x0000_s1035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036" style="position:absolute;left:567;top:14787;width:10800;height:720" coordorigin="567,14787" coordsize="10800,720">
              <v:shape id="Freeform 146" o:spid="_x0000_s1037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038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039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040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041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042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043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044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045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046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047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048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049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050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051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052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053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054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055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056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057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058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059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060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061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062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063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064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065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066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067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068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069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070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071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072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073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074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075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076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 w:rsidRPr="007864FA">
        <w:rPr>
          <w:rFonts w:ascii="Nurhan Uz" w:hAnsi="Nurhan Uz" w:cs="Nurhan Uz"/>
          <w:sz w:val="76"/>
          <w:szCs w:val="76"/>
        </w:rPr>
        <w:t>ee</w:t>
      </w:r>
      <w:r>
        <w:rPr>
          <w:rFonts w:ascii="Nurhan Uz" w:hAnsi="Nurhan Uz" w:cs="Nurhan Uz"/>
          <w:sz w:val="76"/>
          <w:szCs w:val="76"/>
        </w:rPr>
        <w:t>ee</w:t>
      </w:r>
      <w:r w:rsidRPr="007864FA">
        <w:rPr>
          <w:rFonts w:ascii="Nurhan Uz" w:hAnsi="Nurhan Uz" w:cs="Nurhan Uz"/>
          <w:sz w:val="76"/>
          <w:szCs w:val="76"/>
        </w:rPr>
        <w:t>eeeeeeeeeeeeee</w:t>
      </w:r>
      <w:r>
        <w:rPr>
          <w:rFonts w:ascii="Nurhan Uz" w:hAnsi="Nurhan Uz" w:cs="Nurhan Uz"/>
          <w:sz w:val="76"/>
          <w:szCs w:val="76"/>
        </w:rPr>
        <w:t>eeeeeeeeeeeeeee</w:t>
      </w:r>
    </w:p>
    <w:p w:rsidR="00140381" w:rsidRPr="00755224" w:rsidRDefault="00140381" w:rsidP="00EA6A2A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4" o:spid="_x0000_s1077" type="#_x0000_t75" style="position:absolute;margin-left:-5.85pt;margin-top:8.05pt;width:18.75pt;height:50.25pt;z-index:251658240;visibility:visible">
            <v:imagedata r:id="rId10" o:title=""/>
          </v:shape>
        </w:pict>
      </w:r>
      <w:r>
        <w:rPr>
          <w:noProof/>
          <w:lang w:eastAsia="tr-TR"/>
        </w:rPr>
        <w:pict>
          <v:group id="Grup 549" o:spid="_x0000_s1078" style="position:absolute;margin-left:-1.95pt;margin-top:7.45pt;width:531pt;height:49.5pt;z-index:251651072" coordorigin="567,14787" coordsize="10800,720">
            <v:group id="Group 141" o:spid="_x0000_s1079" style="position:absolute;left:567;top:14787;width:10800;height:720" coordorigin="567,14787" coordsize="10800,720">
              <v:rect id="Rectangle 142" o:spid="_x0000_s1080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081" style="position:absolute;left:567;top:15009;width:10800;height:277;visibility:visible" filled="f" strokecolor="red" strokeweight=".62pt">
                <v:stroke dashstyle="3 1" linestyle="thinThin" endcap="round"/>
                <v:path arrowok="t"/>
              </v:rect>
              <v:rect id="Rectangle 144" o:spid="_x0000_s1082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083" style="position:absolute;left:567;top:14787;width:10800;height:720" coordorigin="567,14787" coordsize="10800,720">
              <v:shape id="Freeform 146" o:spid="_x0000_s1084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085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086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087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088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089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090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091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092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093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094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095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096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097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098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099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00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01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02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03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04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05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106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107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108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109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110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111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112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113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114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115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116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117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118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119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120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121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122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123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>eeeeeeeeeeeeeeee</w:t>
      </w:r>
    </w:p>
    <w:p w:rsidR="00140381" w:rsidRDefault="00140381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3" o:spid="_x0000_s1124" type="#_x0000_t75" style="position:absolute;margin-left:-4.35pt;margin-top:11.85pt;width:18.75pt;height:50.25pt;z-index:251657216;visibility:visible">
            <v:imagedata r:id="rId10" o:title=""/>
          </v:shape>
        </w:pict>
      </w:r>
      <w:r>
        <w:rPr>
          <w:noProof/>
          <w:lang w:eastAsia="tr-TR"/>
        </w:rPr>
        <w:pict>
          <v:group id="Grup 596" o:spid="_x0000_s1125" style="position:absolute;margin-left:3.95pt;margin-top:11.65pt;width:531pt;height:49.5pt;z-index:251653120" coordorigin="567,14787" coordsize="10800,720">
            <v:group id="Group 141" o:spid="_x0000_s1126" style="position:absolute;left:567;top:14787;width:10800;height:720" coordorigin="567,14787" coordsize="10800,720">
              <v:rect id="Rectangle 142" o:spid="_x0000_s1127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128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129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130" style="position:absolute;left:567;top:14787;width:10800;height:720" coordorigin="567,14787" coordsize="10800,720">
              <v:shape id="Freeform 146" o:spid="_x0000_s1131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132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133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134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135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136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137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138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139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140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141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142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143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144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145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146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47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48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49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50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51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52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153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154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155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156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157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158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159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160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161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162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163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164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165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166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167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168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169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170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 EEEEEEEEEEE sorubak</w:t>
      </w:r>
    </w:p>
    <w:p w:rsidR="00140381" w:rsidRDefault="00140381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6" o:spid="_x0000_s1171" type="#_x0000_t75" style="position:absolute;margin-left:-4.45pt;margin-top:8.5pt;width:18.75pt;height:50.25pt;z-index:251660288;visibility:visible">
            <v:imagedata r:id="rId10" o:title=""/>
          </v:shape>
        </w:pict>
      </w:r>
      <w:r>
        <w:rPr>
          <w:noProof/>
          <w:lang w:eastAsia="tr-TR"/>
        </w:rPr>
        <w:pict>
          <v:group id="Grup 642" o:spid="_x0000_s1172" style="position:absolute;margin-left:-2.1pt;margin-top:9.25pt;width:531.05pt;height:49.5pt;z-index:251654144" coordorigin="567,14787" coordsize="10800,720">
            <v:group id="Group 141" o:spid="_x0000_s1173" style="position:absolute;left:567;top:14787;width:10800;height:720" coordorigin="567,14787" coordsize="10800,720">
              <v:rect id="Rectangle 142" o:spid="_x0000_s1174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175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176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177" style="position:absolute;left:567;top:14787;width:10800;height:720" coordorigin="567,14787" coordsize="10800,720">
              <v:shape id="Freeform 146" o:spid="_x0000_s1178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179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180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181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182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183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184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185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186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187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188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189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190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191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192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193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94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95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96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97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98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99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200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201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202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203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204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205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206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207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208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209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210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211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212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213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214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215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216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217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</w:t>
      </w:r>
    </w:p>
    <w:p w:rsidR="00140381" w:rsidRDefault="00140381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7" o:spid="_x0000_s1218" type="#_x0000_t75" style="position:absolute;margin-left:-1.35pt;margin-top:9.05pt;width:18.75pt;height:50.25pt;z-index:251661312;visibility:visible">
            <v:imagedata r:id="rId10" o:title=""/>
          </v:shape>
        </w:pict>
      </w:r>
      <w:r>
        <w:rPr>
          <w:noProof/>
          <w:lang w:eastAsia="tr-TR"/>
        </w:rPr>
        <w:pict>
          <v:group id="Grup 734" o:spid="_x0000_s1219" style="position:absolute;margin-left:-1.4pt;margin-top:9.8pt;width:531.05pt;height:49.5pt;z-index:251655168" coordorigin="567,14787" coordsize="10800,720">
            <v:group id="Group 141" o:spid="_x0000_s1220" style="position:absolute;left:567;top:14787;width:10800;height:720" coordorigin="567,14787" coordsize="10800,720">
              <v:rect id="Rectangle 142" o:spid="_x0000_s1221" style="position:absolute;left:567;top:15286;width:10800;height:221;visibility:visible" filled="f" fillcolor="black" strokecolor="#3cc" strokeweight=".62pt">
                <v:stroke dashstyle="1 1" endcap="round"/>
                <v:path arrowok="t"/>
              </v:rect>
              <v:rect id="Rectangle 143" o:spid="_x0000_s1222" style="position:absolute;left:567;top:15009;width:10800;height:277;visibility:visible" filled="f" fillcolor="black" strokecolor="red" strokeweight=".62pt">
                <v:stroke dashstyle="1 1" endcap="round"/>
                <v:path arrowok="t"/>
              </v:rect>
              <v:rect id="Rectangle 144" o:spid="_x0000_s1223" style="position:absolute;left:567;top:14787;width:10800;height:222;visibility:visible" filled="f" fillcolor="black" strokecolor="#3cc" strokeweight=".62pt">
                <v:stroke dashstyle="1 1" endcap="round"/>
                <v:path arrowok="t"/>
              </v:rect>
            </v:group>
            <v:group id="Group 145" o:spid="_x0000_s1224" style="position:absolute;left:567;top:14787;width:10800;height:720" coordorigin="567,14787" coordsize="10800,720">
              <v:shape id="Freeform 146" o:spid="_x0000_s1225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226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227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228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229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230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231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232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233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234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235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236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237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238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239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240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241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242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243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244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245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246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247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248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249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250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251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252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253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254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255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256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257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258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259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260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261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262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263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264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ee e             </w:t>
      </w:r>
    </w:p>
    <w:p w:rsidR="00140381" w:rsidRDefault="00140381" w:rsidP="00576D2B">
      <w:pPr>
        <w:rPr>
          <w:rFonts w:ascii="Nurhan Uz" w:hAnsi="Nurhan Uz" w:cs="Nurhan Uz"/>
          <w:sz w:val="76"/>
          <w:szCs w:val="76"/>
        </w:rPr>
      </w:pPr>
      <w:r w:rsidRPr="00677810">
        <w:rPr>
          <w:rFonts w:ascii="Nurhan Uz" w:hAnsi="Nurhan Uz" w:cs="Nurhan Uz"/>
          <w:noProof/>
          <w:sz w:val="76"/>
          <w:szCs w:val="76"/>
          <w:lang w:eastAsia="tr-TR"/>
        </w:rPr>
        <w:pict>
          <v:shape id="Resim 2" o:spid="_x0000_i1025" type="#_x0000_t75" style="width:435pt;height:503.25pt;visibility:visible">
            <v:imagedata r:id="rId11" o:title=""/>
          </v:shape>
        </w:pict>
      </w:r>
    </w:p>
    <w:p w:rsidR="00140381" w:rsidRDefault="00140381" w:rsidP="00521D2C">
      <w:pPr>
        <w:tabs>
          <w:tab w:val="left" w:pos="3945"/>
        </w:tabs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827" o:spid="_x0000_s1265" type="#_x0000_t75" style="position:absolute;margin-left:-1.35pt;margin-top:13.45pt;width:18.75pt;height:50.25pt;z-index:251665408;visibility:visible">
            <v:imagedata r:id="rId10" o:title=""/>
          </v:shape>
        </w:pict>
      </w:r>
      <w:r>
        <w:rPr>
          <w:noProof/>
          <w:lang w:eastAsia="tr-TR"/>
        </w:rPr>
        <w:pict>
          <v:group id="Grup 8" o:spid="_x0000_s1266" style="position:absolute;margin-left:1.25pt;margin-top:13.45pt;width:531.05pt;height:49.5pt;z-index:251662336" coordorigin="567,14787" coordsize="10800,720">
            <v:group id="Group 141" o:spid="_x0000_s1267" style="position:absolute;left:567;top:14787;width:10800;height:720" coordorigin="567,14787" coordsize="10800,720">
              <v:rect id="Rectangle 142" o:spid="_x0000_s1268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269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270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271" style="position:absolute;left:567;top:14787;width:10800;height:720" coordorigin="567,14787" coordsize="10800,720">
              <v:shape id="Freeform 146" o:spid="_x0000_s1272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273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274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275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276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277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278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279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280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281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282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283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284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285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286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287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288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289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290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291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292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293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294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295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296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297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298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299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00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01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02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03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04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05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306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307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308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309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310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311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noProof/>
          <w:lang w:eastAsia="tr-TR"/>
        </w:rPr>
        <w:pict>
          <v:group id="Grup 799" o:spid="_x0000_s1312" style="position:absolute;margin-left:.8pt;margin-top:155.95pt;width:531.05pt;height:49.5pt;z-index:251664384" coordorigin="567,14787" coordsize="10800,720">
            <v:group id="Group 141" o:spid="_x0000_s1313" style="position:absolute;left:567;top:14787;width:10800;height:720" coordorigin="567,14787" coordsize="10800,720">
              <v:rect id="Rectangle 142" o:spid="_x0000_s1314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315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316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317" style="position:absolute;left:567;top:14787;width:10800;height:720" coordorigin="567,14787" coordsize="10800,720">
              <v:shape id="Freeform 146" o:spid="_x0000_s1318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319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320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321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322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323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324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325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326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327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328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329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330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331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332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333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334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335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336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337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338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339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340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341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342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343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344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345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46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47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48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49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50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51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352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353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354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355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356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357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 EEE</w:t>
      </w:r>
    </w:p>
    <w:p w:rsidR="00140381" w:rsidRPr="00521D2C" w:rsidRDefault="00140381" w:rsidP="00521D2C">
      <w:pPr>
        <w:tabs>
          <w:tab w:val="left" w:pos="3945"/>
        </w:tabs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829" o:spid="_x0000_s1358" type="#_x0000_t75" style="position:absolute;margin-left:.15pt;margin-top:9.5pt;width:18.75pt;height:50.25pt;z-index:251667456;visibility:visible">
            <v:imagedata r:id="rId10" o:title=""/>
          </v:shape>
        </w:pict>
      </w:r>
      <w:r>
        <w:rPr>
          <w:noProof/>
          <w:lang w:eastAsia="tr-TR"/>
        </w:rPr>
        <w:pict>
          <v:shape id="Resim 828" o:spid="_x0000_s1359" type="#_x0000_t75" style="position:absolute;margin-left:-2.2pt;margin-top:77pt;width:18.75pt;height:50.25pt;z-index:251666432;visibility:visible">
            <v:imagedata r:id="rId10" o:title=""/>
          </v:shape>
        </w:pict>
      </w:r>
      <w:r>
        <w:rPr>
          <w:noProof/>
          <w:lang w:eastAsia="tr-TR"/>
        </w:rPr>
        <w:pict>
          <v:group id="Grup 710" o:spid="_x0000_s1360" style="position:absolute;margin-left:1.5pt;margin-top:10.2pt;width:531.05pt;height:49.5pt;z-index:251663360" coordorigin="567,14787" coordsize="10800,720">
            <v:group id="Group 141" o:spid="_x0000_s1361" style="position:absolute;left:567;top:14787;width:10800;height:720" coordorigin="567,14787" coordsize="10800,720">
              <v:rect id="Rectangle 142" o:spid="_x0000_s1362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363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364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365" style="position:absolute;left:567;top:14787;width:10800;height:720" coordorigin="567,14787" coordsize="10800,720">
              <v:shape id="Freeform 146" o:spid="_x0000_s1366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367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368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369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370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371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372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373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374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375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376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377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378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379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380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381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382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383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384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385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386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387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388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389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390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391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392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393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94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95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96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97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98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99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400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401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402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403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404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405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>eeeeee</w:t>
      </w:r>
      <w:r>
        <w:rPr>
          <w:rFonts w:ascii="Nurhan Uz" w:hAnsi="Nurhan Uz" w:cs="Nurhan Uz"/>
          <w:sz w:val="76"/>
          <w:szCs w:val="76"/>
        </w:rPr>
        <w:tab/>
      </w:r>
      <w:bookmarkStart w:id="1" w:name="_PictureBullets"/>
      <w:r w:rsidRPr="003B3D33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6" type="#_x0000_t75" style="width:18.75pt;height:48.75pt;visibility:visible" o:bullet="t">
            <v:imagedata r:id="rId12" o:title=""/>
          </v:shape>
        </w:pict>
      </w:r>
      <w:bookmarkEnd w:id="1"/>
    </w:p>
    <w:sectPr w:rsidR="00140381" w:rsidRPr="00521D2C" w:rsidSect="009970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C55D1"/>
    <w:multiLevelType w:val="hybridMultilevel"/>
    <w:tmpl w:val="0332CD30"/>
    <w:lvl w:ilvl="0" w:tplc="4D342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7E4FE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53E72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4AEC7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9F0F2C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C93C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520D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BDE075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358C4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A2A"/>
    <w:rsid w:val="00140381"/>
    <w:rsid w:val="00187804"/>
    <w:rsid w:val="00251313"/>
    <w:rsid w:val="00355AA1"/>
    <w:rsid w:val="003B3D33"/>
    <w:rsid w:val="00521D2C"/>
    <w:rsid w:val="00576D2B"/>
    <w:rsid w:val="006078A8"/>
    <w:rsid w:val="00677810"/>
    <w:rsid w:val="006F0A9A"/>
    <w:rsid w:val="00755224"/>
    <w:rsid w:val="007864FA"/>
    <w:rsid w:val="00902F19"/>
    <w:rsid w:val="009970D9"/>
    <w:rsid w:val="00AB00A3"/>
    <w:rsid w:val="00B266B0"/>
    <w:rsid w:val="00C968B8"/>
    <w:rsid w:val="00E10202"/>
    <w:rsid w:val="00EA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0A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8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864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billybear4kids.com/graduation/thankyou/apple.gif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20</Words>
  <Characters>117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PC1</dc:creator>
  <cp:keywords>www.sorubak.com</cp:keywords>
  <dc:description>www.sorubak.com</dc:description>
  <cp:lastModifiedBy>edanur</cp:lastModifiedBy>
  <cp:revision>5</cp:revision>
  <dcterms:created xsi:type="dcterms:W3CDTF">2012-10-12T13:40:00Z</dcterms:created>
  <dcterms:modified xsi:type="dcterms:W3CDTF">2013-10-24T20:33:00Z</dcterms:modified>
  <cp:category>www.sorubak.com</cp:category>
</cp:coreProperties>
</file>