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76" w:rsidRPr="00F604A2" w:rsidRDefault="00F62876" w:rsidP="00A40B32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026" style="position:absolute;margin-left:2.95pt;margin-top:14.2pt;width:540pt;height:36pt;z-index:251658240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A  - li        Ali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072" style="position:absolute;margin-left:2.95pt;margin-top:14.2pt;width:540pt;height:36pt;z-index:251659264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18" style="position:absolute;margin-left:2.95pt;margin-top:14.2pt;width:540pt;height:36pt;z-index:251660288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          il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164" style="position:absolute;margin-left:2.95pt;margin-top:14.2pt;width:540pt;height:36pt;z-index:251661312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li         ili    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210" style="position:absolute;margin-left:2.95pt;margin-top:14.2pt;width:540pt;height:36pt;z-index:251662336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   - li         eli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256" style="position:absolute;margin-left:2.95pt;margin-top:14.2pt;width:540pt;height:36pt;z-index:25166336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le         ile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02" style="position:absolute;margin-left:2.95pt;margin-top:14.2pt;width:540pt;height:36pt;z-index:251664384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   - ti         eti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48" style="position:absolute;margin-left:2.95pt;margin-top:14.2pt;width:540pt;height:36pt;z-index:251665408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tel  - li        telli 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94" style="position:absolute;margin-left:2.95pt;margin-top:14.2pt;width:540pt;height:36pt;z-index:251666432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el   - li         elli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440" style="position:absolute;margin-left:2.95pt;margin-top:14.2pt;width:540pt;height:36pt;z-index:251667456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et   - li        etli</w:t>
      </w:r>
    </w:p>
    <w:p w:rsidR="00F62876" w:rsidRPr="00F604A2" w:rsidRDefault="00F62876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486" style="position:absolute;margin-left:2.95pt;margin-top:14.2pt;width:540pt;height:36pt;z-index:251668480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it   - ti        itti </w:t>
      </w:r>
    </w:p>
    <w:p w:rsidR="00F62876" w:rsidRPr="007D15B0" w:rsidRDefault="00F62876" w:rsidP="004433CD">
      <w:pPr>
        <w:tabs>
          <w:tab w:val="right" w:pos="10772"/>
        </w:tabs>
        <w:rPr>
          <w:rFonts w:ascii="Nurhan Uz" w:hAnsi="Nurhan Uz" w:cs="Nurhan Uz"/>
          <w:i/>
          <w:iCs/>
          <w:sz w:val="52"/>
          <w:szCs w:val="52"/>
        </w:rPr>
      </w:pPr>
      <w:r>
        <w:rPr>
          <w:noProof/>
          <w:lang w:eastAsia="tr-TR"/>
        </w:rPr>
        <w:pict>
          <v:group id="_x0000_s1532" style="position:absolute;margin-left:2.95pt;margin-top:14.2pt;width:540pt;height:36pt;z-index:251669504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la  - le </w:t>
      </w:r>
      <w:r>
        <w:rPr>
          <w:rFonts w:ascii="Times New Roman" w:hAnsi="Times New Roman" w:cs="Times New Roman"/>
          <w:i/>
          <w:iCs/>
          <w:sz w:val="72"/>
          <w:szCs w:val="72"/>
        </w:rPr>
        <w:t>–</w:t>
      </w:r>
      <w:r>
        <w:rPr>
          <w:rFonts w:ascii="Nurhan Uz" w:hAnsi="Nurhan Uz" w:cs="Nurhan Uz"/>
          <w:i/>
          <w:iCs/>
          <w:sz w:val="72"/>
          <w:szCs w:val="72"/>
        </w:rPr>
        <w:t xml:space="preserve"> li    </w:t>
      </w:r>
      <w:r w:rsidRPr="007D15B0">
        <w:rPr>
          <w:rFonts w:ascii="Nurhan Uz" w:hAnsi="Nurhan Uz" w:cs="Nurhan Uz"/>
          <w:i/>
          <w:iCs/>
          <w:sz w:val="52"/>
          <w:szCs w:val="52"/>
        </w:rPr>
        <w:t>laleli</w:t>
      </w:r>
    </w:p>
    <w:p w:rsidR="00F62876" w:rsidRDefault="00F62876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578" style="position:absolute;margin-left:2.95pt;margin-top:5.35pt;width:540pt;height:36pt;z-index:251670528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D15B0">
        <w:rPr>
          <w:rFonts w:ascii="Nurhan Uz" w:hAnsi="Nurhan Uz" w:cs="Nurhan Uz"/>
          <w:i/>
          <w:iCs/>
          <w:sz w:val="52"/>
          <w:szCs w:val="52"/>
        </w:rPr>
        <w:t xml:space="preserve"> </w:t>
      </w:r>
      <w:r>
        <w:rPr>
          <w:rFonts w:ascii="Nurhan Uz" w:hAnsi="Nurhan Uz" w:cs="Nurhan Uz"/>
          <w:i/>
          <w:iCs/>
          <w:sz w:val="72"/>
          <w:szCs w:val="72"/>
        </w:rPr>
        <w:t xml:space="preserve">a  - i   - le     </w:t>
      </w:r>
      <w:r w:rsidRPr="007D15B0">
        <w:rPr>
          <w:rFonts w:ascii="Nurhan Uz" w:hAnsi="Nurhan Uz" w:cs="Nurhan Uz"/>
          <w:i/>
          <w:iCs/>
          <w:sz w:val="72"/>
          <w:szCs w:val="72"/>
        </w:rPr>
        <w:t>aile</w:t>
      </w:r>
    </w:p>
    <w:p w:rsidR="00F62876" w:rsidRDefault="00F62876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624" style="position:absolute;margin-left:-2.55pt;margin-top:15.8pt;width:540pt;height:36pt;z-index:251671552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a  - til  -  la    atiila </w:t>
      </w:r>
    </w:p>
    <w:p w:rsidR="00F62876" w:rsidRDefault="00F62876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</w:p>
    <w:p w:rsidR="00F62876" w:rsidRPr="007D15B0" w:rsidRDefault="00F62876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60"/>
            <w:szCs w:val="60"/>
          </w:rPr>
          <w:t>www.sorubak.com</w:t>
        </w:r>
      </w:hyperlink>
    </w:p>
    <w:sectPr w:rsidR="00F62876" w:rsidRPr="007D15B0" w:rsidSect="00BA6D13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76" w:rsidRDefault="00F62876" w:rsidP="006F4982">
      <w:r>
        <w:separator/>
      </w:r>
    </w:p>
  </w:endnote>
  <w:endnote w:type="continuationSeparator" w:id="1">
    <w:p w:rsidR="00F62876" w:rsidRDefault="00F62876" w:rsidP="006F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876" w:rsidRDefault="00F628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76" w:rsidRDefault="00F62876" w:rsidP="006F4982">
      <w:r>
        <w:separator/>
      </w:r>
    </w:p>
  </w:footnote>
  <w:footnote w:type="continuationSeparator" w:id="1">
    <w:p w:rsidR="00F62876" w:rsidRDefault="00F62876" w:rsidP="006F4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876" w:rsidRDefault="00F62876">
    <w:pPr>
      <w:pStyle w:val="Header"/>
    </w:pPr>
    <w:r>
      <w:t>Sayın Veli öğrencinize bol bol okutup sözcüklerin yanına aynısından yazdırınız.Yazarken okumalarını sağlayınız.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0CE"/>
    <w:rsid w:val="00006E85"/>
    <w:rsid w:val="000452EF"/>
    <w:rsid w:val="00096D6F"/>
    <w:rsid w:val="00112E93"/>
    <w:rsid w:val="001745AB"/>
    <w:rsid w:val="002D6AB9"/>
    <w:rsid w:val="002F6D48"/>
    <w:rsid w:val="00307BB5"/>
    <w:rsid w:val="003341A2"/>
    <w:rsid w:val="00347E7A"/>
    <w:rsid w:val="0035051B"/>
    <w:rsid w:val="00373A22"/>
    <w:rsid w:val="003A7BD4"/>
    <w:rsid w:val="003E1FDE"/>
    <w:rsid w:val="00415B15"/>
    <w:rsid w:val="00437E80"/>
    <w:rsid w:val="004433CD"/>
    <w:rsid w:val="0046108A"/>
    <w:rsid w:val="00496AC8"/>
    <w:rsid w:val="00497407"/>
    <w:rsid w:val="004B70CE"/>
    <w:rsid w:val="004D31CA"/>
    <w:rsid w:val="005161BC"/>
    <w:rsid w:val="00540306"/>
    <w:rsid w:val="00545996"/>
    <w:rsid w:val="00595DB2"/>
    <w:rsid w:val="005C671F"/>
    <w:rsid w:val="005D3ADB"/>
    <w:rsid w:val="006135E1"/>
    <w:rsid w:val="006D61BC"/>
    <w:rsid w:val="006F0C7C"/>
    <w:rsid w:val="006F4982"/>
    <w:rsid w:val="00706904"/>
    <w:rsid w:val="007112FF"/>
    <w:rsid w:val="007D15B0"/>
    <w:rsid w:val="007D3DDE"/>
    <w:rsid w:val="007E213E"/>
    <w:rsid w:val="008224B0"/>
    <w:rsid w:val="00842EC2"/>
    <w:rsid w:val="008766DF"/>
    <w:rsid w:val="008E25A5"/>
    <w:rsid w:val="009057D8"/>
    <w:rsid w:val="00912123"/>
    <w:rsid w:val="0095498E"/>
    <w:rsid w:val="00954CBA"/>
    <w:rsid w:val="009736C7"/>
    <w:rsid w:val="009952F9"/>
    <w:rsid w:val="00A255B2"/>
    <w:rsid w:val="00A30137"/>
    <w:rsid w:val="00A40B32"/>
    <w:rsid w:val="00A616D1"/>
    <w:rsid w:val="00A9758C"/>
    <w:rsid w:val="00AE4170"/>
    <w:rsid w:val="00B23DBE"/>
    <w:rsid w:val="00B43B29"/>
    <w:rsid w:val="00BA6D13"/>
    <w:rsid w:val="00BB01ED"/>
    <w:rsid w:val="00BD2001"/>
    <w:rsid w:val="00C235F8"/>
    <w:rsid w:val="00C46740"/>
    <w:rsid w:val="00D06A21"/>
    <w:rsid w:val="00D400AD"/>
    <w:rsid w:val="00D636EC"/>
    <w:rsid w:val="00D74084"/>
    <w:rsid w:val="00D75C7C"/>
    <w:rsid w:val="00D86AD3"/>
    <w:rsid w:val="00DA6885"/>
    <w:rsid w:val="00DE301F"/>
    <w:rsid w:val="00E504AD"/>
    <w:rsid w:val="00E63DA0"/>
    <w:rsid w:val="00EA1549"/>
    <w:rsid w:val="00EA1DF3"/>
    <w:rsid w:val="00EB0EB3"/>
    <w:rsid w:val="00F10D03"/>
    <w:rsid w:val="00F50FDB"/>
    <w:rsid w:val="00F604A2"/>
    <w:rsid w:val="00F62876"/>
    <w:rsid w:val="00FB1399"/>
    <w:rsid w:val="00FF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D48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6D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40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0B3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F49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498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6F49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4982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373A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57</Words>
  <Characters>329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msmtkoc23</dc:creator>
  <cp:keywords>www.sorubak.com</cp:keywords>
  <dc:description>www.sorubak.com</dc:description>
  <cp:lastModifiedBy>edanur</cp:lastModifiedBy>
  <cp:revision>3</cp:revision>
  <cp:lastPrinted>2012-11-02T07:02:00Z</cp:lastPrinted>
  <dcterms:created xsi:type="dcterms:W3CDTF">2012-11-05T22:08:00Z</dcterms:created>
  <dcterms:modified xsi:type="dcterms:W3CDTF">2013-11-17T19:40:00Z</dcterms:modified>
  <cp:category>www.sorubak.com</cp:category>
</cp:coreProperties>
</file>