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A16" w:rsidRDefault="00231A1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197.95pt;margin-top:-2.6pt;width:323.45pt;height:201pt;z-index:251255296;visibility:visible" filled="f" stroked="f" strokeweight=".5pt">
            <v:textbox>
              <w:txbxContent>
                <w:p w:rsidR="00231A16" w:rsidRDefault="00231A16">
                  <w:r>
                    <w:rPr>
                      <w:rFonts w:ascii="Hand Garden" w:hAnsi="Hand Garden" w:cs="Hand Garden"/>
                      <w:outline/>
                      <w:color w:val="000000"/>
                      <w:sz w:val="240"/>
                      <w:szCs w:val="240"/>
                    </w:rPr>
                    <w:t>iİ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27" type="#_x0000_t202" style="position:absolute;margin-left:241.55pt;margin-top:-46.2pt;width:120.1pt;height:134.25pt;z-index:251253248;visibility:visible" filled="f" stroked="f" strokeweight=".5pt">
            <v:textbox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91.5pt;height:93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8" type="#_x0000_t202" style="position:absolute;margin-left:74.95pt;margin-top:-26.45pt;width:185.4pt;height:48.6pt;z-index:251254272;visibility:visible" filled="f" stroked="f" strokeweight=".5pt">
            <v:textbox>
              <w:txbxContent>
                <w:p w:rsidR="00231A16" w:rsidRPr="007226AB" w:rsidRDefault="00231A1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 w:rsidRPr="007226AB">
                    <w:rPr>
                      <w:rFonts w:ascii="ALFABET98" w:hAnsi="ALFABET98" w:cs="ALFABET98"/>
                      <w:sz w:val="72"/>
                      <w:szCs w:val="72"/>
                    </w:rPr>
                    <w:t>Tanışalım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" o:spid="_x0000_s1029" style="position:absolute;margin-left:69.9pt;margin-top:-27.45pt;width:202.6pt;height:52.8pt;z-index:251324928;visibility:visible;v-text-anchor:middle" arcsize="10923f" filled="f" strokecolor="#243f60" strokeweight="2pt"/>
        </w:pict>
      </w:r>
    </w:p>
    <w:p w:rsidR="00231A16" w:rsidRPr="007226AB" w:rsidRDefault="00231A16" w:rsidP="007226AB">
      <w:r>
        <w:rPr>
          <w:noProof/>
          <w:lang w:eastAsia="tr-TR"/>
        </w:rPr>
        <w:pict>
          <v:shape id="Metin Kutusu 18" o:spid="_x0000_s1030" type="#_x0000_t202" style="position:absolute;margin-left:104.2pt;margin-top:7.6pt;width:115.2pt;height:93.6pt;z-index:251256320;visibility:visible" filled="f" strokecolor="#4f81bd" strokeweight="2pt">
            <v:textbox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5" o:spid="_x0000_i1028" type="#_x0000_t75" style="width:102pt;height:80.2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31" type="#_x0000_t202" style="position:absolute;margin-left:-19.25pt;margin-top:7.6pt;width:115.2pt;height:93.6pt;z-index:251257344;visibility:visible" filled="f" strokecolor="#4f81bd" strokeweight="2pt">
            <v:textbox>
              <w:txbxContent>
                <w:p w:rsidR="00231A16" w:rsidRDefault="00231A16" w:rsidP="008A14B4">
                  <w:pPr>
                    <w:jc w:val="center"/>
                  </w:pP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" o:spid="_x0000_i1030" type="#_x0000_t75" alt="http://blogs-images.forbes.com/mergermarket/files/2012/11/gif_turkey002PR_c.gif" style="width:80.25pt;height:79.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24" o:spid="_x0000_s1032" type="#_x0000_t202" style="position:absolute;margin-left:-27.5pt;margin-top:24.6pt;width:123.5pt;height:42pt;z-index:251261440;visibility:visible" filled="f" stroked="f" strokeweight=".5pt">
            <v:textbox>
              <w:txbxContent>
                <w:p w:rsidR="00231A16" w:rsidRPr="00B9594C" w:rsidRDefault="00231A16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h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nd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33" type="#_x0000_t202" style="position:absolute;margin-left:113.95pt;margin-top:24.8pt;width:115.2pt;height:42pt;z-index:251262464;visibility:visible" filled="f" stroked="f" strokeweight=".5pt">
            <v:textbox>
              <w:txbxContent>
                <w:p w:rsidR="00231A16" w:rsidRPr="00683702" w:rsidRDefault="00231A16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ç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lek</w: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683702">
      <w:pPr>
        <w:rPr>
          <w:sz w:val="10"/>
          <w:szCs w:val="10"/>
        </w:rPr>
      </w:pPr>
    </w:p>
    <w:p w:rsidR="00231A16" w:rsidRDefault="00231A16" w:rsidP="00683702">
      <w:r>
        <w:rPr>
          <w:noProof/>
          <w:lang w:eastAsia="tr-TR"/>
        </w:rPr>
        <w:pict>
          <v:shape id="Metin Kutusu 26" o:spid="_x0000_s1034" type="#_x0000_t202" style="position:absolute;margin-left:379.75pt;margin-top:19.05pt;width:115.2pt;height:93.6pt;z-index:251263488;visibility:visible" filled="f" strokecolor="#4f81bd" strokeweight="2pt">
            <v:textbox>
              <w:txbxContent>
                <w:p w:rsidR="00231A16" w:rsidRDefault="00231A16" w:rsidP="00C9536D">
                  <w:pPr>
                    <w:jc w:val="center"/>
                  </w:pPr>
                  <w:hyperlink r:id="rId10" w:history="1">
                    <w:r w:rsidRPr="00B9594C">
                      <w:rPr>
                        <w:rFonts w:ascii="Tahoma" w:hAnsi="Tahoma" w:cs="Tahoma"/>
                        <w:noProof/>
                        <w:color w:val="542402"/>
                        <w:sz w:val="20"/>
                        <w:szCs w:val="20"/>
                        <w:lang w:eastAsia="tr-TR"/>
                      </w:rPr>
                      <w:pict>
                        <v:shape id="Resim 17" o:spid="_x0000_i1032" type="#_x0000_t75" alt="http://www.pehpot.com/wp-content/uploads/2012/10/batteries-clipart-i0.png" href="http://www.pehpot.com/wp-content/uploads/2012/10/batteries-clipart-i0.p" style="width:63pt;height:82.5pt;visibility:visible" o:button="t">
                          <v:fill o:detectmouseclick="t"/>
                          <v:imagedata r:id="rId11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35" type="#_x0000_t202" style="position:absolute;margin-left:246.3pt;margin-top:19.05pt;width:115.2pt;height:93.6pt;z-index:251258368;visibility:visible" filled="f" strokecolor="#4f81bd" strokeweight="2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1" o:spid="_x0000_i1034" type="#_x0000_t75" alt="http://www.surec.com.tr/surec/Resimler/misket.jpg" style="width:97.5pt;height:86.2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36" type="#_x0000_t202" style="position:absolute;margin-left:113.95pt;margin-top:19.05pt;width:115.2pt;height:93.6pt;z-index:251259392;visibility:visible" filled="f" strokecolor="#4f81bd" strokeweight="2pt">
            <v:textbox>
              <w:txbxContent>
                <w:p w:rsidR="00231A16" w:rsidRDefault="00231A16" w:rsidP="00683702">
                  <w:pPr>
                    <w:jc w:val="center"/>
                  </w:pP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0" o:spid="_x0000_i1036" type="#_x0000_t75" alt="http://www.netvitrinim.com/images_buyuk/f3/26030621072465417.jpg" style="width:96pt;height:80.2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37" type="#_x0000_t202" style="position:absolute;margin-left:-19.25pt;margin-top:19.65pt;width:115.2pt;height:93.6pt;z-index:251260416;visibility:visible" filled="f" strokecolor="#4f81bd" strokeweight="2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9" o:spid="_x0000_i1038" type="#_x0000_t75" alt="https://encrypted-tbn0.gstatic.com/images?q=tbn:ANd9GcRd-E_OIpnU7stmr4Uo8XAuWh6efpHV1-Ov0B-6Pjb4VdylpGOw" style="width:93.75pt;height:83.2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29" o:spid="_x0000_s1038" type="#_x0000_t202" style="position:absolute;margin-left:249.3pt;margin-top:10.95pt;width:115.2pt;height:46.8pt;z-index:251266560;visibility:visible" filled="f" stroked="f" strokeweight=".5pt">
            <v:textbox>
              <w:txbxContent>
                <w:p w:rsidR="00231A16" w:rsidRPr="00B9594C" w:rsidRDefault="00231A16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m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sket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39" type="#_x0000_t202" style="position:absolute;margin-left:87.5pt;margin-top:11.8pt;width:174pt;height:42pt;z-index:251265536;visibility:visible" filled="f" stroked="f" strokeweight=".5pt">
            <v:textbox>
              <w:txbxContent>
                <w:p w:rsidR="00231A16" w:rsidRPr="00683702" w:rsidRDefault="00231A16" w:rsidP="00284B17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b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s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klet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40" type="#_x0000_t202" style="position:absolute;margin-left:379.75pt;margin-top:11.1pt;width:115.2pt;height:46.8pt;z-index:251267584;visibility:visible" filled="f" stroked="f" strokeweight=".5pt">
            <v:textbox>
              <w:txbxContent>
                <w:p w:rsidR="00231A16" w:rsidRPr="00683702" w:rsidRDefault="00231A16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p</w:t>
                  </w:r>
                  <w:r w:rsidRPr="00C9536D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41" type="#_x0000_t202" style="position:absolute;margin-left:-19.25pt;margin-top:11.7pt;width:115.2pt;height:42pt;z-index:251264512;visibility:visible" filled="f" stroked="f" strokeweight=".5pt">
            <v:textbox>
              <w:txbxContent>
                <w:p w:rsidR="00231A16" w:rsidRPr="00B9594C" w:rsidRDefault="00231A16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t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lk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566" o:spid="_x0000_s1042" type="#_x0000_t202" style="position:absolute;margin-left:184.3pt;margin-top:7.3pt;width:124.15pt;height:104.3pt;z-index:251328000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13" o:spid="_x0000_i1040" type="#_x0000_t75" style="width:100.5pt;height:119.25pt;visibility:visible">
                        <v:imagedata r:id="rId15" o:title="" cropbottom="-13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3" o:spid="_x0000_s1043" type="#_x0000_t202" style="position:absolute;margin-left:320.5pt;margin-top:15.45pt;width:181.35pt;height:111.2pt;z-index:251329024;visibility:visible" filled="f" stroked="f" strokeweight=".5pt">
            <v:textbox>
              <w:txbxContent>
                <w:p w:rsidR="00231A16" w:rsidRDefault="00231A16"/>
                <w:p w:rsidR="00231A16" w:rsidRPr="007C683C" w:rsidRDefault="00231A16" w:rsidP="007C683C">
                  <w:pPr>
                    <w:rPr>
                      <w:rFonts w:ascii="ALFABET98" w:hAnsi="ALFABET98" w:cs="ALFABET98"/>
                      <w:sz w:val="24"/>
                      <w:szCs w:val="24"/>
                    </w:rPr>
                  </w:pP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Arkadaşlar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içinde </w:t>
                  </w:r>
                  <w:r>
                    <w:rPr>
                      <w:rFonts w:ascii="Hand writing Mutlu" w:hAnsi="Hand writing Mutlu" w:cs="Hand writing Mutlu"/>
                      <w:sz w:val="30"/>
                      <w:szCs w:val="30"/>
                    </w:rPr>
                    <w:t xml:space="preserve">i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sesi geçen 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varlıkların resimlerini diledi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ğimiz  gibi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boya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lım</w:t>
                  </w:r>
                  <w:r w:rsidRPr="007C683C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</w: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575" o:spid="_x0000_s1044" type="#_x0000_t106" style="position:absolute;margin-left:303.8pt;margin-top:1.45pt;width:204.35pt;height:102pt;z-index:251330048;visibility:visible;v-text-anchor:middle" adj="-3495,9767" filled="f" strokecolor="#243f60" strokeweight="2pt">
            <v:textbox>
              <w:txbxContent>
                <w:p w:rsidR="00231A16" w:rsidRDefault="00231A16" w:rsidP="00C9536D"/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61" o:spid="_x0000_s1045" style="position:absolute;margin-left:.6pt;margin-top:27.3pt;width:188.75pt;height:52.8pt;z-index:2513269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5" o:spid="_x0000_s1046" type="#_x0000_t202" style="position:absolute;margin-left:8.9pt;margin-top:24.4pt;width:185.4pt;height:59.7pt;z-index:251325952;visibility:visible" filled="f" stroked="f" strokeweight=".5pt">
            <v:textbox>
              <w:txbxContent>
                <w:p w:rsidR="00231A16" w:rsidRPr="007226AB" w:rsidRDefault="00231A1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Boyayalım</w: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131" o:spid="_x0000_s1047" type="#_x0000_t202" style="position:absolute;margin-left:-57.15pt;margin-top:3.4pt;width:167.8pt;height:152.45pt;z-index:251332096;visibility:visible;mso-wrap-style:none" filled="f" stroked="f" strokeweight=".5pt">
            <v:textbox style="mso-fit-shape-to-text:t"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2" o:spid="_x0000_i1042" type="#_x0000_t75" alt="http://www.yaban.gen.tr/wp-content/uploads/2012/08/yaban-gen-tr-boyama-resimleri-hayvanlar-15.gif" style="width:182.25pt;height:242.25pt;rotation:-90;visibility:visible">
                        <v:imagedata r:id="rId16" o:title="" croptop="6003f" cropbottom="2146f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AB3EBD">
      <w:pPr>
        <w:tabs>
          <w:tab w:val="left" w:pos="5103"/>
        </w:tabs>
        <w:ind w:hanging="851"/>
      </w:pPr>
      <w:r>
        <w:rPr>
          <w:noProof/>
          <w:lang w:eastAsia="tr-TR"/>
        </w:rPr>
        <w:pict>
          <v:shape id="Metin Kutusu 128" o:spid="_x0000_s1048" type="#_x0000_t202" style="position:absolute;margin-left:194.55pt;margin-top:1.55pt;width:258.1pt;height:181.85pt;z-index:251331072;visibility:visible" filled="f" stroked="f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3" o:spid="_x0000_i1044" type="#_x0000_t75" alt="http://bp1.blogger.com/_eUk-4litSCk/R8rVuJhlxkI/AAAAAAAAB8Y/L6ppgy2YV3w/s400/deniz-yasemen.hayvanlar+(35).jpg" style="width:246pt;height:177.7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6" o:spid="_x0000_s1049" type="#_x0000_t202" style="position:absolute;margin-left:154.9pt;margin-top:6.5pt;width:226.15pt;height:206.75pt;z-index:251333120;visibility:visible;mso-wrap-style:none" filled="f" stroked="f" strokeweight=".5pt">
            <v:textbox style="mso-fit-shape-to-text:t">
              <w:txbxContent>
                <w:p w:rsidR="00231A16" w:rsidRDefault="00231A16"/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581" o:spid="_x0000_s1050" type="#_x0000_t202" style="position:absolute;margin-left:295.2pt;margin-top:12.2pt;width:180.9pt;height:206.75pt;z-index:251334144;visibility:visible;mso-wrap-style:none" filled="f" stroked="f" strokeweight=".5pt">
            <v:textbox style="mso-fit-shape-to-text:t"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0" o:spid="_x0000_i1046" type="#_x0000_t75" alt="http://img855.imageshack.us/img855/522/sevimlifilforumdas.jpg" style="width:210pt;height:162.7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578" o:spid="_x0000_s1051" type="#_x0000_t202" style="position:absolute;margin-left:40.15pt;margin-top:5.25pt;width:209.3pt;height:161.25pt;z-index:251335168;visibility:visible" filled="f" stroked="f" strokeweight=".5pt">
            <v:textbox>
              <w:txbxContent>
                <w:p w:rsidR="00231A16" w:rsidRDefault="00231A16" w:rsidP="00814B42">
                  <w:r w:rsidRPr="00DF71D1">
                    <w:rPr>
                      <w:noProof/>
                      <w:lang w:eastAsia="tr-TR"/>
                    </w:rPr>
                    <w:pict>
                      <v:shape id="Resim 44" o:spid="_x0000_i1048" type="#_x0000_t75" style="width:162pt;height:151.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Pr="007B6878" w:rsidRDefault="00231A16" w:rsidP="00EA1411">
      <w:pPr>
        <w:ind w:hanging="851"/>
        <w:rPr>
          <w:sz w:val="16"/>
          <w:szCs w:val="16"/>
        </w:rPr>
      </w:pPr>
      <w:r>
        <w:rPr>
          <w:noProof/>
          <w:lang w:eastAsia="tr-TR"/>
        </w:rPr>
        <w:pict>
          <v:shape id="Metin Kutusu 57" o:spid="_x0000_s1052" type="#_x0000_t202" style="position:absolute;margin-left:277.1pt;margin-top:-40.6pt;width:109.2pt;height:112.6pt;z-index:251279872;visibility:visible;mso-wrap-style:none" filled="f" stroked="f" strokeweight=".5pt">
            <v:textbox style="mso-fit-shape-to-text:t">
              <w:txbxContent>
                <w:p w:rsidR="00231A16" w:rsidRDefault="00231A16">
                  <w:bookmarkStart w:id="0" w:name="_GoBack"/>
                  <w:bookmarkEnd w:id="0"/>
                  <w:r w:rsidRPr="00DF71D1">
                    <w:rPr>
                      <w:noProof/>
                      <w:lang w:eastAsia="tr-TR"/>
                    </w:rPr>
                    <w:pict>
                      <v:shape id="Resim 1" o:spid="_x0000_i1050" type="#_x0000_t75" style="width:103.5pt;height:96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53" type="#_x0000_t202" style="position:absolute;margin-left:118.6pt;margin-top:-4.15pt;width:185.4pt;height:48.6pt;z-index:251278848;visibility:visible" filled="f" stroked="f" strokeweight=".5pt">
            <v:textbox>
              <w:txbxContent>
                <w:p w:rsidR="00231A16" w:rsidRPr="007226AB" w:rsidRDefault="00231A1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3" o:spid="_x0000_s1054" style="position:absolute;margin-left:85.6pt;margin-top:-3.35pt;width:194.75pt;height:52.8pt;z-index:251277824;visibility:visible;v-text-anchor:middle" arcsize="10923f" filled="f" strokecolor="#243f60" strokeweight="2pt"/>
        </w:pict>
      </w:r>
    </w:p>
    <w:p w:rsidR="00231A16" w:rsidRPr="007B6878" w:rsidRDefault="00231A16" w:rsidP="00EA1411">
      <w:pPr>
        <w:ind w:hanging="851"/>
        <w:rPr>
          <w:sz w:val="16"/>
          <w:szCs w:val="16"/>
        </w:rPr>
      </w:pPr>
    </w:p>
    <w:p w:rsidR="00231A16" w:rsidRDefault="00231A16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110" o:spid="_x0000_s1055" style="position:absolute;margin-left:-25.6pt;margin-top:12.35pt;width:515.1pt;height:40.1pt;z-index:251398656" coordorigin="567,14787" coordsize="10800,720">
            <v:group id="Group 97" o:spid="_x0000_s1056" style="position:absolute;left:567;top:14787;width:10800;height:720" coordorigin="567,14787" coordsize="10800,720">
              <v:rect id="Rectangle 98" o:spid="_x0000_s105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05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05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060" style="position:absolute;left:567;top:14787;width:10800;height:720" coordorigin="567,14787" coordsize="10800,720">
              <v:shape id="Freeform 102" o:spid="_x0000_s106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06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06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06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06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06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06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06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06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07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07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07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07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07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07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07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07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07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07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08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08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08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08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08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08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08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08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08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08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09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09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09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09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09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09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09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09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09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09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0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34" o:spid="_x0000_s1101" type="#_x0000_t5" style="position:absolute;margin-left:-24.1pt;margin-top:13.3pt;width:31.2pt;height:10.8pt;z-index:251268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5" o:spid="_x0000_s1102" style="position:absolute;margin-left:-24.15pt;margin-top:24.55pt;width:31.2pt;height:27.85pt;z-index:2512696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7" o:spid="_x0000_s1103" style="position:absolute;margin-left:-10.85pt;margin-top:27.7pt;width:6pt;height:12pt;z-index:2512716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" o:spid="_x0000_s1104" style="position:absolute;z-index:2512768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" o:spid="_x0000_s1105" style="position:absolute;z-index:2512757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" o:spid="_x0000_s1106" style="position:absolute;z-index:2512747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6" o:spid="_x0000_s1107" style="position:absolute;z-index:2512737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5" o:spid="_x0000_s1108" style="position:absolute;z-index:2512727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6" o:spid="_x0000_s1109" style="position:absolute;z-index:251270656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0"/>
          <w:szCs w:val="70"/>
        </w:rPr>
        <w:t>iiiiiiiiiiiiiiii</w:t>
      </w:r>
    </w:p>
    <w:p w:rsidR="00231A16" w:rsidRDefault="00231A16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354" o:spid="_x0000_s1110" style="position:absolute;margin-left:-24.65pt;margin-top:13.35pt;width:515.1pt;height:40.1pt;z-index:251408896" coordorigin="567,14787" coordsize="10800,720">
            <v:group id="Group 97" o:spid="_x0000_s1111" style="position:absolute;left:567;top:14787;width:10800;height:720" coordorigin="567,14787" coordsize="10800,720">
              <v:rect id="Rectangle 98" o:spid="_x0000_s111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1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1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15" style="position:absolute;left:567;top:14787;width:10800;height:720" coordorigin="567,14787" coordsize="10800,720">
              <v:shape id="Freeform 102" o:spid="_x0000_s111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1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1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1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2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2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2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2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2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2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2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2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2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2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3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3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3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3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3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3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13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13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13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13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14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14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14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14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14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14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14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14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14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14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15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15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15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15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15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5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26" o:spid="_x0000_s1156" type="#_x0000_t5" style="position:absolute;margin-left:-24.1pt;margin-top:13.3pt;width:31.2pt;height:10.8pt;z-index:2513996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7" o:spid="_x0000_s1157" style="position:absolute;margin-left:-24.15pt;margin-top:24.55pt;width:31.2pt;height:27.85pt;z-index:251400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9" o:spid="_x0000_s1158" style="position:absolute;margin-left:-10.85pt;margin-top:27.7pt;width:6pt;height:12pt;z-index:2514027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0" o:spid="_x0000_s1159" style="position:absolute;z-index:2514078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1" o:spid="_x0000_s1160" style="position:absolute;z-index:2514068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2" o:spid="_x0000_s1161" style="position:absolute;z-index:2514058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3" o:spid="_x0000_s1162" style="position:absolute;z-index:2514048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" o:spid="_x0000_s1163" style="position:absolute;z-index:2514037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5" o:spid="_x0000_s1164" style="position:absolute;z-index:25140172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</w:t>
      </w:r>
      <w:r>
        <w:rPr>
          <w:rFonts w:ascii="Nurhan Uz" w:hAnsi="Nurhan Uz" w:cs="Nurhan Uz"/>
          <w:sz w:val="70"/>
          <w:szCs w:val="70"/>
        </w:rPr>
        <w:t>iiiii</w:t>
      </w:r>
      <w:r>
        <w:rPr>
          <w:noProof/>
          <w:lang w:eastAsia="tr-TR"/>
        </w:rPr>
        <w:pict>
          <v:rect id="Dikdörtgen 68" o:spid="_x0000_s1165" style="position:absolute;margin-left:-24.05pt;margin-top:24pt;width:31.2pt;height:28.8pt;z-index:251281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65" o:spid="_x0000_s1166" type="#_x0000_t5" style="position:absolute;margin-left:-24.05pt;margin-top:13pt;width:31.2pt;height:10.8pt;z-index:25128089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0" o:spid="_x0000_s1167" style="position:absolute;z-index:25128806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" o:spid="_x0000_s1168" style="position:absolute;z-index:25128908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2" o:spid="_x0000_s1169" style="position:absolute;z-index:25128704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3" o:spid="_x0000_s1170" style="position:absolute;z-index:25128601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4" o:spid="_x0000_s1171" style="position:absolute;z-index:25128499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6" o:spid="_x0000_s1172" style="position:absolute;margin-left:-10.85pt;margin-top:28.15pt;width:6pt;height:12pt;z-index:25128396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7" o:spid="_x0000_s1173" style="position:absolute;z-index:251282944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</w:t>
      </w:r>
    </w:p>
    <w:p w:rsidR="00231A16" w:rsidRDefault="00231A16" w:rsidP="00530FD4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588" o:spid="_x0000_s1174" style="position:absolute;margin-left:-25.6pt;margin-top:12.8pt;width:513.85pt;height:40.1pt;z-index:251428352" coordorigin="567,14787" coordsize="10800,720">
            <v:group id="Group 97" o:spid="_x0000_s1175" style="position:absolute;left:567;top:14787;width:10800;height:720" coordorigin="567,14787" coordsize="10800,720">
              <v:rect id="Rectangle 98" o:spid="_x0000_s117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7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7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79" style="position:absolute;left:567;top:14787;width:10800;height:720" coordorigin="567,14787" coordsize="10800,720">
              <v:shape id="Freeform 102" o:spid="_x0000_s118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8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8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8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8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8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8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8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8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8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9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9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9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9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9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9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9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9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9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9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0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0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0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0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0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0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0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0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0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0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1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1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1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1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1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1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1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1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1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1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6" o:spid="_x0000_s1220" type="#_x0000_t5" style="position:absolute;margin-left:-24.1pt;margin-top:13.3pt;width:31.2pt;height:10.8pt;z-index:2514191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7" o:spid="_x0000_s1221" style="position:absolute;margin-left:-24.15pt;margin-top:24.55pt;width:31.2pt;height:27.85pt;z-index:2514201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2" o:spid="_x0000_s1222" style="position:absolute;margin-left:-10.85pt;margin-top:27.7pt;width:6pt;height:12pt;z-index:25142220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4" o:spid="_x0000_s1223" style="position:absolute;z-index:25142732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5" o:spid="_x0000_s1224" style="position:absolute;z-index:25142630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" o:spid="_x0000_s1225" style="position:absolute;z-index:25142528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9" o:spid="_x0000_s1226" style="position:absolute;z-index:25142425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1" o:spid="_x0000_s1227" style="position:absolute;z-index:25142323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2" o:spid="_x0000_s1228" style="position:absolute;z-index:251421184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iii</w:t>
      </w:r>
      <w:r>
        <w:rPr>
          <w:rFonts w:ascii="Hand writing Mutlu" w:hAnsi="Hand writing Mutlu" w:cs="Hand writing Mutlu"/>
          <w:sz w:val="70"/>
          <w:szCs w:val="70"/>
        </w:rPr>
        <w:t>ii</w:t>
      </w:r>
      <w:r>
        <w:rPr>
          <w:noProof/>
          <w:lang w:eastAsia="tr-TR"/>
        </w:rPr>
        <w:pict>
          <v:rect id="Dikdörtgen 785" o:spid="_x0000_s1229" style="position:absolute;margin-left:-24.05pt;margin-top:24pt;width:31.2pt;height:28.8pt;z-index:25141094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786" o:spid="_x0000_s1230" type="#_x0000_t5" style="position:absolute;margin-left:-24.05pt;margin-top:13pt;width:31.2pt;height:10.8pt;z-index:251409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87" o:spid="_x0000_s1231" style="position:absolute;z-index:251417088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788" o:spid="_x0000_s1232" style="position:absolute;z-index:251418112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789" o:spid="_x0000_s1233" style="position:absolute;z-index:251416064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790" o:spid="_x0000_s1234" style="position:absolute;z-index:251415040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791" o:spid="_x0000_s1235" style="position:absolute;z-index:251414016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792" o:spid="_x0000_s1236" style="position:absolute;margin-left:-10.85pt;margin-top:28.15pt;width:6pt;height:12pt;z-index:25141299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93" o:spid="_x0000_s1237" style="position:absolute;z-index:251411968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iiiiiiiiiii</w:t>
      </w:r>
    </w:p>
    <w:p w:rsidR="00231A16" w:rsidRDefault="00231A16" w:rsidP="00530FD4">
      <w:pPr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795" o:spid="_x0000_s1238" style="position:absolute;margin-left:-25.6pt;margin-top:12.55pt;width:513.85pt;height:40.1pt;z-index:251447808" coordorigin="567,14787" coordsize="10800,720">
            <v:group id="Group 97" o:spid="_x0000_s1239" style="position:absolute;left:567;top:14787;width:10800;height:720" coordorigin="567,14787" coordsize="10800,720">
              <v:rect id="Rectangle 98" o:spid="_x0000_s124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24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24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243" style="position:absolute;left:567;top:14787;width:10800;height:720" coordorigin="567,14787" coordsize="10800,720">
              <v:shape id="Freeform 102" o:spid="_x0000_s124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24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24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24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24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24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25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25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25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25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25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25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25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25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25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25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26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26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26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26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6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6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6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6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6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6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7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7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7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7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7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7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7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7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7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7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8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8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8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8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90" o:spid="_x0000_s1284" type="#_x0000_t5" style="position:absolute;margin-left:-24.1pt;margin-top:13.3pt;width:31.2pt;height:10.8pt;z-index:2514385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1" o:spid="_x0000_s1285" style="position:absolute;margin-left:-24.15pt;margin-top:24.55pt;width:31.2pt;height:27.85pt;z-index:2514396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2" o:spid="_x0000_s1286" style="position:absolute;margin-left:-10.85pt;margin-top:27.7pt;width:6pt;height:12pt;z-index:2514416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93" o:spid="_x0000_s1287" style="position:absolute;z-index:2514467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94" o:spid="_x0000_s1288" style="position:absolute;z-index:2514457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95" o:spid="_x0000_s1289" style="position:absolute;z-index:2514447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96" o:spid="_x0000_s1290" style="position:absolute;z-index:2514437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97" o:spid="_x0000_s1291" style="position:absolute;z-index:2514426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98" o:spid="_x0000_s1292" style="position:absolute;z-index:251440640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</w:t>
      </w:r>
      <w:r>
        <w:rPr>
          <w:rFonts w:ascii="Hand writing Mutlu" w:hAnsi="Hand writing Mutlu" w:cs="Hand writing Mutlu"/>
          <w:sz w:val="70"/>
          <w:szCs w:val="70"/>
        </w:rPr>
        <w:t>iii</w:t>
      </w:r>
      <w:r>
        <w:rPr>
          <w:rFonts w:ascii="Nurhan Uz" w:hAnsi="Nurhan Uz" w:cs="Nurhan Uz"/>
          <w:sz w:val="70"/>
          <w:szCs w:val="70"/>
        </w:rPr>
        <w:t>ii</w:t>
      </w:r>
      <w:r>
        <w:rPr>
          <w:noProof/>
          <w:lang w:eastAsia="tr-TR"/>
        </w:rPr>
        <w:pict>
          <v:rect id="Dikdörtgen 899" o:spid="_x0000_s1293" style="position:absolute;margin-left:-24.05pt;margin-top:24pt;width:31.2pt;height:28.8pt;z-index:25143040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900" o:spid="_x0000_s1294" type="#_x0000_t5" style="position:absolute;margin-left:-24.05pt;margin-top:13pt;width:31.2pt;height:10.8pt;z-index:25142937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901" o:spid="_x0000_s1295" style="position:absolute;z-index:25143654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902" o:spid="_x0000_s1296" style="position:absolute;z-index:25143756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903" o:spid="_x0000_s1297" style="position:absolute;z-index:25143552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904" o:spid="_x0000_s1298" style="position:absolute;z-index:25143449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905" o:spid="_x0000_s1299" style="position:absolute;z-index:25143347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906" o:spid="_x0000_s1300" style="position:absolute;margin-left:-10.85pt;margin-top:28.15pt;width:6pt;height:12pt;z-index:25143244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3648" o:spid="_x0000_s1301" style="position:absolute;z-index:251431424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</w:t>
      </w:r>
      <w:r>
        <w:rPr>
          <w:noProof/>
          <w:lang w:eastAsia="tr-TR"/>
        </w:rPr>
        <w:pict>
          <v:line id="Düz Bağlayıcı 612" o:spid="_x0000_s1302" style="position:absolute;z-index:25134131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3" o:spid="_x0000_s1303" style="position:absolute;z-index:25134233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14" o:spid="_x0000_s1304" style="position:absolute;z-index:25134028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15" o:spid="_x0000_s1305" style="position:absolute;z-index:25133926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16" o:spid="_x0000_s1306" style="position:absolute;z-index:25133824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17" o:spid="_x0000_s1307" style="position:absolute;margin-left:-10.85pt;margin-top:28.15pt;width:6pt;height:12pt;z-index:25133721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18" o:spid="_x0000_s1308" style="position:absolute;z-index:251336192;visibility:visible;mso-position-horizontal-relative:text;mso-position-vertical-relative:text" from="-24.05pt,40.4pt" to="7.15pt,40.4pt" strokecolor="#365f91" strokeweight="1.5pt"/>
        </w:pict>
      </w:r>
    </w:p>
    <w:p w:rsidR="00231A16" w:rsidRDefault="00231A16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66" o:spid="_x0000_s1309" type="#_x0000_t62" style="position:absolute;margin-left:85.95pt;margin-top:63.45pt;width:306.5pt;height:84pt;z-index:251378176;visibility:visible;v-text-anchor:middle" adj="-3366,8598" filled="f" strokecolor="#243f60" strokeweight="2pt">
            <v:textbox>
              <w:txbxContent>
                <w:p w:rsidR="00231A16" w:rsidRDefault="00231A16" w:rsidP="00740FB0">
                  <w:pPr>
                    <w:jc w:val="center"/>
                  </w:pPr>
                </w:p>
                <w:p w:rsidR="00231A16" w:rsidRDefault="00231A16"/>
              </w:txbxContent>
            </v:textbox>
          </v:shape>
        </w:pict>
      </w:r>
      <w:r>
        <w:rPr>
          <w:noProof/>
          <w:lang w:eastAsia="tr-TR"/>
        </w:rPr>
        <w:pict>
          <v:shape id="Metin Kutusu 640" o:spid="_x0000_s1310" type="#_x0000_t202" style="position:absolute;margin-left:-41.6pt;margin-top:52.45pt;width:148.55pt;height:123.25pt;z-index:251376128;visibility:visible" filled="f" stroked="f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8" o:spid="_x0000_i1052" type="#_x0000_t75" style="width:99.75pt;height:110.25pt;visibility:visible">
                        <v:imagedata r:id="rId21" o:title="" cropbottom="-179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4290" o:spid="_x0000_s1311" style="position:absolute;margin-left:-25.6pt;margin-top:12.85pt;width:513.85pt;height:40.1pt;z-index:251467264" coordorigin="567,14787" coordsize="10800,720">
            <v:group id="Group 97" o:spid="_x0000_s1312" style="position:absolute;left:567;top:14787;width:10800;height:720" coordorigin="567,14787" coordsize="10800,720">
              <v:rect id="Rectangle 98" o:spid="_x0000_s131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31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31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316" style="position:absolute;left:567;top:14787;width:10800;height:720" coordorigin="567,14787" coordsize="10800,720">
              <v:shape id="Freeform 102" o:spid="_x0000_s131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31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31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32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32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32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32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32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32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32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32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32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32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33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33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33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33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33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33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33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33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33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33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34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34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34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34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34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34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34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34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34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34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35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35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35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35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35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35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35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Metin Kutusu 665" o:spid="_x0000_s1357" type="#_x0000_t202" style="position:absolute;margin-left:98.05pt;margin-top:62.15pt;width:293.1pt;height:84.9pt;z-index:251377152;visibility:visible" filled="f" stroked="f" strokeweight=".5pt">
            <v:textbox>
              <w:txbxContent>
                <w:p w:rsidR="00231A16" w:rsidRPr="00740FB0" w:rsidRDefault="00231A16" w:rsidP="00DA76F6">
                  <w:pPr>
                    <w:spacing w:after="0" w:line="240" w:lineRule="auto"/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>Arkadaşlar aşağıdaki resimleri inceleyelim. Resimlerde kaç tane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i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sesi geçiyorsa kutucuğuna o kadar 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i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>yazalım</w:t>
                  </w:r>
                </w:p>
                <w:p w:rsidR="00231A16" w:rsidRDefault="00231A16"/>
              </w:txbxContent>
            </v:textbox>
          </v:shape>
        </w:pict>
      </w:r>
      <w:r>
        <w:rPr>
          <w:noProof/>
          <w:lang w:eastAsia="tr-TR"/>
        </w:rPr>
        <w:pict>
          <v:shape id="İkizkenar Üçgen 4336" o:spid="_x0000_s1358" type="#_x0000_t5" style="position:absolute;margin-left:-24.1pt;margin-top:13.3pt;width:31.2pt;height:10.8pt;z-index:2514580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7" o:spid="_x0000_s1359" style="position:absolute;margin-left:-24.15pt;margin-top:24.55pt;width:31.2pt;height:27.85pt;z-index:2514590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8" o:spid="_x0000_s1360" style="position:absolute;margin-left:-10.85pt;margin-top:27.7pt;width:6pt;height:12pt;z-index:2514611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39" o:spid="_x0000_s1361" style="position:absolute;z-index:2514662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40" o:spid="_x0000_s1362" style="position:absolute;z-index:2514652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41" o:spid="_x0000_s1363" style="position:absolute;z-index:2514641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42" o:spid="_x0000_s1364" style="position:absolute;z-index:2514631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3" o:spid="_x0000_s1365" style="position:absolute;z-index:2514621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45" o:spid="_x0000_s1366" style="position:absolute;z-index:25146009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346" o:spid="_x0000_s1367" style="position:absolute;margin-left:-24.05pt;margin-top:24pt;width:31.2pt;height:28.8pt;z-index:25144985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347" o:spid="_x0000_s1368" type="#_x0000_t5" style="position:absolute;margin-left:-24.05pt;margin-top:13pt;width:31.2pt;height:10.8pt;z-index:25144883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48" o:spid="_x0000_s1369" style="position:absolute;z-index:25145600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349" o:spid="_x0000_s1370" style="position:absolute;z-index:25145702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351" o:spid="_x0000_s1371" style="position:absolute;z-index:25145497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352" o:spid="_x0000_s1372" style="position:absolute;z-index:25145395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355" o:spid="_x0000_s1373" style="position:absolute;z-index:25145292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356" o:spid="_x0000_s1374" style="position:absolute;margin-left:-10.85pt;margin-top:28.15pt;width:6pt;height:12pt;z-index:25145190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60" o:spid="_x0000_s1375" style="position:absolute;z-index:251450880;visibility:visible" from="-24.05pt,40.4pt" to="7.15pt,40.4pt" strokecolor="#365f91" strokeweight="1.5pt"/>
        </w:pict>
      </w:r>
    </w:p>
    <w:p w:rsidR="00231A16" w:rsidRDefault="00231A16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</w:p>
    <w:p w:rsidR="00231A16" w:rsidRPr="00645344" w:rsidRDefault="00231A16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37" o:spid="_x0000_s1376" type="#_x0000_t202" style="position:absolute;margin-left:244.5pt;margin-top:54.15pt;width:107.5pt;height:92.3pt;z-index:251345408;visibility:visible" strokeweight=".5pt">
            <v:textbox>
              <w:txbxContent>
                <w:p w:rsidR="00231A16" w:rsidRDefault="00231A16">
                  <w:hyperlink r:id="rId22" w:history="1">
                    <w:r w:rsidRPr="00B9594C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56" o:spid="_x0000_i1054" type="#_x0000_t75" alt="https://encrypted-tbn3.gstatic.com/images?q=tbn:ANd9GcTtcdmktsUN8QeTxrdp81-5g69XCQOo1qNf_Tdwy-NGXmWPPBGu5A" href="http://www.google.com.tr/imgres?start=164&amp;num=10&amp;hl=tr&amp;tbo=d&amp;biw=1536&amp;bih=717&amp;tbm=isch&amp;tbnid=3Klrv7XYWn1ZsM:&amp;imgrefurl=http://www.resimbulmaca.com/karisik-resim/kibrit-resimleri/kibrit-resimleri.html&amp;docid=vKu3wupcCAjoPM&amp;imgurl=http://www.resimbulmaca.com/orj/kibrit-resimleri-2299.jpg&amp;w=510&amp;h=300&amp;ei=-Gu-UMTFI6eJ4gT1hYCAAw&amp;zoom=1&amp;iact=hc&amp;vpx=319&amp;vpy=435&amp;dur=1342&amp;hovh=172&amp;hovw=293&amp;tx=142&amp;ty=115&amp;sig=103466541001490539181&amp;page=5&amp;tbnh=135&amp;tbnw=233&amp;ndsp=41&amp;ved=1t:429,r:66,s:100,i:2" style="width:90pt;height:80.25pt;visibility:visible" o:button="t">
                          <v:fill o:detectmouseclick="t"/>
                          <v:imagedata r:id="rId23" o:title="" cropleft="11288f" cropright="10065f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5" o:spid="_x0000_s1377" type="#_x0000_t202" style="position:absolute;margin-left:107.15pt;margin-top:54.15pt;width:107.5pt;height:92.3pt;z-index:251344384;visibility:visible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4" o:spid="_x0000_i1056" type="#_x0000_t75" alt="http://skunkstripe.files.wordpress.com/2011/08/porcupine_full_frontal.jpg" style="width:94.5pt;height:80.25pt;visibility:visible">
                        <v:imagedata r:id="rId24" o:title="" cropleft="8710f" cropright="1127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9" o:spid="_x0000_s1378" type="#_x0000_t202" style="position:absolute;margin-left:381pt;margin-top:53.25pt;width:107.55pt;height:92.3pt;z-index:251346432;visibility:visible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" o:spid="_x0000_i1058" type="#_x0000_t75" alt="http://www.rizeziraatodasi.com/resimler/kiviacik.jpg" style="width:95.25pt;height:80.25pt;visibility:visible">
                        <v:imagedata r:id="rId25" o:title="" cropleft="3680f" cropright="2047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3" o:spid="_x0000_s1379" type="#_x0000_t202" style="position:absolute;margin-left:-33pt;margin-top:54.2pt;width:107.55pt;height:92.3pt;z-index:251343360;visibility:visible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9" o:spid="_x0000_i1060" type="#_x0000_t75" alt="http://4.bp.blogspot.com/_o3LXF71f9Gw/Sy6cVZSmi-I/AAAAAAAAAAw/KE2s7xRDxTk/s320/silgi.jpg" style="width:92.25pt;height:69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roundrect id="Yuvarlatılmış Dikdörtgen 348" o:spid="_x0000_s1380" style="position:absolute;margin-left:399.85pt;margin-top:10.1pt;width:22.15pt;height:23.5pt;z-index:25136076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9" o:spid="_x0000_s1381" style="position:absolute;margin-left:425.5pt;margin-top:10.1pt;width:22.15pt;height:23.5pt;z-index:25136179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0" o:spid="_x0000_s1382" style="position:absolute;margin-left:451.85pt;margin-top:10.1pt;width:22.15pt;height:23.5pt;z-index:25136281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7" o:spid="_x0000_s1383" style="position:absolute;margin-left:313.65pt;margin-top:10.1pt;width:22.15pt;height:23.5pt;z-index:25135974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6" o:spid="_x0000_s1384" style="position:absolute;margin-left:287.35pt;margin-top:10.1pt;width:22.15pt;height:23.5pt;z-index:25135872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5" o:spid="_x0000_s1385" style="position:absolute;margin-left:261.75pt;margin-top:10.1pt;width:22.15pt;height:23.5pt;z-index:25135769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8" o:spid="_x0000_s1386" style="position:absolute;margin-left:124.3pt;margin-top:10.1pt;width:22.15pt;height:23.55pt;z-index:25135462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40" o:spid="_x0000_s1387" style="position:absolute;margin-left:149.95pt;margin-top:10.1pt;width:22.15pt;height:23.55pt;z-index:25135564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29" o:spid="_x0000_s1388" style="position:absolute;margin-left:176.25pt;margin-top:10.1pt;width:22.15pt;height:23.55pt;z-index:25135667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7" o:spid="_x0000_s1389" style="position:absolute;margin-left:33.65pt;margin-top:10.1pt;width:22.15pt;height:23.55pt;z-index:2513536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6" o:spid="_x0000_s1390" style="position:absolute;margin-left:7.35pt;margin-top:10.1pt;width:22.15pt;height:23.55pt;z-index:2513525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5" o:spid="_x0000_s1391" style="position:absolute;margin-left:-18.35pt;margin-top:10.1pt;width:22.15pt;height:23.55pt;z-index:251351552;visibility:visible;v-text-anchor:middle" arcsize="10923f" filled="f" strokecolor="#243f60" strokeweight="2pt"/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217" o:spid="_x0000_s1392" type="#_x0000_t202" style="position:absolute;margin-left:380.7pt;margin-top:10.85pt;width:109.95pt;height:92.9pt;z-index:251350528;visibility:visible;mso-wrap-style:none" strokeweight=".5pt">
            <v:textbox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59" o:spid="_x0000_i1062" type="#_x0000_t75" style="width:95.25pt;height:79.5pt;visibility:visible">
                        <v:imagedata r:id="rId2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1" o:spid="_x0000_s1393" type="#_x0000_t202" style="position:absolute;margin-left:-33pt;margin-top:11.55pt;width:107.5pt;height:92.3pt;z-index:251347456;visibility:visible" strokeweight=".5pt">
            <v:textbox>
              <w:txbxContent>
                <w:p w:rsidR="00231A16" w:rsidRDefault="00231A16" w:rsidP="00413E77">
                  <w:pPr>
                    <w:jc w:val="center"/>
                  </w:pP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3" o:spid="_x0000_i1064" type="#_x0000_t75" alt="http://img03.blogcu.com/images/i/l/g/ilginchersey/a461b47493ecdba12c003af45ca3f228_1274018236.jpg" style="width:92.25pt;height:83.25pt;visibility:visible">
                        <v:imagedata r:id="rId28" o:title="" cropleft="247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3" o:spid="_x0000_s1394" type="#_x0000_t202" style="position:absolute;margin-left:107.15pt;margin-top:11.55pt;width:107.5pt;height:92.3pt;z-index:251348480;visibility:visible" strokeweight=".5pt">
            <v:textbox>
              <w:txbxContent>
                <w:p w:rsidR="00231A16" w:rsidRDefault="00231A16">
                  <w:hyperlink r:id="rId29" w:history="1">
                    <w:r w:rsidRPr="00B9594C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69" o:spid="_x0000_i1066" type="#_x0000_t75" alt="https://encrypted-tbn1.gstatic.com/images?q=tbn:ANd9GcRxZIcAQPk--Pun-Rj6YUNhfikZZQV9LaxpQzCBkuEmwBQYAGtEsA" href="http://www.google.com.tr/imgres?hl=tr&amp;sa=X&amp;tbo=d&amp;biw=1536&amp;bih=717&amp;tbm=isch&amp;tbnid=69udXJVVIdzDDM:&amp;imgrefurl=http://okulweb.meb.gov.tr/36/01/965740/haberler.html&amp;docid=QsTbcL2M0RL0KM&amp;imgurl=http://okulweb.meb.gov.tr/36/01/965740/resimler/haber/zil.jpg&amp;w=380&amp;h=480&amp;ei=Om6-UJigAYSn4gS31oHIDg&amp;zoom=1&amp;iact=hc&amp;vpx=815&amp;vpy=262&amp;dur=2602&amp;hovh=252&amp;hovw=200&amp;tx=95&amp;ty=161&amp;sig=103466541001490539181&amp;page=1&amp;tbnh=139&amp;tbnw=108&amp;start=0&amp;ndsp=34&amp;ved=1t:429,r:15,s:0,i:1" style="width:80.25pt;height:87pt;visibility:visible" o:button="t">
                          <v:fill o:detectmouseclick="t"/>
                          <v:imagedata r:id="rId30" o:title="" cropleft="7799f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5" o:spid="_x0000_s1395" type="#_x0000_t202" style="position:absolute;margin-left:244.5pt;margin-top:11.55pt;width:107.5pt;height:92.3pt;z-index:251349504;visibility:visible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1" o:spid="_x0000_i1068" type="#_x0000_t75" alt="http://www.724tikla.com/i/Sirinler+Bilgin+Sirin+Figur+7+cm+4250000042593+137321/289/ProductImage/2011/10/ri137321_ft1_mf197771-jpg.aspx" style="width:90pt;height:89.25pt;visibility:visible">
                        <v:imagedata r:id="rId31" o:title="" croptop="2166f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roundrect id="Yuvarlatılmış Dikdörtgen 377" o:spid="_x0000_s1396" style="position:absolute;margin-left:-18.05pt;margin-top:5.95pt;width:22.15pt;height:23.5pt;z-index:25137305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87" o:spid="_x0000_s1397" style="position:absolute;margin-left:7.6pt;margin-top:5.95pt;width:22.15pt;height:23.5pt;z-index:25137408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404" o:spid="_x0000_s1398" style="position:absolute;margin-left:33.9pt;margin-top:5.95pt;width:22.15pt;height:23.5pt;z-index:25137510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6" o:spid="_x0000_s1399" style="position:absolute;margin-left:176.25pt;margin-top:5.95pt;width:22.15pt;height:23.5pt;z-index:25137203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2" o:spid="_x0000_s1400" style="position:absolute;margin-left:149.95pt;margin-top:5.95pt;width:22.15pt;height:23.5pt;z-index:2513710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0" o:spid="_x0000_s1401" style="position:absolute;margin-left:124.3pt;margin-top:5.95pt;width:22.15pt;height:23.5pt;z-index:25136998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1" o:spid="_x0000_s1402" style="position:absolute;margin-left:262.3pt;margin-top:5.5pt;width:22.15pt;height:23.5pt;z-index:25136691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4" o:spid="_x0000_s1403" style="position:absolute;margin-left:287.95pt;margin-top:5.5pt;width:22.15pt;height:23.5pt;z-index:25136793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6" o:spid="_x0000_s1404" style="position:absolute;margin-left:314.25pt;margin-top:5.5pt;width:22.15pt;height:23.5pt;z-index:25136896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1" o:spid="_x0000_s1405" style="position:absolute;margin-left:399.85pt;margin-top:4.65pt;width:22.15pt;height:23.5pt;z-index:25136384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5" o:spid="_x0000_s1406" style="position:absolute;margin-left:425.5pt;margin-top:4.65pt;width:22.15pt;height:23.5pt;z-index:2513648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0" o:spid="_x0000_s1407" style="position:absolute;margin-left:451.8pt;margin-top:4.65pt;width:22.15pt;height:23.5pt;z-index:251365888;visibility:visible;v-text-anchor:middle" arcsize="10923f" filled="f" strokecolor="#243f60" strokeweight="2pt"/>
        </w:pict>
      </w:r>
    </w:p>
    <w:p w:rsidR="00231A16" w:rsidRDefault="00231A16" w:rsidP="00EA1411">
      <w:pPr>
        <w:ind w:hanging="851"/>
      </w:pPr>
    </w:p>
    <w:p w:rsidR="00231A16" w:rsidRDefault="00231A16" w:rsidP="00EA1411">
      <w:pPr>
        <w:ind w:hanging="851"/>
      </w:pPr>
      <w:r>
        <w:rPr>
          <w:noProof/>
          <w:lang w:eastAsia="tr-TR"/>
        </w:rPr>
        <w:pict>
          <v:shape id="Metin Kutusu 4721" o:spid="_x0000_s1408" type="#_x0000_t202" style="position:absolute;margin-left:156.65pt;margin-top:6.85pt;width:63.25pt;height:73.4pt;z-index:251468288;visibility:visible" filled="f" stroked="f" strokeweight=".5pt">
            <v:textbox>
              <w:txbxContent>
                <w:p w:rsidR="00231A16" w:rsidRPr="00F71DD5" w:rsidRDefault="00231A16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8" o:spid="_x0000_s1409" type="#_x0000_t202" style="position:absolute;margin-left:243.9pt;margin-top:24.35pt;width:87.2pt;height:77.85pt;z-index:251294208;visibility:visible" filled="f" stroked="f" strokeweight=".5pt">
            <v:textbox>
              <w:txbxContent>
                <w:p w:rsidR="00231A16" w:rsidRPr="00F71DD5" w:rsidRDefault="00231A16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100"/>
                      <w:szCs w:val="100"/>
                      <w:lang w:eastAsia="tr-TR"/>
                    </w:rPr>
                    <w:t>i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0" o:spid="_x0000_s1410" type="#_x0000_t202" style="position:absolute;margin-left:152.9pt;margin-top:-12.15pt;width:192.65pt;height:48.6pt;z-index:251290112;visibility:visible" filled="f" stroked="f" strokeweight=".5pt">
            <v:textbox>
              <w:txbxContent>
                <w:p w:rsidR="00231A16" w:rsidRPr="007226AB" w:rsidRDefault="00231A1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01" o:spid="_x0000_s1411" style="position:absolute;margin-left:132.7pt;margin-top:-13.6pt;width:230.4pt;height:52.8pt;z-index:251291136;visibility:visible;v-text-anchor:middle" arcsize="10923f" filled="f" strokecolor="#4f81bd" strokeweight="2pt"/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Metin Kutusu 105" o:spid="_x0000_s1412" type="#_x0000_t202" style="position:absolute;left:0;text-align:left;margin-left:368.6pt;margin-top:10.45pt;width:147.65pt;height:127.95pt;z-index:251292160;visibility:visible;mso-wrap-style:none" filled="f" stroked="f" strokeweight="2pt">
            <v:textbox style="mso-fit-shape-to-text:t">
              <w:txbxContent>
                <w:p w:rsidR="00231A16" w:rsidRDefault="00231A16" w:rsidP="00F1011C">
                  <w:r w:rsidRPr="00DF71D1">
                    <w:rPr>
                      <w:noProof/>
                      <w:lang w:eastAsia="tr-TR"/>
                    </w:rPr>
                    <w:pict>
                      <v:shape id="Resim 78" o:spid="_x0000_i1070" type="#_x0000_t75" style="width:87.75pt;height:76.5pt;visibility:visible">
                        <v:imagedata r:id="rId32" o:title="" croptop="5751f" cropbottom="6766f" cropleft="2320f" cropright="2320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8" o:spid="_x0000_s1413" type="#_x0000_t202" style="position:absolute;left:0;text-align:left;margin-left:-50.15pt;margin-top:10.95pt;width:119.05pt;height:95pt;z-index:251293184;visibility:visible;mso-wrap-style:none" filled="f" stroked="f" strokeweight="2pt">
            <v:textbox style="mso-fit-shape-to-text:t">
              <w:txbxContent>
                <w:p w:rsidR="00231A16" w:rsidRDefault="00231A16" w:rsidP="00F1011C">
                  <w:r w:rsidRPr="00DF71D1">
                    <w:rPr>
                      <w:noProof/>
                      <w:lang w:eastAsia="tr-TR"/>
                    </w:rPr>
                    <w:pict>
                      <v:shape id="Resim 76" o:spid="_x0000_i1072" type="#_x0000_t75" style="width:90pt;height:93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22" o:spid="_x0000_s1414" type="#_x0000_t202" style="position:absolute;left:0;text-align:left;margin-left:158pt;margin-top:23.75pt;width:63.2pt;height:73.35pt;z-index:251469312;visibility:visible" filled="f" stroked="f" strokeweight=".5pt">
            <v:textbox>
              <w:txbxContent>
                <w:p w:rsidR="00231A16" w:rsidRPr="00F71DD5" w:rsidRDefault="00231A16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0" o:spid="_x0000_s1415" type="#_x0000_t32" style="position:absolute;left:0;text-align:left;margin-left:196.95pt;margin-top:7.2pt;width:40.25pt;height:8.1pt;z-index:251296256;visibility:visible" strokeweight="2.25pt">
            <v:stroke endarrow="open"/>
          </v:shape>
        </w:pict>
      </w:r>
      <w:r>
        <w:tab/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Metin Kutusu 4779" o:spid="_x0000_s1416" type="#_x0000_t202" style="position:absolute;left:0;text-align:left;margin-left:396.15pt;margin-top:14.5pt;width:108pt;height:96.5pt;z-index:251509248;visibility:visible;mso-wrap-style:none" filled="f" stroked="f" strokeweight=".5pt">
            <v:textbox style="mso-fit-shape-to-text:t">
              <w:txbxContent>
                <w:p w:rsidR="00231A16" w:rsidRDefault="00231A16"/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19" o:spid="_x0000_s1417" type="#_x0000_t32" style="position:absolute;left:0;text-align:left;margin-left:192.6pt;margin-top:9.1pt;width:39.4pt;height:14.45pt;flip:y;z-index:251295232;visibility:visible" strokeweight="2.25pt">
            <v:stroke endarrow="open"/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Metin Kutusu 82" o:spid="_x0000_s1418" type="#_x0000_t202" style="position:absolute;left:0;text-align:left;margin-left:-51.35pt;margin-top:16.85pt;width:119.05pt;height:95pt;z-index:252062208;visibility:visible;mso-wrap-style:none" filled="f" stroked="f" strokeweight="2pt">
            <v:textbox style="mso-fit-shape-to-text:t">
              <w:txbxContent>
                <w:p w:rsidR="00231A16" w:rsidRDefault="00231A16" w:rsidP="00F1011C">
                  <w:r w:rsidRPr="00DF71D1">
                    <w:rPr>
                      <w:noProof/>
                      <w:lang w:eastAsia="tr-TR"/>
                    </w:rPr>
                    <w:pict>
                      <v:shape id="Resim 84" o:spid="_x0000_i1074" type="#_x0000_t75" style="width:86.25pt;height:87.75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9" o:spid="_x0000_s1419" type="#_x0000_t202" style="position:absolute;left:0;text-align:left;margin-left:370.45pt;margin-top:19.9pt;width:147.65pt;height:127.95pt;z-index:252061184;visibility:visible;mso-wrap-style:none" filled="f" stroked="f" strokeweight="2pt">
            <v:textbox style="mso-fit-shape-to-text:t">
              <w:txbxContent>
                <w:p w:rsidR="00231A16" w:rsidRDefault="00231A16" w:rsidP="00F1011C">
                  <w:r w:rsidRPr="00DF71D1">
                    <w:rPr>
                      <w:noProof/>
                      <w:lang w:eastAsia="tr-TR"/>
                    </w:rPr>
                    <w:pict>
                      <v:shape id="Resim 81" o:spid="_x0000_i1076" type="#_x0000_t75" style="width:73.5pt;height:86.25pt;visibility:visible">
                        <v:imagedata r:id="rId35" o:title="" croptop="6668f" cropbottom="8828f" cropright="874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8" o:spid="_x0000_s1420" type="#_x0000_t202" style="position:absolute;left:0;text-align:left;margin-left:241.65pt;margin-top:22.95pt;width:87.2pt;height:77.85pt;z-index:251514368;visibility:visible" filled="f" stroked="f" strokeweight=".5pt">
            <v:textbox>
              <w:txbxContent>
                <w:p w:rsidR="00231A16" w:rsidRPr="00F71DD5" w:rsidRDefault="00231A16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noProof/>
                      <w:color w:val="4F81BD"/>
                      <w:sz w:val="100"/>
                      <w:szCs w:val="100"/>
                      <w:lang w:eastAsia="tr-TR"/>
                    </w:rPr>
                    <w:t>i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2" o:spid="_x0000_s1421" type="#_x0000_t202" style="position:absolute;left:0;text-align:left;margin-left:150.3pt;margin-top:6.95pt;width:63.2pt;height:73.35pt;z-index:251510272;visibility:visible" filled="f" stroked="f" strokeweight=".5pt">
            <v:textbox>
              <w:txbxContent>
                <w:p w:rsidR="00231A16" w:rsidRPr="00B9594C" w:rsidRDefault="00231A16">
                  <w:pPr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  <w:t>i</w:t>
                  </w:r>
                </w:p>
              </w:txbxContent>
            </v:textbox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Metin Kutusu 4783" o:spid="_x0000_s1422" type="#_x0000_t202" style="position:absolute;left:0;text-align:left;margin-left:155.2pt;margin-top:22.55pt;width:63.2pt;height:73.35pt;z-index:251511296;visibility:visible" filled="f" stroked="f" strokeweight=".5pt">
            <v:textbox>
              <w:txbxContent>
                <w:p w:rsidR="00231A16" w:rsidRPr="00F71DD5" w:rsidRDefault="00231A16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Düz Ok Bağlayıcısı 4787" o:spid="_x0000_s1423" type="#_x0000_t32" style="position:absolute;left:0;text-align:left;margin-left:197.6pt;margin-top:7pt;width:40.25pt;height:8.1pt;z-index:251513344;visibility:visible" strokeweight="2.25pt">
            <v:stroke endarrow="open"/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Düz Ok Bağlayıcısı 4786" o:spid="_x0000_s1424" type="#_x0000_t32" style="position:absolute;left:0;text-align:left;margin-left:196.25pt;margin-top:7.85pt;width:39.4pt;height:14.45pt;flip:y;z-index:251512320;visibility:visible" strokeweight="2.25pt">
            <v:stroke endarrow="open"/>
          </v:shape>
        </w:pict>
      </w:r>
      <w:r>
        <w:rPr>
          <w:noProof/>
          <w:lang w:eastAsia="tr-TR"/>
        </w:rPr>
        <w:pict>
          <v:shape id="Metin Kutusu 124" o:spid="_x0000_s1425" type="#_x0000_t202" style="position:absolute;left:0;text-align:left;margin-left:83.8pt;margin-top:35.55pt;width:69.4pt;height:84pt;z-index:251298304;visibility:visible" filled="f" stroked="f" strokeweight=".5pt">
            <v:textbox>
              <w:txbxContent>
                <w:p w:rsidR="00231A16" w:rsidRPr="00317A92" w:rsidRDefault="00231A16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i</w:t>
                  </w:r>
                  <w:r w:rsidRPr="00FE6E1A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426" type="#_x0000_t202" style="position:absolute;left:0;text-align:left;margin-left:-33.45pt;margin-top:30pt;width:108pt;height:96.55pt;z-index:251297280;visibility:visible;mso-wrap-style:none" filled="f" stroked="f" strokeweight=".5pt">
            <v:textbox style="mso-fit-shape-to-text:t">
              <w:txbxContent>
                <w:p w:rsidR="00231A16" w:rsidRDefault="00231A16">
                  <w:hyperlink r:id="rId36" w:history="1">
                    <w:r w:rsidRPr="00B9594C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85" o:spid="_x0000_i1078" type="#_x0000_t75" alt="https://encrypted-tbn1.gstatic.com/images?q=tbn:ANd9GcRFJqXmzqovQ3b39v9x5KjEgyRDTPkflh3VSonyJehY4TW3hbh1_w" href="http://www.google.com.tr/imgres?num=10&amp;hl=tr&amp;sa=X&amp;tbo=d&amp;biw=1536&amp;bih=717&amp;tbs=itp:clipart&amp;tbm=isch&amp;tbnid=jDrR5a8ZDQP-xM:&amp;imgrefurl=http://www.clipartof.com/portfolio/visekart/illustration/cute-dog-carrying-a-book-in-his-mouth-211551.html&amp;docid=QdHjZiIPIZugIM&amp;imgurl=http://images.clipartof.com/small/211551-Royalty-Free-RF-Clipart-Illustration-Of-A-Cute-Dog-Carrying-A-Book-In-His-Mouth.jpg&amp;w=450&amp;h=385&amp;ei=MAu_UKmVI4W7hAevroCACA&amp;zoom=1&amp;iact=hc&amp;vpx=185&amp;vpy=164&amp;dur=565&amp;hovh=208&amp;hovw=243&amp;tx=114&amp;ty=104&amp;sig=103466541001490539181&amp;page=2&amp;tbnh=135&amp;tbnw=158&amp;start=35&amp;ndsp=50&amp;ved=1t:429,r:37,s:0,i:2" style="width:104.25pt;height:82.5pt;visibility:visible" o:button="t">
                          <v:fill o:detectmouseclick="t"/>
                          <v:imagedata r:id="rId37" o:title="" cropbottom="3529f"/>
                        </v:shape>
                      </w:pict>
                    </w:r>
                  </w:hyperlink>
                </w:p>
              </w:txbxContent>
            </v:textbox>
          </v:shape>
        </w:pict>
      </w:r>
    </w:p>
    <w:p w:rsidR="00231A16" w:rsidRDefault="00231A16" w:rsidP="00317A92">
      <w:pPr>
        <w:ind w:left="3542" w:hanging="142"/>
      </w:pPr>
      <w:r>
        <w:rPr>
          <w:noProof/>
          <w:lang w:eastAsia="tr-TR"/>
        </w:rPr>
        <w:pict>
          <v:shape id="Metin Kutusu 127" o:spid="_x0000_s1427" type="#_x0000_t202" style="position:absolute;left:0;text-align:left;margin-left:373.15pt;margin-top:4.1pt;width:126pt;height:98.3pt;z-index:251299328;visibility:visible" filled="f" stroked="f" strokeweight=".5pt">
            <v:textbox>
              <w:txbxContent>
                <w:p w:rsidR="00231A16" w:rsidRPr="00317A92" w:rsidRDefault="00231A16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2" o:spid="_x0000_s1428" type="#_x0000_t202" style="position:absolute;left:0;text-align:left;margin-left:299.8pt;margin-top:13.15pt;width:69.4pt;height:84pt;z-index:251300352;visibility:visible" filled="f" stroked="f" strokeweight=".5pt">
            <v:textbox>
              <w:txbxContent>
                <w:p w:rsidR="00231A16" w:rsidRPr="00317A92" w:rsidRDefault="00231A16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b/>
                      <w:bCs/>
                      <w:color w:val="4F81BD"/>
                      <w:sz w:val="100"/>
                      <w:szCs w:val="10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l</w:t>
                  </w:r>
                </w:p>
              </w:txbxContent>
            </v:textbox>
          </v:shape>
        </w:pict>
      </w:r>
    </w:p>
    <w:p w:rsidR="00231A16" w:rsidRDefault="00231A16" w:rsidP="00317A92">
      <w:pPr>
        <w:ind w:left="3542" w:hanging="142"/>
      </w:pPr>
    </w:p>
    <w:p w:rsidR="00231A16" w:rsidRDefault="00231A16" w:rsidP="00317A92">
      <w:pPr>
        <w:ind w:hanging="142"/>
        <w:rPr>
          <w:i/>
          <w:iCs/>
        </w:rPr>
      </w:pPr>
    </w:p>
    <w:p w:rsidR="00231A16" w:rsidRDefault="00231A16" w:rsidP="0081318E">
      <w:pPr>
        <w:ind w:hanging="851"/>
      </w:pPr>
      <w:r>
        <w:rPr>
          <w:noProof/>
          <w:lang w:eastAsia="tr-TR"/>
        </w:rPr>
        <w:pict>
          <v:shape id="Metin Kutusu 146" o:spid="_x0000_s1429" type="#_x0000_t202" style="position:absolute;margin-left:291.5pt;margin-top:8.75pt;width:109.2pt;height:99pt;z-index:251303424;visibility:visible;mso-wrap-style:none" filled="f" stroked="f" strokeweight=".5pt">
            <v:textbox style="mso-fit-shape-to-text:t">
              <w:txbxContent>
                <w:p w:rsidR="00231A16" w:rsidRDefault="00231A16" w:rsidP="0081318E">
                  <w:r w:rsidRPr="00DF71D1">
                    <w:rPr>
                      <w:noProof/>
                      <w:lang w:eastAsia="tr-TR"/>
                    </w:rPr>
                    <w:pict>
                      <v:shape id="Resim 86" o:spid="_x0000_i1080" type="#_x0000_t75" style="width:104.25pt;height:93pt;visibility:visible">
                        <v:imagedata r:id="rId38" o:title="" croptop="4752f" cropbottom="6957f" cropleft="3513f" cropright="4348f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81318E">
      <w:pPr>
        <w:ind w:hanging="851"/>
      </w:pPr>
      <w:r>
        <w:rPr>
          <w:noProof/>
          <w:lang w:eastAsia="tr-TR"/>
        </w:rPr>
        <w:pict>
          <v:roundrect id="Yuvarlatılmış Dikdörtgen 133" o:spid="_x0000_s1430" style="position:absolute;margin-left:99.3pt;margin-top:12.5pt;width:197.1pt;height:52.8pt;z-index:2513013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34" o:spid="_x0000_s1431" type="#_x0000_t202" style="position:absolute;margin-left:105.9pt;margin-top:12.35pt;width:185.4pt;height:48.6pt;z-index:251302400;visibility:visible" filled="f" stroked="f" strokeweight=".5pt">
            <v:textbox>
              <w:txbxContent>
                <w:p w:rsidR="00231A16" w:rsidRPr="007226AB" w:rsidRDefault="00231A16" w:rsidP="0081318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231A16" w:rsidRDefault="00231A16" w:rsidP="0081318E">
      <w:pPr>
        <w:ind w:hanging="851"/>
      </w:pPr>
    </w:p>
    <w:p w:rsidR="00231A16" w:rsidRDefault="00231A16" w:rsidP="0081318E">
      <w:pPr>
        <w:ind w:hanging="851"/>
      </w:pPr>
    </w:p>
    <w:p w:rsidR="00231A16" w:rsidRDefault="00231A16" w:rsidP="003974AB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4734" o:spid="_x0000_s1432" style="position:absolute;margin-left:-25.6pt;margin-top:12.7pt;width:504.7pt;height:40.1pt;z-index:251488768" coordorigin="567,14787" coordsize="10800,720">
            <v:group id="Group 97" o:spid="_x0000_s1433" style="position:absolute;left:567;top:14787;width:10800;height:720" coordorigin="567,14787" coordsize="10800,720">
              <v:rect id="Rectangle 98" o:spid="_x0000_s143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3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43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437" style="position:absolute;left:567;top:14787;width:10800;height:720" coordorigin="567,14787" coordsize="10800,720">
              <v:shape id="Freeform 102" o:spid="_x0000_s143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43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44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44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44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44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44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44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44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44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44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44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45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45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45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45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45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45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45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45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45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45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46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46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46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46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46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46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46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46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46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46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47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47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47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47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47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47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47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47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2256" o:spid="_x0000_s1478" type="#_x0000_t5" style="position:absolute;margin-left:-24.1pt;margin-top:13.3pt;width:31.2pt;height:10.8pt;z-index:25147955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7" o:spid="_x0000_s1479" style="position:absolute;margin-left:-24.15pt;margin-top:24.55pt;width:31.2pt;height:27.85pt;z-index:2514805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8" o:spid="_x0000_s1480" style="position:absolute;margin-left:-10.85pt;margin-top:27.7pt;width:6pt;height:12pt;z-index:25148262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259" o:spid="_x0000_s1481" style="position:absolute;z-index:25148774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260" o:spid="_x0000_s1482" style="position:absolute;z-index:25148672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261" o:spid="_x0000_s1483" style="position:absolute;z-index:25148569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262" o:spid="_x0000_s1484" style="position:absolute;z-index:25148467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263" o:spid="_x0000_s1485" style="position:absolute;z-index:25148364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264" o:spid="_x0000_s1486" style="position:absolute;z-index:251481600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</w:t>
      </w:r>
      <w:r>
        <w:rPr>
          <w:noProof/>
          <w:lang w:eastAsia="tr-TR"/>
        </w:rPr>
        <w:pict>
          <v:rect id="Dikdörtgen 2265" o:spid="_x0000_s1487" style="position:absolute;margin-left:-24.05pt;margin-top:24pt;width:31.2pt;height:28.8pt;z-index:25147136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2266" o:spid="_x0000_s1488" type="#_x0000_t5" style="position:absolute;margin-left:-24.05pt;margin-top:13pt;width:31.2pt;height:10.8pt;z-index:25147033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67" o:spid="_x0000_s1489" style="position:absolute;z-index:25147750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2268" o:spid="_x0000_s1490" style="position:absolute;z-index:25147852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2269" o:spid="_x0000_s1491" style="position:absolute;z-index:25147648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2270" o:spid="_x0000_s1492" style="position:absolute;z-index:25147545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2271" o:spid="_x0000_s1493" style="position:absolute;z-index:25147443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2272" o:spid="_x0000_s1494" style="position:absolute;margin-left:-10.85pt;margin-top:28.15pt;width:6pt;height:12pt;z-index:25147340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73" o:spid="_x0000_s1495" style="position:absolute;z-index:251472384;visibility:visible;mso-position-horizontal-relative:text;mso-position-vertical-relative:text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ititititititititit</w:t>
      </w:r>
    </w:p>
    <w:p w:rsidR="00231A16" w:rsidRDefault="00231A16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2275" o:spid="_x0000_s1496" style="position:absolute;margin-left:-25.6pt;margin-top:12.45pt;width:504.7pt;height:40.1pt;z-index:251508224" coordorigin="567,14787" coordsize="10800,720">
            <v:group id="Group 97" o:spid="_x0000_s1497" style="position:absolute;left:567;top:14787;width:10800;height:720" coordorigin="567,14787" coordsize="10800,720">
              <v:rect id="Rectangle 98" o:spid="_x0000_s149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9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50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01" style="position:absolute;left:567;top:14787;width:10800;height:720" coordorigin="567,14787" coordsize="10800,720">
              <v:shape id="Freeform 102" o:spid="_x0000_s150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0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0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0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0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0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0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0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1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1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1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1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1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1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1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1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1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1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2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2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2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2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2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2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2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2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2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2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3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3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3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3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3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3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53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53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53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53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54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54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750" o:spid="_x0000_s1542" type="#_x0000_t5" style="position:absolute;margin-left:-24.1pt;margin-top:13.3pt;width:31.2pt;height:10.8pt;z-index:2514990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1" o:spid="_x0000_s1543" style="position:absolute;margin-left:-24.15pt;margin-top:24.55pt;width:31.2pt;height:27.85pt;z-index:2515000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2" o:spid="_x0000_s1544" style="position:absolute;margin-left:-10.85pt;margin-top:27.7pt;width:6pt;height:12pt;z-index:2515020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753" o:spid="_x0000_s1545" style="position:absolute;z-index:2515072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754" o:spid="_x0000_s1546" style="position:absolute;z-index:2515061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755" o:spid="_x0000_s1547" style="position:absolute;z-index:2515051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756" o:spid="_x0000_s1548" style="position:absolute;z-index:2515041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757" o:spid="_x0000_s1549" style="position:absolute;z-index:2515031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758" o:spid="_x0000_s1550" style="position:absolute;z-index:251501056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</w:t>
      </w:r>
      <w:r>
        <w:rPr>
          <w:rFonts w:ascii="Hand writing Mutlu" w:hAnsi="Hand writing Mutlu" w:cs="Hand writing Mutlu"/>
          <w:sz w:val="70"/>
          <w:szCs w:val="70"/>
        </w:rPr>
        <w:t>itit</w:t>
      </w:r>
      <w:r>
        <w:rPr>
          <w:noProof/>
          <w:lang w:eastAsia="tr-TR"/>
        </w:rPr>
        <w:pict>
          <v:rect id="Dikdörtgen 4759" o:spid="_x0000_s1551" style="position:absolute;margin-left:-24.05pt;margin-top:24pt;width:31.2pt;height:28.8pt;z-index:25149081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760" o:spid="_x0000_s1552" type="#_x0000_t5" style="position:absolute;margin-left:-24.05pt;margin-top:13pt;width:31.2pt;height:10.8pt;z-index:25148979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1" o:spid="_x0000_s1553" style="position:absolute;z-index:251496960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762" o:spid="_x0000_s1554" style="position:absolute;z-index:251497984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763" o:spid="_x0000_s1555" style="position:absolute;z-index:251495936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764" o:spid="_x0000_s1556" style="position:absolute;z-index:251494912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765" o:spid="_x0000_s1557" style="position:absolute;z-index:251493888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766" o:spid="_x0000_s1558" style="position:absolute;margin-left:-10.85pt;margin-top:28.15pt;width:6pt;height:12pt;z-index:25149286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7" o:spid="_x0000_s1559" style="position:absolute;z-index:251491840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ititititititit it</w:t>
      </w:r>
    </w:p>
    <w:p w:rsidR="00231A16" w:rsidRDefault="00231A16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790" o:spid="_x0000_s1560" style="position:absolute;margin-left:-25.6pt;margin-top:12.75pt;width:507.2pt;height:40.1pt;z-index:251533824" coordorigin="567,14787" coordsize="10800,720">
            <v:group id="Group 97" o:spid="_x0000_s1561" style="position:absolute;left:567;top:14787;width:10800;height:720" coordorigin="567,14787" coordsize="10800,720">
              <v:rect id="Rectangle 98" o:spid="_x0000_s156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56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56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65" style="position:absolute;left:567;top:14787;width:10800;height:720" coordorigin="567,14787" coordsize="10800,720">
              <v:shape id="Freeform 102" o:spid="_x0000_s156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6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6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6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7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7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7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7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7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7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7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7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7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7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8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8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8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8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8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8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8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8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8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8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9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9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9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9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9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9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9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9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9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9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60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0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0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0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0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0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836" o:spid="_x0000_s1606" type="#_x0000_t5" style="position:absolute;margin-left:-24.1pt;margin-top:13.3pt;width:31.2pt;height:10.8pt;z-index:251524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7" o:spid="_x0000_s1607" style="position:absolute;margin-left:-24.15pt;margin-top:24.55pt;width:31.2pt;height:27.85pt;z-index:2515256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8" o:spid="_x0000_s1608" style="position:absolute;margin-left:-10.85pt;margin-top:27.7pt;width:6pt;height:12pt;z-index:2515276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839" o:spid="_x0000_s1609" style="position:absolute;z-index:2515328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840" o:spid="_x0000_s1610" style="position:absolute;z-index:2515317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841" o:spid="_x0000_s1611" style="position:absolute;z-index:2515307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842" o:spid="_x0000_s1612" style="position:absolute;z-index:2515297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843" o:spid="_x0000_s1613" style="position:absolute;z-index:2515287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844" o:spid="_x0000_s1614" style="position:absolute;z-index:25152665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845" o:spid="_x0000_s1615" style="position:absolute;margin-left:-24.05pt;margin-top:24pt;width:31.2pt;height:28.8pt;z-index:25151641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846" o:spid="_x0000_s1616" type="#_x0000_t5" style="position:absolute;margin-left:-24.05pt;margin-top:13pt;width:31.2pt;height:10.8pt;z-index:25151539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47" o:spid="_x0000_s1617" style="position:absolute;z-index:25152256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848" o:spid="_x0000_s1618" style="position:absolute;z-index:25152358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849" o:spid="_x0000_s1619" style="position:absolute;z-index:25152153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850" o:spid="_x0000_s1620" style="position:absolute;z-index:25152051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851" o:spid="_x0000_s1621" style="position:absolute;z-index:25151948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852" o:spid="_x0000_s1622" style="position:absolute;margin-left:-10.85pt;margin-top:28.15pt;width:6pt;height:12pt;z-index:25151846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53" o:spid="_x0000_s1623" style="position:absolute;z-index:251517440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it</w:t>
      </w:r>
    </w:p>
    <w:p w:rsidR="00231A16" w:rsidRDefault="00231A16" w:rsidP="00992DB2">
      <w:pPr>
        <w:spacing w:after="0"/>
        <w:ind w:right="-426" w:hanging="851"/>
        <w:rPr>
          <w:rFonts w:ascii="Hand writing Mutlu" w:hAnsi="Hand writing Mutlu" w:cs="Hand writing Mutlu"/>
          <w:sz w:val="70"/>
          <w:szCs w:val="70"/>
        </w:rPr>
      </w:pPr>
      <w:r>
        <w:rPr>
          <w:noProof/>
          <w:lang w:eastAsia="tr-TR"/>
        </w:rPr>
        <w:pict>
          <v:group id="Grup 4855" o:spid="_x0000_s1624" style="position:absolute;margin-left:-25.6pt;margin-top:13.2pt;width:507.2pt;height:40.1pt;z-index:251553280" coordorigin="567,14787" coordsize="10800,720">
            <v:group id="Group 97" o:spid="_x0000_s1625" style="position:absolute;left:567;top:14787;width:10800;height:720" coordorigin="567,14787" coordsize="10800,720">
              <v:rect id="Rectangle 98" o:spid="_x0000_s162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2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2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29" style="position:absolute;left:567;top:14787;width:10800;height:720" coordorigin="567,14787" coordsize="10800,720">
              <v:shape id="Freeform 102" o:spid="_x0000_s163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3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3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3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3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3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63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63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63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63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64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64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64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64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64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64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64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64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64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64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65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65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65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65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65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65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65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65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65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65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66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66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66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66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66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6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6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6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6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6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01" o:spid="_x0000_s1670" type="#_x0000_t5" style="position:absolute;margin-left:-24.1pt;margin-top:13.3pt;width:31.2pt;height:10.8pt;z-index:2515440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2" o:spid="_x0000_s1671" style="position:absolute;margin-left:-24.15pt;margin-top:24.55pt;width:31.2pt;height:27.85pt;z-index:251545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3" o:spid="_x0000_s1672" style="position:absolute;margin-left:-10.85pt;margin-top:27.7pt;width:6pt;height:12pt;z-index:2515471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04" o:spid="_x0000_s1673" style="position:absolute;z-index:2515522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05" o:spid="_x0000_s1674" style="position:absolute;z-index:2515512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06" o:spid="_x0000_s1675" style="position:absolute;z-index:2515502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07" o:spid="_x0000_s1676" style="position:absolute;z-index:2515491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08" o:spid="_x0000_s1677" style="position:absolute;z-index:2515481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09" o:spid="_x0000_s1678" style="position:absolute;z-index:2515461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ililililililililil</w:t>
      </w:r>
      <w:r>
        <w:rPr>
          <w:noProof/>
          <w:lang w:eastAsia="tr-TR"/>
        </w:rPr>
        <w:pict>
          <v:rect id="Dikdörtgen 4910" o:spid="_x0000_s1679" style="position:absolute;margin-left:-24.05pt;margin-top:24pt;width:31.2pt;height:28.8pt;z-index:25153587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11" o:spid="_x0000_s1680" type="#_x0000_t5" style="position:absolute;margin-left:-24.05pt;margin-top:13pt;width:31.2pt;height:10.8pt;z-index:25153484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2" o:spid="_x0000_s1681" style="position:absolute;z-index:251542016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13" o:spid="_x0000_s1682" style="position:absolute;z-index:251543040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14" o:spid="_x0000_s1683" style="position:absolute;z-index:251540992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15" o:spid="_x0000_s1684" style="position:absolute;z-index:251539968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16" o:spid="_x0000_s1685" style="position:absolute;z-index:251538944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17" o:spid="_x0000_s1686" style="position:absolute;margin-left:-10.85pt;margin-top:28.15pt;width:6pt;height:12pt;z-index:251537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8" o:spid="_x0000_s1687" style="position:absolute;z-index:251536896;visibility:visible;mso-position-horizontal-relative:text;mso-position-vertical-relative:text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ilil</w:t>
      </w:r>
    </w:p>
    <w:p w:rsidR="00231A16" w:rsidRDefault="00231A16" w:rsidP="00FD059A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920" o:spid="_x0000_s1688" style="position:absolute;margin-left:-25.6pt;margin-top:12.35pt;width:509.65pt;height:40.1pt;z-index:251572736" coordorigin="567,14787" coordsize="10800,720">
            <v:group id="Group 97" o:spid="_x0000_s1689" style="position:absolute;left:567;top:14787;width:10800;height:720" coordorigin="567,14787" coordsize="10800,720">
              <v:rect id="Rectangle 98" o:spid="_x0000_s169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9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9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93" style="position:absolute;left:567;top:14787;width:10800;height:720" coordorigin="567,14787" coordsize="10800,720">
              <v:shape id="Freeform 102" o:spid="_x0000_s169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9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9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9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9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9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70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0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0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0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0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0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0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0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0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0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1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1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1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1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1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1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1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1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1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1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2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2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2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2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2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2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2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2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2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2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3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3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3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3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66" o:spid="_x0000_s1734" type="#_x0000_t5" style="position:absolute;margin-left:-24.1pt;margin-top:13.3pt;width:31.2pt;height:10.8pt;z-index:2515635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7" o:spid="_x0000_s1735" style="position:absolute;margin-left:-24.15pt;margin-top:24.55pt;width:31.2pt;height:27.85pt;z-index:251564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8" o:spid="_x0000_s1736" style="position:absolute;margin-left:-10.85pt;margin-top:27.7pt;width:6pt;height:12pt;z-index:2515665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69" o:spid="_x0000_s1737" style="position:absolute;z-index:2515717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70" o:spid="_x0000_s1738" style="position:absolute;z-index:2515706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71" o:spid="_x0000_s1739" style="position:absolute;z-index:2515696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72" o:spid="_x0000_s1740" style="position:absolute;z-index:2515686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73" o:spid="_x0000_s1741" style="position:absolute;z-index:2515676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74" o:spid="_x0000_s1742" style="position:absolute;z-index:25156556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</w:t>
      </w:r>
      <w:r>
        <w:rPr>
          <w:rFonts w:ascii="Hand writing Mutlu" w:hAnsi="Hand writing Mutlu" w:cs="Hand writing Mutlu"/>
          <w:sz w:val="70"/>
          <w:szCs w:val="70"/>
        </w:rPr>
        <w:t>ilil</w:t>
      </w:r>
      <w:r>
        <w:rPr>
          <w:noProof/>
          <w:lang w:eastAsia="tr-TR"/>
        </w:rPr>
        <w:pict>
          <v:rect id="Dikdörtgen 4975" o:spid="_x0000_s1743" style="position:absolute;margin-left:-24.05pt;margin-top:24pt;width:31.2pt;height:28.8pt;z-index:25155532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76" o:spid="_x0000_s1744" type="#_x0000_t5" style="position:absolute;margin-left:-24.05pt;margin-top:13pt;width:31.2pt;height:10.8pt;z-index:25155430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77" o:spid="_x0000_s1745" style="position:absolute;z-index:25156147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78" o:spid="_x0000_s1746" style="position:absolute;z-index:25156249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79" o:spid="_x0000_s1747" style="position:absolute;z-index:25156044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80" o:spid="_x0000_s1748" style="position:absolute;z-index:25155942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81" o:spid="_x0000_s1749" style="position:absolute;z-index:25155840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82" o:spid="_x0000_s1750" style="position:absolute;margin-left:-10.85pt;margin-top:28.15pt;width:6pt;height:12pt;z-index:25155737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83" o:spid="_x0000_s1751" style="position:absolute;z-index:251556352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ilililililililil</w:t>
      </w:r>
    </w:p>
    <w:p w:rsidR="00231A16" w:rsidRDefault="00231A16" w:rsidP="0095086B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  <w:sectPr w:rsidR="00231A16" w:rsidSect="00164626">
          <w:pgSz w:w="11906" w:h="16838"/>
          <w:pgMar w:top="851" w:right="1417" w:bottom="709" w:left="141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group id="Grup 4985" o:spid="_x0000_s1752" style="position:absolute;margin-left:-25.6pt;margin-top:12.7pt;width:512.1pt;height:40.1pt;z-index:251592192" coordorigin="567,14787" coordsize="10800,720">
            <v:group id="Group 97" o:spid="_x0000_s1753" style="position:absolute;left:567;top:14787;width:10800;height:720" coordorigin="567,14787" coordsize="10800,720">
              <v:rect id="Rectangle 98" o:spid="_x0000_s17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7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7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757" style="position:absolute;left:567;top:14787;width:10800;height:720" coordorigin="567,14787" coordsize="10800,720">
              <v:shape id="Freeform 102" o:spid="_x0000_s17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7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7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7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7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7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7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031" o:spid="_x0000_s1798" type="#_x0000_t5" style="position:absolute;margin-left:-24.1pt;margin-top:13.3pt;width:31.2pt;height:10.8pt;z-index:2515829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2" o:spid="_x0000_s1799" style="position:absolute;margin-left:-24.15pt;margin-top:24.55pt;width:31.2pt;height:27.85pt;z-index:2515840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3" o:spid="_x0000_s1800" style="position:absolute;margin-left:-10.85pt;margin-top:27.7pt;width:6pt;height:12pt;z-index:25158604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034" o:spid="_x0000_s1801" style="position:absolute;z-index:25159116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035" o:spid="_x0000_s1802" style="position:absolute;z-index:25159014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36" o:spid="_x0000_s1803" style="position:absolute;z-index:25158912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037" o:spid="_x0000_s1804" style="position:absolute;z-index:25158809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038" o:spid="_x0000_s1805" style="position:absolute;z-index:25158707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039" o:spid="_x0000_s1806" style="position:absolute;z-index:251585024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040" o:spid="_x0000_s1807" style="position:absolute;margin-left:-24.05pt;margin-top:24pt;width:31.2pt;height:28.8pt;z-index:251574784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041" o:spid="_x0000_s1808" type="#_x0000_t5" style="position:absolute;margin-left:-24.05pt;margin-top:13pt;width:31.2pt;height:10.8pt;z-index:25157376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2" o:spid="_x0000_s1809" style="position:absolute;z-index:251580928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043" o:spid="_x0000_s1810" style="position:absolute;z-index:251581952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044" o:spid="_x0000_s1811" style="position:absolute;z-index:251579904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045" o:spid="_x0000_s1812" style="position:absolute;z-index:251578880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046" o:spid="_x0000_s1813" style="position:absolute;z-index:251577856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047" o:spid="_x0000_s1814" style="position:absolute;margin-left:-10.85pt;margin-top:28.15pt;width:6pt;height:12pt;z-index:25157683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8" o:spid="_x0000_s1815" style="position:absolute;z-index:251575808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il</w:t>
      </w:r>
    </w:p>
    <w:p w:rsidR="00231A16" w:rsidRPr="006016E1" w:rsidRDefault="00231A16" w:rsidP="00DE40BB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221" o:spid="_x0000_s1816" type="#_x0000_t202" style="position:absolute;margin-left:-41.3pt;margin-top:-29.15pt;width:146.3pt;height:89.1pt;z-index:251305472;visibility:visible" filled="f" stroked="f" strokeweight=".5pt">
            <v:textbox>
              <w:txbxContent>
                <w:p w:rsidR="00231A16" w:rsidRPr="005F59AC" w:rsidRDefault="00231A16">
                  <w:pPr>
                    <w:rPr>
                      <w:b/>
                      <w:bCs/>
                    </w:rPr>
                  </w:pPr>
                  <w:r w:rsidRPr="00B9594C">
                    <w:rPr>
                      <w:b/>
                      <w:bCs/>
                      <w:noProof/>
                      <w:lang w:eastAsia="tr-TR"/>
                    </w:rPr>
                    <w:pict>
                      <v:shape id="Resim 6834" o:spid="_x0000_i1082" type="#_x0000_t75" style="width:134.25pt;height:80.25pt;visibility:visible">
                        <v:imagedata r:id="rId39" o:title="" croptop="2285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2" o:spid="_x0000_s1817" type="#_x0000_t202" style="position:absolute;margin-left:331.2pt;margin-top:-34.35pt;width:159.4pt;height:117pt;z-index:251306496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6835" o:spid="_x0000_i1084" type="#_x0000_t75" style="width:98.25pt;height:85.5pt;visibility:visible">
                        <v:imagedata r:id="rId4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1" o:spid="_x0000_s1818" type="#_x0000_t202" style="position:absolute;margin-left:215.3pt;margin-top:60.15pt;width:104.75pt;height:66.9pt;z-index:251312640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6" o:spid="_x0000_s1819" type="#_x0000_t202" style="position:absolute;margin-left:101.7pt;margin-top:47.6pt;width:95.05pt;height:78pt;z-index:251308544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3" o:spid="_x0000_s1820" type="#_x0000_t202" style="position:absolute;margin-left:126.2pt;margin-top:-5.65pt;width:197.55pt;height:48.6pt;z-index:251307520;visibility:visible" filled="f" stroked="f" strokeweight=".5pt">
            <v:textbox>
              <w:txbxContent>
                <w:p w:rsidR="00231A16" w:rsidRPr="007226AB" w:rsidRDefault="00231A16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220" o:spid="_x0000_s1821" style="position:absolute;margin-left:105.15pt;margin-top:-6.05pt;width:230.4pt;height:52.8pt;z-index:251304448;visibility:visible;v-text-anchor:middle" arcsize="10923f" filled="f" strokecolor="#243f60" strokeweight="2pt"/>
        </w:pict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231A16" w:rsidRDefault="00231A16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7" o:spid="_x0000_s1822" type="#_x0000_t202" style="position:absolute;margin-left:102.15pt;margin-top:20.45pt;width:58.6pt;height:57.65pt;z-index:251309568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</w:p>
    <w:p w:rsidR="00231A16" w:rsidRDefault="00231A16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229" o:spid="_x0000_s1823" type="#_x0000_t32" style="position:absolute;margin-left:159.05pt;margin-top:20.8pt;width:58.25pt;height:13.6pt;flip:y;z-index:251311616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228" o:spid="_x0000_s1824" type="#_x0000_t32" style="position:absolute;margin-left:158.4pt;margin-top:-.2pt;width:60.8pt;height:9.8pt;z-index:251310592;visibility:visible" strokeweight="1.5pt">
            <v:stroke endarrow="open"/>
          </v:shape>
        </w:pict>
      </w:r>
    </w:p>
    <w:p w:rsidR="00231A16" w:rsidRDefault="00231A16" w:rsidP="00317A92">
      <w:pPr>
        <w:ind w:hanging="142"/>
        <w:rPr>
          <w:i/>
          <w:iCs/>
          <w:sz w:val="16"/>
          <w:szCs w:val="16"/>
        </w:rPr>
      </w:pPr>
    </w:p>
    <w:p w:rsidR="00231A16" w:rsidRPr="00E1624A" w:rsidRDefault="00231A16" w:rsidP="00317A92">
      <w:pPr>
        <w:ind w:hanging="142"/>
        <w:rPr>
          <w:i/>
          <w:iCs/>
          <w:sz w:val="8"/>
          <w:szCs w:val="8"/>
        </w:rPr>
      </w:pPr>
      <w:r>
        <w:rPr>
          <w:noProof/>
          <w:lang w:eastAsia="tr-TR"/>
        </w:rPr>
        <w:pict>
          <v:shape id="Metin Kutusu 664" o:spid="_x0000_s1825" type="#_x0000_t202" style="position:absolute;margin-left:340.85pt;margin-top:6.2pt;width:120.9pt;height:102pt;z-index:251380224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B9594C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73" o:spid="_x0000_i1086" type="#_x0000_t75" alt="https://encrypted-tbn0.gstatic.com/images?q=tbn:ANd9GcRfIzgki6_4d2FgZxDkeOYbQYvMtl9ES7GCHVv7IUS2_hgDAUPNng" style="width:105.75pt;height:84.75pt;visibility:visible">
                        <v:imagedata r:id="rId41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317A92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668" o:spid="_x0000_s1826" type="#_x0000_t202" style="position:absolute;margin-left:237pt;margin-top:10.45pt;width:114pt;height:66.9pt;z-index:251381248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 w:rsidRPr="00877CE4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58" o:spid="_x0000_s1827" type="#_x0000_t202" style="position:absolute;margin-left:-33.95pt;margin-top:15.75pt;width:104.75pt;height:66.9pt;z-index:251379200;visibility:visible" filled="f" stroked="f" strokeweight=".5pt">
            <v:textbox>
              <w:txbxContent>
                <w:p w:rsidR="00231A16" w:rsidRPr="003A229F" w:rsidRDefault="00231A16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</w:p>
              </w:txbxContent>
            </v:textbox>
          </v:shape>
        </w:pict>
      </w:r>
    </w:p>
    <w:p w:rsidR="00231A16" w:rsidRDefault="00231A16" w:rsidP="00317A92">
      <w:pPr>
        <w:ind w:hanging="142"/>
        <w:rPr>
          <w:i/>
          <w:iCs/>
          <w:sz w:val="16"/>
          <w:szCs w:val="16"/>
        </w:rPr>
      </w:pPr>
    </w:p>
    <w:p w:rsidR="00231A16" w:rsidRDefault="00231A16" w:rsidP="00317A92">
      <w:pPr>
        <w:ind w:hanging="142"/>
        <w:rPr>
          <w:i/>
          <w:iCs/>
          <w:sz w:val="16"/>
          <w:szCs w:val="16"/>
        </w:rPr>
      </w:pPr>
    </w:p>
    <w:p w:rsidR="00231A16" w:rsidRPr="00ED409A" w:rsidRDefault="00231A16" w:rsidP="00317A92">
      <w:pPr>
        <w:ind w:hanging="142"/>
        <w:rPr>
          <w:i/>
          <w:iCs/>
          <w:sz w:val="16"/>
          <w:szCs w:val="16"/>
        </w:rPr>
      </w:pPr>
    </w:p>
    <w:p w:rsidR="00231A16" w:rsidRPr="0081318E" w:rsidRDefault="00231A16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41" o:spid="_x0000_s1828" type="#_x0000_t202" style="position:absolute;margin-left:-27.45pt;margin-top:3.6pt;width:102.45pt;height:121.65pt;z-index:251315712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174" o:spid="_x0000_i1088" type="#_x0000_t75" style="width:79.5pt;height:96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3" o:spid="_x0000_s1829" type="#_x0000_t202" style="position:absolute;margin-left:391.55pt;margin-top:8.8pt;width:125.3pt;height:95.7pt;z-index:251316736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175" o:spid="_x0000_i1090" type="#_x0000_t75" style="width:91.5pt;height:75.75pt;visibility:visible">
                        <v:imagedata r:id="rId43" o:title="" cropbottom="3828f" cropleft="7567f" cropright="4507f"/>
                      </v:shape>
                    </w:pict>
                  </w:r>
                </w:p>
                <w:p w:rsidR="00231A16" w:rsidRDefault="00231A16"/>
              </w:txbxContent>
            </v:textbox>
          </v:shape>
        </w:pict>
      </w:r>
    </w:p>
    <w:p w:rsidR="00231A16" w:rsidRDefault="00231A16" w:rsidP="00196A0D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4" o:spid="_x0000_s1830" style="position:absolute;margin-left:62.7pt;margin-top:6.25pt;width:332.95pt;height:52.8pt;z-index:2513136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9" o:spid="_x0000_s1831" type="#_x0000_t202" style="position:absolute;margin-left:65.35pt;margin-top:2pt;width:325.65pt;height:61.25pt;z-index:251314688;visibility:visible" filled="f" stroked="f" strokeweight=".5pt">
            <v:textbox>
              <w:txbxContent>
                <w:p w:rsidR="00231A16" w:rsidRPr="007226AB" w:rsidRDefault="00231A16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231A16" w:rsidRPr="00BD6765" w:rsidRDefault="00231A16" w:rsidP="00196A0D">
      <w:pPr>
        <w:rPr>
          <w:sz w:val="10"/>
          <w:szCs w:val="10"/>
        </w:rPr>
      </w:pP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058" o:spid="_x0000_s1832" style="position:absolute;margin-left:-24pt;margin-top:13pt;width:513.4pt;height:40.1pt;z-index:251611648" coordorigin="567,14787" coordsize="10800,720">
            <v:group id="Group 97" o:spid="_x0000_s1833" style="position:absolute;left:567;top:14787;width:10800;height:720" coordorigin="567,14787" coordsize="10800,720">
              <v:rect id="Rectangle 98" o:spid="_x0000_s183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3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83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837" style="position:absolute;left:567;top:14787;width:10800;height:720" coordorigin="567,14787" coordsize="10800,720">
              <v:shape id="Freeform 102" o:spid="_x0000_s183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83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84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84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84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84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84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84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84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84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84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84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85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85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85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85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85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85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85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85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85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85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86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86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86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86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86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86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86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86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86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86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87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87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87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87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87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87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87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87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04" o:spid="_x0000_s1878" type="#_x0000_t5" style="position:absolute;margin-left:-24.1pt;margin-top:13.3pt;width:31.2pt;height:10.8pt;z-index:2516024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5" o:spid="_x0000_s1879" style="position:absolute;margin-left:-24.15pt;margin-top:24.55pt;width:31.2pt;height:27.85pt;z-index:2516034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6" o:spid="_x0000_s1880" style="position:absolute;margin-left:-10.85pt;margin-top:27.7pt;width:6pt;height:12pt;z-index:25160550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07" o:spid="_x0000_s1881" style="position:absolute;z-index:25161062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08" o:spid="_x0000_s1882" style="position:absolute;z-index:25160960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09" o:spid="_x0000_s1883" style="position:absolute;z-index:25160857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10" o:spid="_x0000_s1884" style="position:absolute;z-index:25160755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11" o:spid="_x0000_s1885" style="position:absolute;z-index:25160652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12" o:spid="_x0000_s1886" style="position:absolute;z-index:25160448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13" o:spid="_x0000_s1887" style="position:absolute;margin-left:-24.05pt;margin-top:24pt;width:31.2pt;height:28.8pt;z-index:25159424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14" o:spid="_x0000_s1888" type="#_x0000_t5" style="position:absolute;margin-left:-24.05pt;margin-top:13pt;width:31.2pt;height:10.8pt;z-index:25159321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15" o:spid="_x0000_s1889" style="position:absolute;z-index:25160038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16" o:spid="_x0000_s1890" style="position:absolute;z-index:25160140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17" o:spid="_x0000_s1891" style="position:absolute;z-index:25159936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18" o:spid="_x0000_s1892" style="position:absolute;z-index:25159833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19" o:spid="_x0000_s1893" style="position:absolute;z-index:25159731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20" o:spid="_x0000_s1894" style="position:absolute;margin-left:-10.85pt;margin-top:28.15pt;width:6pt;height:12pt;z-index:25159628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21" o:spid="_x0000_s1895" style="position:absolute;z-index:251595264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>ata ata ata ata ata ata</w:t>
      </w: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23" o:spid="_x0000_s1896" style="position:absolute;margin-left:-25.65pt;margin-top:12.75pt;width:515.05pt;height:40.1pt;z-index:251631104" coordorigin="567,14787" coordsize="10800,720">
            <v:group id="Group 97" o:spid="_x0000_s1897" style="position:absolute;left:567;top:14787;width:10800;height:720" coordorigin="567,14787" coordsize="10800,720">
              <v:rect id="Rectangle 98" o:spid="_x0000_s189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9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90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01" style="position:absolute;left:567;top:14787;width:10800;height:720" coordorigin="567,14787" coordsize="10800,720">
              <v:shape id="Freeform 102" o:spid="_x0000_s190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0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0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0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0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0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0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0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1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1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1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1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1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1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1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1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1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1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2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2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2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2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2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2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2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2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2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2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3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3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3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3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3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3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93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93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93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93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94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94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69" o:spid="_x0000_s1942" type="#_x0000_t5" style="position:absolute;margin-left:-24.1pt;margin-top:13.3pt;width:31.2pt;height:10.8pt;z-index:2516218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0" o:spid="_x0000_s1943" style="position:absolute;margin-left:-24.15pt;margin-top:24.55pt;width:31.2pt;height:27.85pt;z-index:2516229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1" o:spid="_x0000_s1944" style="position:absolute;margin-left:-10.85pt;margin-top:27.7pt;width:6pt;height:12pt;z-index:25162496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72" o:spid="_x0000_s1945" style="position:absolute;z-index:25163008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73" o:spid="_x0000_s1946" style="position:absolute;z-index:25162905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74" o:spid="_x0000_s1947" style="position:absolute;z-index:25162803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75" o:spid="_x0000_s1948" style="position:absolute;z-index:25162700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76" o:spid="_x0000_s1949" style="position:absolute;z-index:25162598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77" o:spid="_x0000_s1950" style="position:absolute;z-index:25162393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78" o:spid="_x0000_s1951" style="position:absolute;margin-left:-24.05pt;margin-top:24pt;width:31.2pt;height:28.8pt;z-index:25161369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79" o:spid="_x0000_s1952" type="#_x0000_t5" style="position:absolute;margin-left:-24.05pt;margin-top:13pt;width:31.2pt;height:10.8pt;z-index:25161267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0" o:spid="_x0000_s1953" style="position:absolute;z-index:25161984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81" o:spid="_x0000_s1954" style="position:absolute;z-index:25162086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82" o:spid="_x0000_s1955" style="position:absolute;z-index:25161881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83" o:spid="_x0000_s1956" style="position:absolute;z-index:25161779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84" o:spid="_x0000_s1957" style="position:absolute;z-index:25161676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85" o:spid="_x0000_s1958" style="position:absolute;margin-left:-10.85pt;margin-top:28.15pt;width:6pt;height:12pt;z-index:25161574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6" o:spid="_x0000_s1959" style="position:absolute;z-index:251614720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ataataataataataata</w:t>
      </w: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5328" o:spid="_x0000_s1960" style="position:absolute;margin-left:-25.65pt;margin-top:12.5pt;width:515.05pt;height:40.1pt;z-index:251689472" coordorigin="567,14787" coordsize="10800,720">
            <v:group id="Group 97" o:spid="_x0000_s1961" style="position:absolute;left:567;top:14787;width:10800;height:720" coordorigin="567,14787" coordsize="10800,720">
              <v:rect id="Rectangle 98" o:spid="_x0000_s196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96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96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65" style="position:absolute;left:567;top:14787;width:10800;height:720" coordorigin="567,14787" coordsize="10800,720">
              <v:shape id="Freeform 102" o:spid="_x0000_s196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6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6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6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7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7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7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7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7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7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7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7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7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7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8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8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8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8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8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8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8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8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8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8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9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9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9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9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9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9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9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9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9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9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00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0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0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0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0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0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439" o:spid="_x0000_s2006" type="#_x0000_t5" style="position:absolute;margin-left:-24.1pt;margin-top:13.3pt;width:31.2pt;height:10.8pt;z-index:2516997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0" o:spid="_x0000_s2007" style="position:absolute;margin-left:-24.15pt;margin-top:24.55pt;width:31.2pt;height:27.85pt;z-index:2517007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1" o:spid="_x0000_s2008" style="position:absolute;margin-left:-10.85pt;margin-top:27.7pt;width:6pt;height:12pt;z-index:25170278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442" o:spid="_x0000_s2009" style="position:absolute;z-index:25170790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443" o:spid="_x0000_s2010" style="position:absolute;z-index:25170688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444" o:spid="_x0000_s2011" style="position:absolute;z-index:25170585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445" o:spid="_x0000_s2012" style="position:absolute;z-index:25170483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446" o:spid="_x0000_s2013" style="position:absolute;z-index:25170380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447" o:spid="_x0000_s2014" style="position:absolute;z-index:25170176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448" o:spid="_x0000_s2015" style="position:absolute;margin-left:-24.05pt;margin-top:24pt;width:31.2pt;height:28.8pt;z-index:25169152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449" o:spid="_x0000_s2016" type="#_x0000_t5" style="position:absolute;margin-left:-24.05pt;margin-top:13pt;width:31.2pt;height:10.8pt;z-index:25169049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0" o:spid="_x0000_s2017" style="position:absolute;z-index:25169766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451" o:spid="_x0000_s2018" style="position:absolute;z-index:25169868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452" o:spid="_x0000_s2019" style="position:absolute;z-index:25169664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453" o:spid="_x0000_s2020" style="position:absolute;z-index:25169561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454" o:spid="_x0000_s2021" style="position:absolute;z-index:25169459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455" o:spid="_x0000_s2022" style="position:absolute;margin-left:-10.85pt;margin-top:28.15pt;width:6pt;height:12pt;z-index:25169356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6" o:spid="_x0000_s2023" style="position:absolute;z-index:251692544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İkizkenar Üçgen 5374" o:spid="_x0000_s2024" type="#_x0000_t5" style="position:absolute;margin-left:-24.1pt;margin-top:13.3pt;width:31.2pt;height:10.8pt;z-index:2516802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5" o:spid="_x0000_s2025" style="position:absolute;margin-left:-24.15pt;margin-top:24.55pt;width:31.2pt;height:27.85pt;z-index:2516812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6" o:spid="_x0000_s2026" style="position:absolute;margin-left:-10.85pt;margin-top:27.7pt;width:6pt;height:12pt;z-index:25168332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77" o:spid="_x0000_s2027" style="position:absolute;z-index:25168844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78" o:spid="_x0000_s2028" style="position:absolute;z-index:25168742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79" o:spid="_x0000_s2029" style="position:absolute;z-index:25168640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80" o:spid="_x0000_s2030" style="position:absolute;z-index:25168537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81" o:spid="_x0000_s2031" style="position:absolute;z-index:25168435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82" o:spid="_x0000_s2032" style="position:absolute;z-index:251682304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83" o:spid="_x0000_s2033" style="position:absolute;margin-left:-24.05pt;margin-top:24pt;width:31.2pt;height:28.8pt;z-index:251672064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84" o:spid="_x0000_s2034" type="#_x0000_t5" style="position:absolute;margin-left:-24.05pt;margin-top:13pt;width:31.2pt;height:10.8pt;z-index:25167104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85" o:spid="_x0000_s2035" style="position:absolute;z-index:251678208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86" o:spid="_x0000_s2036" style="position:absolute;z-index:251679232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87" o:spid="_x0000_s2037" style="position:absolute;z-index:251677184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88" o:spid="_x0000_s2038" style="position:absolute;z-index:251676160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89" o:spid="_x0000_s2039" style="position:absolute;z-index:251675136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90" o:spid="_x0000_s2040" style="position:absolute;margin-left:-10.85pt;margin-top:28.15pt;width:6pt;height:12pt;z-index:25167411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91" o:spid="_x0000_s2041" style="position:absolute;z-index:25167308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98" o:spid="_x0000_s2042" style="position:absolute;margin-left:-25.65pt;margin-top:12.8pt;width:515pt;height:40.1pt;z-index:251650560" coordorigin="567,14787" coordsize="10800,720">
            <v:group id="Group 97" o:spid="_x0000_s2043" style="position:absolute;left:567;top:14787;width:10800;height:720" coordorigin="567,14787" coordsize="10800,720">
              <v:rect id="Rectangle 98" o:spid="_x0000_s204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04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04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047" style="position:absolute;left:567;top:14787;width:10800;height:720" coordorigin="567,14787" coordsize="10800,720">
              <v:shape id="Freeform 102" o:spid="_x0000_s204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04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05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05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05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05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05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05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05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05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05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05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06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06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06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06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06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06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06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06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06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06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07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07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07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07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07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07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07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07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07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07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08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08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08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8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8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8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8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8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244" o:spid="_x0000_s2088" type="#_x0000_t5" style="position:absolute;margin-left:-24.1pt;margin-top:13.3pt;width:31.2pt;height:10.8pt;z-index:2516413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5" o:spid="_x0000_s2089" style="position:absolute;margin-left:-24.15pt;margin-top:24.55pt;width:31.2pt;height:27.85pt;z-index:2516423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6" o:spid="_x0000_s2090" style="position:absolute;margin-left:-10.85pt;margin-top:27.7pt;width:6pt;height:12pt;z-index:2516444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47" o:spid="_x0000_s2091" style="position:absolute;z-index:2516495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248" o:spid="_x0000_s2092" style="position:absolute;z-index:2516485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249" o:spid="_x0000_s2093" style="position:absolute;z-index:2516474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250" o:spid="_x0000_s2094" style="position:absolute;z-index:2516464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251" o:spid="_x0000_s2095" style="position:absolute;z-index:2516454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252" o:spid="_x0000_s2096" style="position:absolute;z-index:25164339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253" o:spid="_x0000_s2097" style="position:absolute;margin-left:-24.05pt;margin-top:24pt;width:31.2pt;height:28.8pt;z-index:25163315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254" o:spid="_x0000_s2098" type="#_x0000_t5" style="position:absolute;margin-left:-24.05pt;margin-top:13pt;width:31.2pt;height:10.8pt;z-index:25163212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55" o:spid="_x0000_s2099" style="position:absolute;z-index:25163929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256" o:spid="_x0000_s2100" style="position:absolute;z-index:25164032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257" o:spid="_x0000_s2101" style="position:absolute;z-index:25163827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258" o:spid="_x0000_s2102" style="position:absolute;z-index:25163724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259" o:spid="_x0000_s2103" style="position:absolute;z-index:25163622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260" o:spid="_x0000_s2104" style="position:absolute;margin-left:-10.85pt;margin-top:28.15pt;width:6pt;height:12pt;z-index:25163520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61" o:spid="_x0000_s2105" style="position:absolute;z-index:251634176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Ata Ata Ata Ata Ata</w:t>
      </w: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263" o:spid="_x0000_s2106" style="position:absolute;margin-left:-25.65pt;margin-top:12.5pt;width:515.05pt;height:40.1pt;z-index:251670016" coordorigin="567,14787" coordsize="10800,720">
            <v:group id="Group 97" o:spid="_x0000_s2107" style="position:absolute;left:567;top:14787;width:10800;height:720" coordorigin="567,14787" coordsize="10800,720">
              <v:rect id="Rectangle 98" o:spid="_x0000_s210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0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1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11" style="position:absolute;left:567;top:14787;width:10800;height:720" coordorigin="567,14787" coordsize="10800,720">
              <v:shape id="Freeform 102" o:spid="_x0000_s211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1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1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1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1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1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1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1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2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2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2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2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2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2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2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2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2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2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3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3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3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3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3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3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13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13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13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13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14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14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14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14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14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14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14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14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14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14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15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15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309" o:spid="_x0000_s2152" type="#_x0000_t5" style="position:absolute;margin-left:-24.1pt;margin-top:13.3pt;width:31.2pt;height:10.8pt;z-index:2516608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0" o:spid="_x0000_s2153" style="position:absolute;margin-left:-24.15pt;margin-top:24.55pt;width:31.2pt;height:27.85pt;z-index:2516618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1" o:spid="_x0000_s2154" style="position:absolute;margin-left:-10.85pt;margin-top:27.7pt;width:6pt;height:12pt;z-index:2516638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12" o:spid="_x0000_s2155" style="position:absolute;z-index:2516689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13" o:spid="_x0000_s2156" style="position:absolute;z-index:2516679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14" o:spid="_x0000_s2157" style="position:absolute;z-index:2516669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15" o:spid="_x0000_s2158" style="position:absolute;z-index:2516659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16" o:spid="_x0000_s2159" style="position:absolute;z-index:2516648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17" o:spid="_x0000_s2160" style="position:absolute;z-index:251662848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18" o:spid="_x0000_s2161" style="position:absolute;margin-left:-24.05pt;margin-top:24pt;width:31.2pt;height:28.8pt;z-index:251652608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19" o:spid="_x0000_s2162" type="#_x0000_t5" style="position:absolute;margin-left:-24.05pt;margin-top:13pt;width:31.2pt;height:10.8pt;z-index:25165158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0" o:spid="_x0000_s2163" style="position:absolute;z-index:251658752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21" o:spid="_x0000_s2164" style="position:absolute;z-index:251659776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22" o:spid="_x0000_s2165" style="position:absolute;z-index:251657728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23" o:spid="_x0000_s2166" style="position:absolute;z-index:251656704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24" o:spid="_x0000_s2167" style="position:absolute;z-index:251655680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25" o:spid="_x0000_s2168" style="position:absolute;margin-left:-10.85pt;margin-top:28.15pt;width:6pt;height:12pt;z-index:25165465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6" o:spid="_x0000_s2169" style="position:absolute;z-index:2516536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</w:t>
      </w:r>
    </w:p>
    <w:p w:rsidR="00231A16" w:rsidRDefault="00231A16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458" o:spid="_x0000_s2170" style="position:absolute;margin-left:-25.65pt;margin-top:13.35pt;width:515pt;height:40.1pt;z-index:251727360" coordorigin="567,14787" coordsize="10800,720">
            <v:group id="Group 97" o:spid="_x0000_s2171" style="position:absolute;left:567;top:14787;width:10800;height:720" coordorigin="567,14787" coordsize="10800,720">
              <v:rect id="Rectangle 98" o:spid="_x0000_s217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7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7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75" style="position:absolute;left:567;top:14787;width:10800;height:720" coordorigin="567,14787" coordsize="10800,720">
              <v:shape id="Freeform 102" o:spid="_x0000_s217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7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7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7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8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8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8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8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8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8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8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8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8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8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9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9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9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9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9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9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9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9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9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9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20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0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0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0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0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0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0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0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0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0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1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1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1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1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1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1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504" o:spid="_x0000_s2216" type="#_x0000_t5" style="position:absolute;margin-left:-24.1pt;margin-top:13.3pt;width:31.2pt;height:10.8pt;z-index:251718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5" o:spid="_x0000_s2217" style="position:absolute;margin-left:-24.15pt;margin-top:24.55pt;width:31.2pt;height:27.85pt;z-index:251719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6" o:spid="_x0000_s2218" style="position:absolute;margin-left:-10.85pt;margin-top:27.7pt;width:6pt;height:12pt;z-index:251721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507" o:spid="_x0000_s2219" style="position:absolute;z-index:251726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508" o:spid="_x0000_s2220" style="position:absolute;z-index:251725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509" o:spid="_x0000_s2221" style="position:absolute;z-index:251724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510" o:spid="_x0000_s2222" style="position:absolute;z-index:251723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511" o:spid="_x0000_s2223" style="position:absolute;z-index:251722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512" o:spid="_x0000_s2224" style="position:absolute;z-index:25172019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513" o:spid="_x0000_s2225" style="position:absolute;margin-left:-24.05pt;margin-top:24pt;width:31.2pt;height:28.8pt;z-index:25170995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514" o:spid="_x0000_s2226" type="#_x0000_t5" style="position:absolute;margin-left:-24.05pt;margin-top:13pt;width:31.2pt;height:10.8pt;z-index:25170892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15" o:spid="_x0000_s2227" style="position:absolute;z-index:25171609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516" o:spid="_x0000_s2228" style="position:absolute;z-index:25171712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517" o:spid="_x0000_s2229" style="position:absolute;z-index:25171507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518" o:spid="_x0000_s2230" style="position:absolute;z-index:25171404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519" o:spid="_x0000_s2231" style="position:absolute;z-index:25171302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520" o:spid="_x0000_s2232" style="position:absolute;margin-left:-10.85pt;margin-top:28.15pt;width:6pt;height:12pt;z-index:25171200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21" o:spid="_x0000_s2233" style="position:absolute;z-index:25171097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231A16" w:rsidRDefault="00231A16">
      <w:pPr>
        <w:rPr>
          <w:rFonts w:ascii="Hand writing Mutlu" w:hAnsi="Hand writing Mutlu" w:cs="Hand writing Mutlu"/>
          <w:outline/>
          <w:color w:val="000000"/>
          <w:sz w:val="72"/>
          <w:szCs w:val="72"/>
        </w:rPr>
        <w:sectPr w:rsidR="00231A16" w:rsidSect="00AB3EBD">
          <w:pgSz w:w="11906" w:h="16838"/>
          <w:pgMar w:top="851" w:right="1418" w:bottom="709" w:left="1418" w:header="708" w:footer="708" w:gutter="0"/>
          <w:cols w:space="708"/>
          <w:docGrid w:linePitch="360"/>
        </w:sectPr>
      </w:pPr>
    </w:p>
    <w:p w:rsidR="00231A16" w:rsidRDefault="00231A16" w:rsidP="00DA6CCA">
      <w:pPr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337" o:spid="_x0000_s2234" type="#_x0000_t202" style="position:absolute;margin-left:232.8pt;margin-top:-23.35pt;width:111pt;height:93.4pt;z-index:251739648;visibility:visible;mso-wrap-style:none" filled="f" stroked="f" strokeweight=".5pt">
            <v:textbox style="mso-fit-shape-to-text:t">
              <w:txbxContent>
                <w:p w:rsidR="00231A16" w:rsidRDefault="00231A16" w:rsidP="00DA6CCA">
                  <w:r w:rsidRPr="00DF71D1">
                    <w:rPr>
                      <w:noProof/>
                      <w:lang w:eastAsia="tr-TR"/>
                    </w:rPr>
                    <w:pict>
                      <v:shape id="Resim 6836" o:spid="_x0000_i1092" type="#_x0000_t75" style="width:111pt;height:81pt;visibility:visible">
                        <v:imagedata r:id="rId4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335" o:spid="_x0000_s2235" style="position:absolute;margin-left:60.85pt;margin-top:-15.9pt;width:169.25pt;height:52.8pt;z-index:2517376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6336" o:spid="_x0000_s2236" type="#_x0000_t202" style="position:absolute;margin-left:60.2pt;margin-top:-19.55pt;width:177pt;height:61.25pt;z-index:251738624;visibility:visible" filled="f" stroked="f" strokeweight=".5pt">
            <v:textbox>
              <w:txbxContent>
                <w:p w:rsidR="00231A16" w:rsidRPr="007226AB" w:rsidRDefault="00231A16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Okuyalım</w:t>
                  </w:r>
                </w:p>
              </w:txbxContent>
            </v:textbox>
          </v:shape>
        </w:pict>
      </w:r>
    </w:p>
    <w:p w:rsidR="00231A16" w:rsidRDefault="00231A16" w:rsidP="00DA6CCA">
      <w:pPr>
        <w:spacing w:after="0"/>
        <w:ind w:right="-426"/>
        <w:jc w:val="center"/>
        <w:rPr>
          <w:rFonts w:ascii="Nurhan Uz" w:hAnsi="Nurhan Uz" w:cs="Nurhan Uz"/>
          <w:sz w:val="20"/>
          <w:szCs w:val="20"/>
        </w:rPr>
      </w:pPr>
    </w:p>
    <w:p w:rsidR="00231A16" w:rsidRPr="00A746BF" w:rsidRDefault="00231A16" w:rsidP="00DA6CCA">
      <w:pPr>
        <w:spacing w:after="0"/>
        <w:ind w:right="-426"/>
        <w:jc w:val="center"/>
        <w:rPr>
          <w:rFonts w:ascii="Nurhan Uz" w:hAnsi="Nurhan Uz" w:cs="Nurhan Uz"/>
          <w:sz w:val="70"/>
          <w:szCs w:val="70"/>
        </w:rPr>
      </w:pPr>
      <w:r w:rsidRPr="00B9594C">
        <w:rPr>
          <w:rFonts w:ascii="Arial" w:hAnsi="Arial" w:cs="Arial"/>
          <w:noProof/>
          <w:color w:val="0000FF"/>
          <w:sz w:val="27"/>
          <w:szCs w:val="27"/>
          <w:lang w:eastAsia="tr-TR"/>
        </w:rPr>
        <w:pict>
          <v:shape id="Resim 6339" o:spid="_x0000_i1093" type="#_x0000_t75" alt="https://encrypted-tbn2.gstatic.com/images?q=tbn:ANd9GcSg_ABqPlWNHHresIY_hfCCvHN2gHwqKC23D-WqlhVPKicHdTB02Q" style="width:92.25pt;height:81.75pt;visibility:visible">
            <v:imagedata r:id="rId45" o:title="" croptop="3038f" cropbottom="5739f" cropleft="4521f" cropright="6402f"/>
          </v:shape>
        </w:pict>
      </w:r>
    </w:p>
    <w:p w:rsidR="00231A16" w:rsidRDefault="00231A16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186" o:spid="_x0000_s2237" style="position:absolute;left:0;text-align:left;margin-left:-10.55pt;margin-top:8.1pt;width:360.6pt;height:28.1pt;z-index:251731456" coordorigin="567,14787" coordsize="10800,720">
            <v:group id="Group 97" o:spid="_x0000_s2238" style="position:absolute;left:567;top:14787;width:10800;height:720" coordorigin="567,14787" coordsize="10800,720">
              <v:rect id="Rectangle 98" o:spid="_x0000_s223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4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4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42" style="position:absolute;left:567;top:14787;width:10800;height:720" coordorigin="567,14787" coordsize="10800,720">
              <v:shape id="Freeform 102" o:spid="_x0000_s224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4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4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4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4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4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4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5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5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5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5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25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25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25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25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25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25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26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26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26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26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26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26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26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26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6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6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7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7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7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7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7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7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7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7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7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7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8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8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8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231A16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255" o:spid="_x0000_s2283" style="position:absolute;margin-left:-10.5pt;margin-top:7.7pt;width:360.6pt;height:28.1pt;z-index:251732480" coordorigin="567,14787" coordsize="10800,720">
            <v:group id="Group 97" o:spid="_x0000_s2284" style="position:absolute;left:567;top:14787;width:10800;height:720" coordorigin="567,14787" coordsize="10800,720">
              <v:rect id="Rectangle 98" o:spid="_x0000_s2285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86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87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88" style="position:absolute;left:567;top:14787;width:10800;height:720" coordorigin="567,14787" coordsize="10800,720">
              <v:shape id="Freeform 102" o:spid="_x0000_s2289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90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91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92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93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94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95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96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97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98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99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00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01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02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03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04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05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06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07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08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09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10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11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12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13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14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15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16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17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18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19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20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21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22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23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24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25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26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27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28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4B090A">
        <w:rPr>
          <w:rFonts w:ascii="Nurhan Uz" w:hAnsi="Nurhan Uz" w:cs="Nurhan Uz"/>
          <w:sz w:val="48"/>
          <w:szCs w:val="48"/>
        </w:rPr>
        <w:t>Al Ela al.</w:t>
      </w:r>
    </w:p>
    <w:p w:rsidR="00231A16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342" o:spid="_x0000_s2329" style="position:absolute;margin-left:-10.5pt;margin-top:7.7pt;width:360.6pt;height:28.1pt;z-index:251740672" coordorigin="567,14787" coordsize="10800,720">
            <v:group id="Group 97" o:spid="_x0000_s2330" style="position:absolute;left:567;top:14787;width:10800;height:720" coordorigin="567,14787" coordsize="10800,720">
              <v:rect id="Rectangle 98" o:spid="_x0000_s233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3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3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34" style="position:absolute;left:567;top:14787;width:10800;height:720" coordorigin="567,14787" coordsize="10800,720">
              <v:shape id="Freeform 102" o:spid="_x0000_s233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3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3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3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3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4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4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4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4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4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4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4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4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4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4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5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5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5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5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5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5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5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5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5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5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6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6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6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6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6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6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6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6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6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6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7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7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7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7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7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 L</w:t>
      </w:r>
      <w:r w:rsidRPr="004B090A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le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231A16" w:rsidRPr="0022562D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497" o:spid="_x0000_s2375" type="#_x0000_t202" style="position:absolute;margin-left:175.15pt;margin-top:37.6pt;width:67.85pt;height:55.6pt;z-index:251744768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7" o:spid="_x0000_i1096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28" o:spid="_x0000_i1097" type="#_x0000_t75" alt="http://www.hediyeler.org/wp-content/uploads/2009/05/maydanoz.jpg" style="width:52.5pt;height:46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293" o:spid="_x0000_s2376" style="position:absolute;margin-left:-10.65pt;margin-top:8.05pt;width:360.6pt;height:28.1pt;z-index:251733504" coordorigin="567,14787" coordsize="10800,720">
            <v:group id="Group 97" o:spid="_x0000_s2377" style="position:absolute;left:567;top:14787;width:10800;height:720" coordorigin="567,14787" coordsize="10800,720">
              <v:rect id="Rectangle 98" o:spid="_x0000_s237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7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8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81" style="position:absolute;left:567;top:14787;width:10800;height:720" coordorigin="567,14787" coordsize="10800,720">
              <v:shape id="Freeform 102" o:spid="_x0000_s238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8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8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8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8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8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8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8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9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9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9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9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9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9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9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9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9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9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0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0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0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0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0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0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0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0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0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0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1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1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1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1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1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1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1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1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1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1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2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2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ala at al.</w:t>
      </w:r>
    </w:p>
    <w:p w:rsidR="00231A16" w:rsidRPr="002C17A4" w:rsidRDefault="00231A16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389" o:spid="_x0000_s2422" type="#_x0000_t202" style="position:absolute;margin-left:59.75pt;margin-top:36.45pt;width:67.85pt;height:52.35pt;z-index:251743744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9" o:spid="_x0000_i1099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438" o:spid="_x0000_s2423" type="#_x0000_t202" style="position:absolute;margin-left:122.2pt;margin-top:42pt;width:67.85pt;height:46.65pt;z-index:251741696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30" o:spid="_x0000_i1101" type="#_x0000_t75" alt="Galatasaray 3-0 Liverpool maç golleri izle seyret(gs haberleri)spor" style="width:31.5pt;height:31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498" o:spid="_x0000_s2424" style="position:absolute;margin-left:-10.65pt;margin-top:7.9pt;width:360.6pt;height:28.1pt;z-index:251734528" coordorigin="567,14787" coordsize="10800,720">
            <v:group id="Group 97" o:spid="_x0000_s2425" style="position:absolute;left:567;top:14787;width:10800;height:720" coordorigin="567,14787" coordsize="10800,720">
              <v:rect id="Rectangle 98" o:spid="_x0000_s242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2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2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29" style="position:absolute;left:567;top:14787;width:10800;height:720" coordorigin="567,14787" coordsize="10800,720">
              <v:shape id="Freeform 102" o:spid="_x0000_s243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3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3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3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3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3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3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3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3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3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4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4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4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4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4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4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4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4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4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4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5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5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5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5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5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5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5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5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5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5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6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6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6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6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6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6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6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6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6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6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atla, ata   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231A16" w:rsidRDefault="00231A16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80" o:spid="_x0000_s2470" style="position:absolute;margin-left:-10pt;margin-top:6.8pt;width:360.6pt;height:28.1pt;z-index:251742720" coordorigin="567,14787" coordsize="10800,720">
            <v:group id="Group 97" o:spid="_x0000_s2471" style="position:absolute;left:567;top:14787;width:10800;height:720" coordorigin="567,14787" coordsize="10800,720">
              <v:rect id="Rectangle 98" o:spid="_x0000_s247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7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7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75" style="position:absolute;left:567;top:14787;width:10800;height:720" coordorigin="567,14787" coordsize="10800,720">
              <v:shape id="Freeform 102" o:spid="_x0000_s247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7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7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7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8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8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8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8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8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8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8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8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8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8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9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9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9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9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9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9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9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9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9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9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0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0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0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0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0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0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0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0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0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0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1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1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1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1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1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1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Ata           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231A16" w:rsidRDefault="00231A16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" o:spid="_x0000_s2516" style="position:absolute;margin-left:-9.45pt;margin-top:6.75pt;width:360.6pt;height:28.1pt;z-index:251735552" coordorigin="567,14787" coordsize="10800,720">
            <v:group id="Group 97" o:spid="_x0000_s2517" style="position:absolute;left:567;top:14787;width:10800;height:720" coordorigin="567,14787" coordsize="10800,720">
              <v:rect id="Rectangle 98" o:spid="_x0000_s251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1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2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21" style="position:absolute;left:567;top:14787;width:10800;height:720" coordorigin="567,14787" coordsize="10800,720">
              <v:shape id="Freeform 102" o:spid="_x0000_s252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2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2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2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2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2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2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2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3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3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3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3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3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3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3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3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3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3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4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4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4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4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4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4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4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4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4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4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5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5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5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5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5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5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5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5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5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5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6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6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ata atla  </w:t>
      </w:r>
    </w:p>
    <w:p w:rsidR="00231A16" w:rsidRDefault="00231A16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552" o:spid="_x0000_s2562" style="position:absolute;margin-left:-11.15pt;margin-top:8pt;width:360.6pt;height:28.1pt;z-index:251736576" coordorigin="567,14787" coordsize="10800,720">
            <v:group id="Group 97" o:spid="_x0000_s2563" style="position:absolute;left:567;top:14787;width:10800;height:720" coordorigin="567,14787" coordsize="10800,720">
              <v:rect id="Rectangle 98" o:spid="_x0000_s25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67" style="position:absolute;left:567;top:14787;width:10800;height:720" coordorigin="567,14787" coordsize="10800,720">
              <v:shape id="Freeform 102" o:spid="_x0000_s25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atla.</w:t>
      </w:r>
    </w:p>
    <w:p w:rsidR="00231A16" w:rsidRDefault="00231A16" w:rsidP="00DA6CCA">
      <w:pPr>
        <w:spacing w:after="0"/>
        <w:ind w:right="-426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657" o:spid="_x0000_s2608" type="#_x0000_t202" style="position:absolute;margin-left:199.75pt;margin-top:-23.4pt;width:111.5pt;height:94.9pt;z-index:251730432;visibility:visible;mso-wrap-style:none" filled="f" stroked="f" strokeweight=".5pt">
            <v:textbox>
              <w:txbxContent>
                <w:p w:rsidR="00231A16" w:rsidRDefault="00231A16" w:rsidP="00DA6CCA">
                  <w:r w:rsidRPr="00DF71D1">
                    <w:rPr>
                      <w:noProof/>
                      <w:lang w:eastAsia="tr-TR"/>
                    </w:rPr>
                    <w:pict>
                      <v:shape id="Resim 6831" o:spid="_x0000_i1103" type="#_x0000_t75" style="width:76.5pt;height:90.75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58" o:spid="_x0000_s2609" type="#_x0000_t202" style="position:absolute;margin-left:31pt;margin-top:-15.9pt;width:177pt;height:61.25pt;z-index:251728384;visibility:visible" filled="f" stroked="f" strokeweight=".5pt">
            <v:textbox>
              <w:txbxContent>
                <w:p w:rsidR="00231A16" w:rsidRPr="007226AB" w:rsidRDefault="00231A16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659" o:spid="_x0000_s2610" style="position:absolute;margin-left:28.6pt;margin-top:-15.9pt;width:169.25pt;height:52.8pt;z-index:251729408;visibility:visible;v-text-anchor:middle" arcsize="10923f" filled="f" strokecolor="#243f60" strokeweight="2pt"/>
        </w:pict>
      </w:r>
    </w:p>
    <w:p w:rsidR="00231A16" w:rsidRDefault="00231A16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  <w:r>
        <w:rPr>
          <w:noProof/>
          <w:lang w:eastAsia="tr-TR"/>
        </w:rPr>
        <w:pict>
          <v:shape id="Metin Kutusu 6832" o:spid="_x0000_s2611" type="#_x0000_t202" style="position:absolute;left:0;text-align:left;margin-left:74.85pt;margin-top:8.35pt;width:129.15pt;height:106.2pt;z-index:251757056;visibility:visible" stroked="f" strokeweight=".5pt">
            <v:textbox>
              <w:txbxContent>
                <w:p w:rsidR="00231A16" w:rsidRPr="00E52836" w:rsidRDefault="00231A16" w:rsidP="00DA6CCA">
                  <w:r w:rsidRPr="00B9594C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6833" o:spid="_x0000_i1105" type="#_x0000_t75" alt="https://encrypted-tbn2.gstatic.com/images?q=tbn:ANd9GcSg_ABqPlWNHHresIY_hfCCvHN2gHwqKC23D-WqlhVPKicHdTB02Q" style="width:93.75pt;height:82.5pt;visibility:visible">
                        <v:imagedata r:id="rId45" o:title="" croptop="3038f" cropbottom="5739f" cropleft="4521f" cropright="6402f"/>
                      </v:shape>
                    </w:pict>
                  </w:r>
                </w:p>
              </w:txbxContent>
            </v:textbox>
          </v:shape>
        </w:pict>
      </w:r>
    </w:p>
    <w:p w:rsidR="00231A16" w:rsidRPr="00E52836" w:rsidRDefault="00231A16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</w:p>
    <w:p w:rsidR="00231A16" w:rsidRPr="00E52836" w:rsidRDefault="00231A16" w:rsidP="00DA6CCA">
      <w:pPr>
        <w:pStyle w:val="Heading2"/>
        <w:rPr>
          <w:rFonts w:cs="Times New Roman"/>
          <w:noProof/>
          <w:sz w:val="27"/>
          <w:szCs w:val="27"/>
          <w:lang w:eastAsia="tr-TR"/>
        </w:rPr>
      </w:pPr>
    </w:p>
    <w:p w:rsidR="00231A16" w:rsidRPr="00E52836" w:rsidRDefault="00231A16" w:rsidP="00DA6CCA">
      <w:pPr>
        <w:spacing w:after="0"/>
        <w:ind w:right="-426"/>
        <w:jc w:val="both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</w:p>
    <w:p w:rsidR="00231A16" w:rsidRDefault="00231A16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43" o:spid="_x0000_s2612" style="position:absolute;left:0;text-align:left;margin-left:-10.55pt;margin-top:8.1pt;width:360.6pt;height:28.1pt;z-index:251745792" coordorigin="567,14787" coordsize="10800,720">
            <v:group id="Group 97" o:spid="_x0000_s2613" style="position:absolute;left:567;top:14787;width:10800;height:720" coordorigin="567,14787" coordsize="10800,720">
              <v:rect id="Rectangle 98" o:spid="_x0000_s261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1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1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17" style="position:absolute;left:567;top:14787;width:10800;height:720" coordorigin="567,14787" coordsize="10800,720">
              <v:shape id="Freeform 102" o:spid="_x0000_s261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1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2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2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2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2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2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2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2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2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2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2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3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3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3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3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3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3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3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3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3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3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4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4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4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4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4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4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4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4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4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4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5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5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5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5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5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5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5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5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231A16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89" o:spid="_x0000_s2658" style="position:absolute;margin-left:-10.5pt;margin-top:7.7pt;width:360.6pt;height:28.1pt;z-index:251746816" coordorigin="567,14787" coordsize="10800,720">
            <v:group id="Group 97" o:spid="_x0000_s2659" style="position:absolute;left:567;top:14787;width:10800;height:720" coordorigin="567,14787" coordsize="10800,720">
              <v:rect id="Rectangle 98" o:spid="_x0000_s266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6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6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63" style="position:absolute;left:567;top:14787;width:10800;height:720" coordorigin="567,14787" coordsize="10800,720">
              <v:shape id="Freeform 102" o:spid="_x0000_s266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6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6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6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6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6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7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7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7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7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7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7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7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7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7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7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8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8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8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8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8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8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8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8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8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8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9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9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9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9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9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9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9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9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9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9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0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0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0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0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231A16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535" o:spid="_x0000_s2704" style="position:absolute;margin-left:-10.5pt;margin-top:7.7pt;width:360.6pt;height:28.1pt;z-index:251751936" coordorigin="567,14787" coordsize="10800,720">
            <v:group id="Group 97" o:spid="_x0000_s2705" style="position:absolute;left:567;top:14787;width:10800;height:720" coordorigin="567,14787" coordsize="10800,720">
              <v:rect id="Rectangle 98" o:spid="_x0000_s270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0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0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09" style="position:absolute;left:567;top:14787;width:10800;height:720" coordorigin="567,14787" coordsize="10800,720">
              <v:shape id="Freeform 102" o:spid="_x0000_s271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1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1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1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1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1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1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1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1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1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2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2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2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2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2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2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2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2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2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2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3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3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3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3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3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3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3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3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3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3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4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4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4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4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4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4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4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4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4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4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231A16" w:rsidRPr="0022562D" w:rsidRDefault="00231A16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581" o:spid="_x0000_s2750" type="#_x0000_t202" style="position:absolute;margin-left:175.15pt;margin-top:37.6pt;width:67.85pt;height:55.6pt;z-index:251756032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5" o:spid="_x0000_i1108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16" o:spid="_x0000_i1109" type="#_x0000_t75" alt="http://www.hediyeler.org/wp-content/uploads/2009/05/maydanoz.jpg" style="width:52.5pt;height:46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582" o:spid="_x0000_s2751" style="position:absolute;margin-left:-10.65pt;margin-top:8.05pt;width:360.6pt;height:28.1pt;z-index:251747840" coordorigin="567,14787" coordsize="10800,720">
            <v:group id="Group 97" o:spid="_x0000_s2752" style="position:absolute;left:567;top:14787;width:10800;height:720" coordorigin="567,14787" coordsize="10800,720">
              <v:rect id="Rectangle 98" o:spid="_x0000_s275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5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5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56" style="position:absolute;left:567;top:14787;width:10800;height:720" coordorigin="567,14787" coordsize="10800,720">
              <v:shape id="Freeform 102" o:spid="_x0000_s275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5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5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6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6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6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6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6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6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6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6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6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6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7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7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7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7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7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7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7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7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7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7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8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8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8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8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8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8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8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8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8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8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9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9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9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9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9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9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9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      at al.</w:t>
      </w:r>
    </w:p>
    <w:p w:rsidR="00231A16" w:rsidRPr="002C17A4" w:rsidRDefault="00231A16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628" o:spid="_x0000_s2797" type="#_x0000_t202" style="position:absolute;margin-left:59.75pt;margin-top:36.45pt;width:67.85pt;height:52.35pt;z-index:251755008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7" o:spid="_x0000_i1111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629" o:spid="_x0000_s2798" type="#_x0000_t202" style="position:absolute;margin-left:122.2pt;margin-top:42pt;width:67.85pt;height:46.65pt;z-index:251752960;visibility:visible" filled="f" stroked="f" strokeweight=".5pt">
            <v:textbox>
              <w:txbxContent>
                <w:p w:rsidR="00231A16" w:rsidRDefault="00231A16" w:rsidP="00DA6CCA">
                  <w:r w:rsidRPr="00B9594C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18" o:spid="_x0000_i1113" type="#_x0000_t75" alt="Galatasaray 3-0 Liverpool maç golleri izle seyret(gs haberleri)spor" style="width:31.5pt;height:31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630" o:spid="_x0000_s2799" style="position:absolute;margin-left:-10.65pt;margin-top:7.9pt;width:360.6pt;height:28.1pt;z-index:251748864" coordorigin="567,14787" coordsize="10800,720">
            <v:group id="Group 97" o:spid="_x0000_s2800" style="position:absolute;left:567;top:14787;width:10800;height:720" coordorigin="567,14787" coordsize="10800,720">
              <v:rect id="Rectangle 98" o:spid="_x0000_s280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0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0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04" style="position:absolute;left:567;top:14787;width:10800;height:720" coordorigin="567,14787" coordsize="10800,720">
              <v:shape id="Freeform 102" o:spid="_x0000_s280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0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0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0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0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1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1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1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1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1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1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1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1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1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1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2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2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2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2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2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2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2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2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2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2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3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3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3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3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3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3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3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3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3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3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4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4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4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4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4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     , ata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231A16" w:rsidRDefault="00231A16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676" o:spid="_x0000_s2845" style="position:absolute;margin-left:-10pt;margin-top:6.8pt;width:360.6pt;height:28.1pt;z-index:251753984" coordorigin="567,14787" coordsize="10800,720">
            <v:group id="Group 97" o:spid="_x0000_s2846" style="position:absolute;left:567;top:14787;width:10800;height:720" coordorigin="567,14787" coordsize="10800,720">
              <v:rect id="Rectangle 98" o:spid="_x0000_s284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4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4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50" style="position:absolute;left:567;top:14787;width:10800;height:720" coordorigin="567,14787" coordsize="10800,720">
              <v:shape id="Freeform 102" o:spid="_x0000_s285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5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5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5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5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5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5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5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5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6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6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6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6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6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6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6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6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6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6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7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7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7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7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7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7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7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7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7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7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8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8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8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8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8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8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8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8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8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8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9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231A16" w:rsidRDefault="00231A16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2" o:spid="_x0000_s2891" style="position:absolute;margin-left:-9.45pt;margin-top:6.75pt;width:360.6pt;height:28.1pt;z-index:251749888" coordorigin="567,14787" coordsize="10800,720">
            <v:group id="Group 97" o:spid="_x0000_s2892" style="position:absolute;left:567;top:14787;width:10800;height:720" coordorigin="567,14787" coordsize="10800,720">
              <v:rect id="Rectangle 98" o:spid="_x0000_s289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9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9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96" style="position:absolute;left:567;top:14787;width:10800;height:720" coordorigin="567,14787" coordsize="10800,720">
              <v:shape id="Freeform 102" o:spid="_x0000_s289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9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9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90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0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0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0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0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0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0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0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0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0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1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1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1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1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1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1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1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1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1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1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2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2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2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2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2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2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2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2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2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2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3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3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3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3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3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3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3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       atla.  </w:t>
      </w:r>
    </w:p>
    <w:p w:rsidR="00231A16" w:rsidRPr="00C10ACD" w:rsidRDefault="00231A16" w:rsidP="00C10ACD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  <w:sectPr w:rsidR="00231A16" w:rsidRPr="00C10ACD" w:rsidSect="00C10ACD">
          <w:pgSz w:w="16838" w:h="11906" w:orient="landscape"/>
          <w:pgMar w:top="709" w:right="851" w:bottom="567" w:left="709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pict>
          <v:group id="Grup 6768" o:spid="_x0000_s2937" style="position:absolute;margin-left:-11.15pt;margin-top:8pt;width:360.6pt;height:28.1pt;z-index:251750912" coordorigin="567,14787" coordsize="10800,720">
            <v:group id="Group 97" o:spid="_x0000_s2938" style="position:absolute;left:567;top:14787;width:10800;height:720" coordorigin="567,14787" coordsize="10800,720">
              <v:rect id="Rectangle 98" o:spid="_x0000_s293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94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94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942" style="position:absolute;left:567;top:14787;width:10800;height:720" coordorigin="567,14787" coordsize="10800,720">
              <v:shape id="Freeform 102" o:spid="_x0000_s294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94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94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94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4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4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4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5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5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5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5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5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5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5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5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5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5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6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6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6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6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6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6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6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6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6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6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7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7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7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7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7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7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7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7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7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7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8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8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8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         .</w:t>
      </w:r>
    </w:p>
    <w:p w:rsidR="00231A16" w:rsidRPr="004F2C55" w:rsidRDefault="00231A16" w:rsidP="004F2C55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98" o:spid="_x0000_s2983" type="#_x0000_t202" style="position:absolute;margin-left:105.05pt;margin-top:58.9pt;width:58.6pt;height:62.7pt;z-index:251387392;visibility:visible" filled="f" stroked="f" strokeweight=".5pt">
            <v:textbox>
              <w:txbxContent>
                <w:p w:rsidR="00231A16" w:rsidRPr="00CA3E85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4" o:spid="_x0000_s2984" type="#_x0000_t202" style="position:absolute;margin-left:100.6pt;margin-top:25.75pt;width:95.05pt;height:78pt;z-index:251386368;visibility:visible" filled="f" stroked="f" strokeweight=".5pt">
            <v:textbox>
              <w:txbxContent>
                <w:p w:rsidR="00231A16" w:rsidRPr="00CA3E85" w:rsidRDefault="00231A16" w:rsidP="004F2C55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5" o:spid="_x0000_s2985" type="#_x0000_t202" style="position:absolute;margin-left:-41.4pt;margin-top:-35.8pt;width:155.55pt;height:113.1pt;z-index:251383296;visibility:visible;mso-wrap-style:none" filled="f" stroked="f" strokeweight=".5pt">
            <v:textbox style="mso-fit-shape-to-text:t">
              <w:txbxContent>
                <w:p w:rsidR="00231A16" w:rsidRDefault="00231A16" w:rsidP="004F2C55">
                  <w:r w:rsidRPr="00DF71D1">
                    <w:rPr>
                      <w:noProof/>
                      <w:lang w:eastAsia="tr-TR"/>
                    </w:rPr>
                    <w:pict>
                      <v:shape id="Resim 6837" o:spid="_x0000_i1115" type="#_x0000_t75" style="width:124.5pt;height:78.75pt;visibility:visible">
                        <v:imagedata r:id="rId49" o:title="" croptop="4501f" cropbottom="6574f" cropleft="2982f" cropright="1977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2" o:spid="_x0000_s2986" type="#_x0000_t202" style="position:absolute;margin-left:331.25pt;margin-top:-22.8pt;width:159.4pt;height:117pt;z-index:251384320;visibility:visible;mso-wrap-style:none" filled="f" stroked="f" strokeweight=".5pt">
            <v:textbox style="mso-fit-shape-to-text:t">
              <w:txbxContent>
                <w:p w:rsidR="00231A16" w:rsidRDefault="00231A16" w:rsidP="004F2C55">
                  <w:r w:rsidRPr="00DF71D1">
                    <w:rPr>
                      <w:noProof/>
                      <w:lang w:eastAsia="tr-TR"/>
                    </w:rPr>
                    <w:pict>
                      <v:shape id="Resim 6838" o:spid="_x0000_i1117" type="#_x0000_t75" style="width:99.75pt;height:1in;visibility:visible">
                        <v:imagedata r:id="rId50" o:title="" croptop="2791f" cropbottom="7100f" cropleft="2166f" cropright="3296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3" o:spid="_x0000_s2987" type="#_x0000_t202" style="position:absolute;margin-left:215.3pt;margin-top:60.15pt;width:104.75pt;height:66.9pt;z-index:251390464;visibility:visible" filled="f" stroked="f" strokeweight=".5pt">
            <v:textbox>
              <w:txbxContent>
                <w:p w:rsidR="00231A16" w:rsidRPr="00CA3E85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6" o:spid="_x0000_s2988" type="#_x0000_t202" style="position:absolute;margin-left:126.2pt;margin-top:-5.65pt;width:197.55pt;height:48.6pt;z-index:251385344;visibility:visible" filled="f" stroked="f" strokeweight=".5pt">
            <v:textbox>
              <w:txbxContent>
                <w:p w:rsidR="00231A16" w:rsidRPr="007226AB" w:rsidRDefault="00231A16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97" o:spid="_x0000_s2989" style="position:absolute;margin-left:105.15pt;margin-top:-6.05pt;width:230.4pt;height:52.8pt;z-index:251382272;visibility:visible;v-text-anchor:middle" arcsize="10923f" filled="f" strokecolor="#243f60" strokeweight="2pt"/>
        </w:pict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231A16" w:rsidRDefault="00231A16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699" o:spid="_x0000_s2990" type="#_x0000_t32" style="position:absolute;margin-left:159.05pt;margin-top:20.8pt;width:58.25pt;height:13.6pt;flip:y;z-index:251389440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700" o:spid="_x0000_s2991" type="#_x0000_t32" style="position:absolute;margin-left:158.4pt;margin-top:-.2pt;width:60.8pt;height:9.8pt;z-index:251388416;visibility:visible" strokeweight="1.5pt">
            <v:stroke endarrow="open"/>
          </v:shape>
        </w:pict>
      </w:r>
    </w:p>
    <w:p w:rsidR="00231A16" w:rsidRDefault="00231A16" w:rsidP="004F2C55">
      <w:pPr>
        <w:ind w:hanging="142"/>
        <w:rPr>
          <w:i/>
          <w:iCs/>
          <w:sz w:val="16"/>
          <w:szCs w:val="16"/>
        </w:rPr>
      </w:pPr>
    </w:p>
    <w:p w:rsidR="00231A16" w:rsidRDefault="00231A16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09" o:spid="_x0000_s2992" type="#_x0000_t202" style="position:absolute;margin-left:-15.3pt;margin-top:5.5pt;width:104.75pt;height:66.9pt;z-index:251395584;visibility:visible" filled="f" stroked="f" strokeweight=".5pt">
            <v:textbox>
              <w:txbxContent>
                <w:p w:rsidR="00231A16" w:rsidRPr="00CA3E85" w:rsidRDefault="00231A16" w:rsidP="00CA3E8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  <w:p w:rsidR="00231A16" w:rsidRPr="003A229F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3" o:spid="_x0000_s2993" type="#_x0000_t202" style="position:absolute;margin-left:267.25pt;margin-top:6.15pt;width:120.9pt;height:102pt;z-index:251396608;visibility:visible" filled="f" stroked="f" strokeweight=".5pt">
            <v:textbox>
              <w:txbxContent>
                <w:p w:rsidR="00231A16" w:rsidRPr="003A229F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39" o:spid="_x0000_i1119" type="#_x0000_t75" alt="http://www.doktorlarhaber.com/wp-content/uploads/2012/01/78951.jpg" style="width:84pt;height:57pt;flip:x;visibility:visible">
                        <v:imagedata r:id="rId51" o:title="" cropbottom="13248f" cropright="13498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840" o:spid="_x0000_s2994" type="#_x0000_t202" style="position:absolute;margin-left:355.4pt;margin-top:8.55pt;width:104.75pt;height:66.9pt;z-index:251758080;visibility:visible" filled="f" stroked="f" strokeweight=".5pt">
            <v:textbox>
              <w:txbxContent>
                <w:p w:rsidR="00231A16" w:rsidRPr="003A229F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2" o:spid="_x0000_s2995" type="#_x0000_t202" style="position:absolute;margin-left:170pt;margin-top:10.55pt;width:104.75pt;height:66.9pt;z-index:251397632;visibility:visible" filled="f" stroked="f" strokeweight=".5pt">
            <v:textbox>
              <w:txbxContent>
                <w:p w:rsidR="00231A16" w:rsidRPr="003A229F" w:rsidRDefault="00231A16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  <w:r w:rsidRPr="003B7BF8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te</w:t>
                  </w:r>
                </w:p>
              </w:txbxContent>
            </v:textbox>
          </v:shape>
        </w:pict>
      </w:r>
    </w:p>
    <w:p w:rsidR="00231A16" w:rsidRDefault="00231A16" w:rsidP="004F2C55">
      <w:pPr>
        <w:ind w:hanging="142"/>
        <w:rPr>
          <w:i/>
          <w:iCs/>
          <w:sz w:val="16"/>
          <w:szCs w:val="16"/>
        </w:rPr>
      </w:pPr>
    </w:p>
    <w:p w:rsidR="00231A16" w:rsidRDefault="00231A16" w:rsidP="004F2C55">
      <w:pPr>
        <w:ind w:hanging="142"/>
        <w:rPr>
          <w:i/>
          <w:iCs/>
          <w:sz w:val="16"/>
          <w:szCs w:val="16"/>
        </w:rPr>
      </w:pPr>
    </w:p>
    <w:p w:rsidR="00231A16" w:rsidRPr="00ED409A" w:rsidRDefault="00231A16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18" o:spid="_x0000_s2996" type="#_x0000_t202" style="position:absolute;margin-left:-49.25pt;margin-top:8.4pt;width:102.45pt;height:121.65pt;z-index:251393536;visibility:visible;mso-wrap-style:none" filled="f" stroked="f" strokeweight=".5pt">
            <v:textbox style="mso-fit-shape-to-text:t">
              <w:txbxContent>
                <w:p w:rsidR="00231A16" w:rsidRDefault="00231A16" w:rsidP="004F2C55">
                  <w:r w:rsidRPr="00DF71D1">
                    <w:rPr>
                      <w:noProof/>
                      <w:lang w:eastAsia="tr-TR"/>
                    </w:rPr>
                    <w:pict>
                      <v:shape id="Resim 6841" o:spid="_x0000_i1121" type="#_x0000_t75" style="width:83.25pt;height:100.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Pr="0081318E" w:rsidRDefault="00231A16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5" o:spid="_x0000_s2997" type="#_x0000_t202" style="position:absolute;margin-left:388.4pt;margin-top:2.55pt;width:126pt;height:99.05pt;z-index:251394560;visibility:visible;mso-wrap-style:none" filled="f" stroked="f" strokeweight=".5pt">
            <v:textbox style="mso-fit-shape-to-text:t">
              <w:txbxContent>
                <w:p w:rsidR="00231A16" w:rsidRDefault="00231A16" w:rsidP="004F2C55">
                  <w:r w:rsidRPr="00DF71D1">
                    <w:rPr>
                      <w:noProof/>
                      <w:lang w:eastAsia="tr-TR"/>
                    </w:rPr>
                    <w:pict>
                      <v:shape id="Resim 6842" o:spid="_x0000_i1123" type="#_x0000_t75" style="width:114.75pt;height:93pt;visibility:visible">
                        <v:imagedata r:id="rId53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Pr="00196A0D" w:rsidRDefault="00231A16" w:rsidP="004F2C55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0" o:spid="_x0000_s2998" style="position:absolute;margin-left:62.7pt;margin-top:6.25pt;width:332.95pt;height:52.8pt;z-index:25139148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3" o:spid="_x0000_s2999" type="#_x0000_t202" style="position:absolute;margin-left:65.35pt;margin-top:2pt;width:325.65pt;height:61.25pt;z-index:251392512;visibility:visible" filled="f" stroked="f" strokeweight=".5pt">
            <v:textbox>
              <w:txbxContent>
                <w:p w:rsidR="00231A16" w:rsidRPr="007226AB" w:rsidRDefault="00231A16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231A16" w:rsidRDefault="00231A16" w:rsidP="00DE4E4F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6918" o:spid="_x0000_s3000" style="position:absolute;margin-left:-24pt;margin-top:13pt;width:513.4pt;height:40.1pt;z-index:251768320" coordorigin="567,14787" coordsize="10800,720">
            <v:group id="Group 97" o:spid="_x0000_s3001" style="position:absolute;left:567;top:14787;width:10800;height:720" coordorigin="567,14787" coordsize="10800,720">
              <v:rect id="Rectangle 98" o:spid="_x0000_s300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0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0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05" style="position:absolute;left:567;top:14787;width:10800;height:720" coordorigin="567,14787" coordsize="10800,720">
              <v:shape id="Freeform 102" o:spid="_x0000_s300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0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0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0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1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1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1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1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1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1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1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1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1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1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2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2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2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2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2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2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2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2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2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2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3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3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3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3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3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3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3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3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3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3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4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4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4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4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4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04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6964" o:spid="_x0000_s3046" type="#_x0000_t5" style="position:absolute;margin-left:-24.1pt;margin-top:13.3pt;width:31.2pt;height:10.8pt;z-index:251759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5" o:spid="_x0000_s3047" style="position:absolute;margin-left:-24.15pt;margin-top:24.55pt;width:31.2pt;height:27.85pt;z-index:2517601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6" o:spid="_x0000_s3048" style="position:absolute;margin-left:-10.85pt;margin-top:27.7pt;width:6pt;height:12pt;z-index:2517621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6967" o:spid="_x0000_s3049" style="position:absolute;z-index:2517672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6968" o:spid="_x0000_s3050" style="position:absolute;z-index:2517662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6969" o:spid="_x0000_s3051" style="position:absolute;z-index:2517652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6970" o:spid="_x0000_s3052" style="position:absolute;z-index:2517642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6971" o:spid="_x0000_s3053" style="position:absolute;z-index:2517632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6972" o:spid="_x0000_s3054" style="position:absolute;z-index:25176115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eteeteeteeteeteeteeteete</w:t>
      </w:r>
    </w:p>
    <w:p w:rsidR="00231A16" w:rsidRDefault="00231A16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6973" o:spid="_x0000_s3055" style="position:absolute;margin-left:-24pt;margin-top:13pt;width:513.4pt;height:40.1pt;z-index:251778560" coordorigin="567,14787" coordsize="10800,720">
            <v:group id="Group 97" o:spid="_x0000_s3056" style="position:absolute;left:567;top:14787;width:10800;height:720" coordorigin="567,14787" coordsize="10800,720">
              <v:rect id="Rectangle 98" o:spid="_x0000_s305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5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5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60" style="position:absolute;left:567;top:14787;width:10800;height:720" coordorigin="567,14787" coordsize="10800,720">
              <v:shape id="Freeform 102" o:spid="_x0000_s306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6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6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6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6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6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6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6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6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7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7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7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7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7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7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7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7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7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7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8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8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8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8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8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8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8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8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8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8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9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9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9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9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9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9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9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9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9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9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10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19" o:spid="_x0000_s3101" type="#_x0000_t5" style="position:absolute;margin-left:-24.1pt;margin-top:13.3pt;width:31.2pt;height:10.8pt;z-index:2517693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0" o:spid="_x0000_s3102" style="position:absolute;margin-left:-24.15pt;margin-top:24.55pt;width:31.2pt;height:27.85pt;z-index:2517703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1" o:spid="_x0000_s3103" style="position:absolute;margin-left:-10.85pt;margin-top:27.7pt;width:6pt;height:12pt;z-index:2517724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22" o:spid="_x0000_s3104" style="position:absolute;z-index:2517775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23" o:spid="_x0000_s3105" style="position:absolute;z-index:2517765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24" o:spid="_x0000_s3106" style="position:absolute;z-index:2517754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25" o:spid="_x0000_s3107" style="position:absolute;z-index:2517744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26" o:spid="_x0000_s3108" style="position:absolute;z-index:2517734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27" o:spid="_x0000_s3109" style="position:absolute;z-index:25177139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eteeteeteeteeteeteete</w:t>
      </w:r>
    </w:p>
    <w:p w:rsidR="00231A16" w:rsidRDefault="00231A16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28" o:spid="_x0000_s3110" style="position:absolute;margin-left:-24pt;margin-top:13pt;width:513.4pt;height:40.1pt;z-index:251788800" coordorigin="567,14787" coordsize="10800,720">
            <v:group id="Group 97" o:spid="_x0000_s3111" style="position:absolute;left:567;top:14787;width:10800;height:720" coordorigin="567,14787" coordsize="10800,720">
              <v:rect id="Rectangle 98" o:spid="_x0000_s311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1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1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15" style="position:absolute;left:567;top:14787;width:10800;height:720" coordorigin="567,14787" coordsize="10800,720">
              <v:shape id="Freeform 102" o:spid="_x0000_s311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1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1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1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2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2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2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2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2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2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2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2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2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2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3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3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3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3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3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3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3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3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3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3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4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4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4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4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14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14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14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14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14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14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15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15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15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15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15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15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74" o:spid="_x0000_s3156" type="#_x0000_t5" style="position:absolute;margin-left:-24.1pt;margin-top:13.3pt;width:31.2pt;height:10.8pt;z-index:2517795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5" o:spid="_x0000_s3157" style="position:absolute;margin-left:-24.15pt;margin-top:24.55pt;width:31.2pt;height:27.85pt;z-index:251780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6" o:spid="_x0000_s3158" style="position:absolute;margin-left:-10.85pt;margin-top:27.7pt;width:6pt;height:12pt;z-index:2517826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77" o:spid="_x0000_s3159" style="position:absolute;z-index:2517877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78" o:spid="_x0000_s3160" style="position:absolute;z-index:2517867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79" o:spid="_x0000_s3161" style="position:absolute;z-index:2517857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80" o:spid="_x0000_s3162" style="position:absolute;z-index:2517847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81" o:spid="_x0000_s3163" style="position:absolute;z-index:2517836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82" o:spid="_x0000_s3164" style="position:absolute;z-index:2517816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</w:t>
      </w:r>
    </w:p>
    <w:p w:rsidR="00231A16" w:rsidRDefault="00231A16" w:rsidP="0034686F">
      <w:pPr>
        <w:spacing w:after="0" w:line="240" w:lineRule="auto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12" o:spid="_x0000_s3165" type="#_x0000_t202" style="position:absolute;margin-left:158.25pt;margin-top:-.1pt;width:184.6pt;height:58.6pt;z-index:251789824;visibility:visible" filled="f" stroked="f" strokeweight=".5pt">
            <v:textbox>
              <w:txbxContent>
                <w:p w:rsidR="00231A16" w:rsidRDefault="00231A16" w:rsidP="0034686F">
                  <w:pPr>
                    <w:ind w:left="360"/>
                    <w:rPr>
                      <w:rFonts w:ascii="Nurhan Uz" w:hAnsi="Nurhan Uz" w:cs="Nurhan Uz"/>
                      <w:sz w:val="68"/>
                      <w:szCs w:val="68"/>
                    </w:rPr>
                  </w:pPr>
                  <w:r>
                    <w:rPr>
                      <w:rFonts w:ascii="Nurhan Uz" w:hAnsi="Nurhan Uz" w:cs="Nurhan Uz"/>
                      <w:sz w:val="68"/>
                      <w:szCs w:val="68"/>
                    </w:rPr>
                    <w:t>AT</w:t>
                  </w:r>
                </w:p>
                <w:p w:rsidR="00231A16" w:rsidRPr="00B412CE" w:rsidRDefault="00231A16" w:rsidP="0034686F">
                  <w:pPr>
                    <w:ind w:left="360"/>
                    <w:rPr>
                      <w:rFonts w:ascii="Nurhan Uz" w:hAnsi="Nurhan Uz" w:cs="Nurhan Uz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B9594C">
        <w:rPr>
          <w:rFonts w:ascii="Arial" w:hAnsi="Arial" w:cs="Arial"/>
          <w:noProof/>
          <w:sz w:val="20"/>
          <w:szCs w:val="20"/>
          <w:lang w:eastAsia="tr-TR"/>
        </w:rPr>
        <w:pict>
          <v:shape id="Resim 7083" o:spid="_x0000_i1124" type="#_x0000_t75" alt="http://www.doktorlarhaber.com/wp-content/uploads/2012/01/78951.jpg" style="width:60pt;height:53.25pt;visibility:visible">
            <v:imagedata r:id="rId54" o:title="" cropbottom="-61f"/>
            <o:lock v:ext="edit" aspectratio="f"/>
          </v:shape>
        </w:pict>
      </w:r>
    </w:p>
    <w:p w:rsidR="00231A16" w:rsidRDefault="00231A16" w:rsidP="0034686F">
      <w:pPr>
        <w:spacing w:after="0" w:line="240" w:lineRule="auto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84" o:spid="_x0000_s3166" style="position:absolute;margin-left:-24pt;margin-top:13pt;width:513.4pt;height:40.1pt;z-index:251800064" coordorigin="567,14787" coordsize="10800,720">
            <v:group id="Group 97" o:spid="_x0000_s3167" style="position:absolute;left:567;top:14787;width:10800;height:720" coordorigin="567,14787" coordsize="10800,720">
              <v:rect id="Rectangle 98" o:spid="_x0000_s316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6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7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71" style="position:absolute;left:567;top:14787;width:10800;height:720" coordorigin="567,14787" coordsize="10800,720">
              <v:shape id="Freeform 102" o:spid="_x0000_s317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7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7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7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7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7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7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7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8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8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8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8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8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8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8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8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8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8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9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9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9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9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9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9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9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9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9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9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20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0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0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0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0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0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0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0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0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0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1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1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30" o:spid="_x0000_s3212" type="#_x0000_t5" style="position:absolute;margin-left:-24.1pt;margin-top:13.3pt;width:31.2pt;height:10.8pt;z-index:2517908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1" o:spid="_x0000_s3213" style="position:absolute;margin-left:-24.15pt;margin-top:24.55pt;width:31.2pt;height:27.85pt;z-index:2517918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2" o:spid="_x0000_s3214" style="position:absolute;margin-left:-10.85pt;margin-top:27.7pt;width:6pt;height:12pt;z-index:2517939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33" o:spid="_x0000_s3215" style="position:absolute;z-index:2517990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34" o:spid="_x0000_s3216" style="position:absolute;z-index:2517980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35" o:spid="_x0000_s3217" style="position:absolute;z-index:2517969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36" o:spid="_x0000_s3218" style="position:absolute;z-index:2517959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37" o:spid="_x0000_s3219" style="position:absolute;z-index:2517949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38" o:spid="_x0000_s3220" style="position:absolute;z-index:25179289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At, at, at.</w:t>
      </w:r>
    </w:p>
    <w:p w:rsidR="00231A16" w:rsidRDefault="00231A16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49" o:spid="_x0000_s3221" type="#_x0000_t202" style="position:absolute;margin-left:81.05pt;margin-top:1.1pt;width:71.35pt;height:59.95pt;z-index:251821568;visibility:visible" filled="f" stroked="f" strokeweight=".5pt">
            <v:textbox>
              <w:txbxContent>
                <w:p w:rsidR="00231A16" w:rsidRDefault="00231A16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0" o:spid="_x0000_i1126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39" o:spid="_x0000_s3222" style="position:absolute;margin-left:-24pt;margin-top:13pt;width:513.4pt;height:40.1pt;z-index:251810304" coordorigin="567,14787" coordsize="10800,720">
            <v:group id="Group 97" o:spid="_x0000_s3223" style="position:absolute;left:567;top:14787;width:10800;height:720" coordorigin="567,14787" coordsize="10800,720">
              <v:rect id="Rectangle 98" o:spid="_x0000_s322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2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2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27" style="position:absolute;left:567;top:14787;width:10800;height:720" coordorigin="567,14787" coordsize="10800,720">
              <v:shape id="Freeform 102" o:spid="_x0000_s322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2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3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3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3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3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3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3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3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3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3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3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4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4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4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4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24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24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24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24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24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24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25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25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25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25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25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25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25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5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5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5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6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6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6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6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6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6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6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6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85" o:spid="_x0000_s3268" type="#_x0000_t5" style="position:absolute;margin-left:-24.1pt;margin-top:13.3pt;width:31.2pt;height:10.8pt;z-index:251801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6" o:spid="_x0000_s3269" style="position:absolute;margin-left:-24.15pt;margin-top:24.55pt;width:31.2pt;height:27.85pt;z-index:2518021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7" o:spid="_x0000_s3270" style="position:absolute;margin-left:-10.85pt;margin-top:27.7pt;width:6pt;height:12pt;z-index:25180416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88" o:spid="_x0000_s3271" style="position:absolute;z-index:25180928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89" o:spid="_x0000_s3272" style="position:absolute;z-index:25180825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90" o:spid="_x0000_s3273" style="position:absolute;z-index:25180723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91" o:spid="_x0000_s3274" style="position:absolute;z-index:25180620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92" o:spid="_x0000_s3275" style="position:absolute;z-index:25180518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93" o:spid="_x0000_s3276" style="position:absolute;z-index:25180313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      at</w:t>
      </w:r>
    </w:p>
    <w:p w:rsidR="00231A16" w:rsidRDefault="00231A16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51" o:spid="_x0000_s3277" type="#_x0000_t202" style="position:absolute;margin-left:108.55pt;margin-top:1.45pt;width:71.3pt;height:59.95pt;z-index:251822592;visibility:visible" filled="f" stroked="f" strokeweight=".5pt">
            <v:textbox>
              <w:txbxContent>
                <w:p w:rsidR="00231A16" w:rsidRDefault="00231A16" w:rsidP="003F2007">
                  <w:r w:rsidRPr="00B9594C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2" o:spid="_x0000_i1128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94" o:spid="_x0000_s3278" style="position:absolute;margin-left:-24pt;margin-top:13pt;width:513.4pt;height:40.1pt;z-index:251820544" coordorigin="567,14787" coordsize="10800,720">
            <v:group id="Group 97" o:spid="_x0000_s3279" style="position:absolute;left:567;top:14787;width:10800;height:720" coordorigin="567,14787" coordsize="10800,720">
              <v:rect id="Rectangle 98" o:spid="_x0000_s328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8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8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83" style="position:absolute;left:567;top:14787;width:10800;height:720" coordorigin="567,14787" coordsize="10800,720">
              <v:shape id="Freeform 102" o:spid="_x0000_s328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8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8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8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8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8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9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9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9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9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9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9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9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9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9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9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30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0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0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0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0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0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0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0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0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0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1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1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1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1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1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1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1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1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1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1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2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2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2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2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240" o:spid="_x0000_s3324" type="#_x0000_t5" style="position:absolute;margin-left:-24.1pt;margin-top:13.3pt;width:31.2pt;height:10.8pt;z-index:2518113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1" o:spid="_x0000_s3325" style="position:absolute;margin-left:-24.15pt;margin-top:24.55pt;width:31.2pt;height:27.85pt;z-index:25181235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2" o:spid="_x0000_s3326" style="position:absolute;margin-left:-10.85pt;margin-top:27.7pt;width:6pt;height:12pt;z-index:25181440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243" o:spid="_x0000_s3327" style="position:absolute;z-index:25181952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244" o:spid="_x0000_s3328" style="position:absolute;z-index:25181849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245" o:spid="_x0000_s3329" style="position:absolute;z-index:25181747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246" o:spid="_x0000_s3330" style="position:absolute;z-index:25181644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247" o:spid="_x0000_s3331" style="position:absolute;z-index:25181542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248" o:spid="_x0000_s3332" style="position:absolute;z-index:25181337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Lale et al, ete at.</w:t>
      </w:r>
    </w:p>
    <w:p w:rsidR="00231A16" w:rsidRDefault="00231A16" w:rsidP="00593F4A">
      <w:pPr>
        <w:rPr>
          <w:sz w:val="20"/>
          <w:szCs w:val="20"/>
        </w:rPr>
      </w:pPr>
    </w:p>
    <w:p w:rsidR="00231A16" w:rsidRDefault="00231A16" w:rsidP="00593F4A">
      <w:pPr>
        <w:rPr>
          <w:sz w:val="20"/>
          <w:szCs w:val="20"/>
        </w:rPr>
      </w:pPr>
    </w:p>
    <w:p w:rsidR="00231A16" w:rsidRDefault="00231A16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2" o:spid="_x0000_s3333" type="#_x0000_t202" style="position:absolute;margin-left:-4.7pt;margin-top:32.55pt;width:95.6pt;height:70pt;z-index:251824640;visibility:visible" filled="f" stroked="f" strokeweight=".5pt">
            <v:textbox>
              <w:txbxContent>
                <w:p w:rsidR="00231A16" w:rsidRPr="00774D7E" w:rsidRDefault="00231A16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774D7E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2" o:spid="_x0000_s3334" type="#_x0000_t202" style="position:absolute;margin-left:316.85pt;margin-top:-20.25pt;width:98pt;height:120.4pt;z-index:251320832;visibility:visibl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7287" o:spid="_x0000_i1130" type="#_x0000_t75" style="width:86.25pt;height:58.5pt;visibility:visible">
                        <v:imagedata r:id="rId56" o:title="" cropbottom="7047f" cropright="458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6" o:spid="_x0000_s3335" type="#_x0000_t202" style="position:absolute;margin-left:402.8pt;margin-top:-27.25pt;width:114.95pt;height:86pt;z-index:251317760;visibility:visible" filled="f" stroked="f" strokeweight=".5pt">
            <v:textbox>
              <w:txbxContent>
                <w:p w:rsidR="00231A16" w:rsidRDefault="00231A16" w:rsidP="005F71B9">
                  <w:r w:rsidRPr="00DF71D1">
                    <w:rPr>
                      <w:noProof/>
                      <w:lang w:eastAsia="tr-TR"/>
                    </w:rPr>
                    <w:pict>
                      <v:shape id="Resim 7291" o:spid="_x0000_i1132" type="#_x0000_t75" style="width:117pt;height:67.5pt;visibility:visible">
                        <v:imagedata r:id="rId5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0" o:spid="_x0000_s3336" type="#_x0000_t202" style="position:absolute;margin-left:135.45pt;margin-top:-7.8pt;width:190.7pt;height:61.25pt;z-index:251318784;visibility:visible" filled="f" stroked="f" strokeweight=".5pt">
            <v:textbox>
              <w:txbxContent>
                <w:p w:rsidR="00231A16" w:rsidRPr="007226AB" w:rsidRDefault="00231A16" w:rsidP="0099360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Oluşturalım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411" o:spid="_x0000_s3337" style="position:absolute;margin-left:135.45pt;margin-top:-9.85pt;width:187.7pt;height:52.8pt;z-index:2513198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289" o:spid="_x0000_s3338" type="#_x0000_t202" style="position:absolute;margin-left:12.2pt;margin-top:-34.95pt;width:138.55pt;height:84.1pt;z-index:251823616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7290" o:spid="_x0000_i1134" type="#_x0000_t75" style="width:115.5pt;height:84pt;visibility:visible">
                        <v:imagedata r:id="rId5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3" o:spid="_x0000_s3339" type="#_x0000_t202" style="position:absolute;margin-left:-59.45pt;margin-top:-19pt;width:86.5pt;height:74.55pt;z-index:251321856;visibility:visible" filled="f" stroked="f" strokeweight=".5pt">
            <v:textbox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7263" o:spid="_x0000_i1136" type="#_x0000_t75" style="width:62.25pt;height:54pt;visibility:visible">
                        <v:imagedata r:id="rId59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7" o:spid="_x0000_s3340" type="#_x0000_t202" style="position:absolute;margin-left:370.2pt;margin-top:4.2pt;width:118.6pt;height:70pt;z-index:251829760;visibility:visible" filled="f" stroked="f" strokeweight=".5pt">
            <v:textbox>
              <w:txbxContent>
                <w:p w:rsidR="00231A16" w:rsidRPr="00774D7E" w:rsidRDefault="00231A16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</w:t>
                  </w:r>
                  <w: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</w:p>
    <w:p w:rsidR="00231A16" w:rsidRDefault="00231A16" w:rsidP="00593F4A">
      <w:pPr>
        <w:rPr>
          <w:sz w:val="20"/>
          <w:szCs w:val="20"/>
        </w:rPr>
      </w:pPr>
    </w:p>
    <w:p w:rsidR="00231A16" w:rsidRDefault="00231A16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302" o:spid="_x0000_s3341" type="#_x0000_t202" style="position:absolute;margin-left:427.45pt;margin-top:23.45pt;width:79.25pt;height:64.7pt;z-index:251833856;visibility:visible" filled="f" stroked="f" strokeweight=".5pt">
            <v:textbox>
              <w:txbxContent>
                <w:p w:rsidR="00231A16" w:rsidRPr="00B9594C" w:rsidRDefault="00231A16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301" o:spid="_x0000_s3342" type="#_x0000_t202" style="position:absolute;margin-left:335.7pt;margin-top:18.95pt;width:79.25pt;height:64.7pt;z-index:251832832;visibility:visible" filled="f" stroked="f" strokeweight=".5pt">
            <v:textbox>
              <w:txbxContent>
                <w:p w:rsidR="00231A16" w:rsidRPr="004B32E9" w:rsidRDefault="00231A16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300" o:spid="_x0000_s3343" type="#_x0000_t32" style="position:absolute;margin-left:436.05pt;margin-top:19.6pt;width:24.8pt;height:30.85pt;z-index:25183180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9" o:spid="_x0000_s3344" type="#_x0000_t32" style="position:absolute;margin-left:365.95pt;margin-top:19.6pt;width:25.4pt;height:30.85pt;flip:x;z-index:251830784;visibility:visible" strokecolor="#4579b8" strokeweight="2.25pt">
            <v:stroke endarrow="open"/>
          </v:shape>
        </w:pict>
      </w:r>
    </w:p>
    <w:p w:rsidR="00231A16" w:rsidRDefault="00231A16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6" o:spid="_x0000_s3345" type="#_x0000_t202" style="position:absolute;margin-left:40.35pt;margin-top:8.2pt;width:79.25pt;height:64.7pt;z-index:251828736;visibility:visible" filled="f" stroked="f" strokeweight=".5pt">
            <v:textbox>
              <w:txbxContent>
                <w:p w:rsidR="00231A16" w:rsidRPr="00B9594C" w:rsidRDefault="00231A16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295" o:spid="_x0000_s3346" type="#_x0000_t202" style="position:absolute;margin-left:-38.9pt;margin-top:7.05pt;width:79.25pt;height:64.7pt;z-index:251827712;visibility:visible" filled="f" stroked="f" strokeweight=".5pt">
            <v:textbox>
              <w:txbxContent>
                <w:p w:rsidR="00231A16" w:rsidRPr="004B32E9" w:rsidRDefault="00231A16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294" o:spid="_x0000_s3347" type="#_x0000_t32" style="position:absolute;margin-left:48.25pt;margin-top:2.25pt;width:24.8pt;height:30.85pt;z-index:25182668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3" o:spid="_x0000_s3348" type="#_x0000_t32" style="position:absolute;margin-left:-10.4pt;margin-top:2.2pt;width:25.4pt;height:30.85pt;flip:x;z-index:251825664;visibility:visible" strokecolor="#4579b8" strokeweight="2.25pt">
            <v:stroke endarrow="open"/>
          </v:shape>
        </w:pict>
      </w:r>
    </w:p>
    <w:p w:rsidR="00231A16" w:rsidRDefault="00231A16" w:rsidP="009837F0">
      <w:pPr>
        <w:rPr>
          <w:sz w:val="20"/>
          <w:szCs w:val="20"/>
        </w:rPr>
      </w:pPr>
    </w:p>
    <w:p w:rsidR="00231A16" w:rsidRDefault="00231A16" w:rsidP="009837F0">
      <w:pPr>
        <w:rPr>
          <w:sz w:val="20"/>
          <w:szCs w:val="20"/>
        </w:rPr>
      </w:pPr>
    </w:p>
    <w:p w:rsidR="00231A16" w:rsidRDefault="00231A16" w:rsidP="00491089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7304" o:spid="_x0000_s3349" type="#_x0000_t202" style="position:absolute;margin-left:325.7pt;margin-top:60.85pt;width:119.35pt;height:119.2pt;z-index:251834880;visibility:visible;mso-wrap-style:none" filled="f" stroked="f" strokeweight=".5pt">
            <v:textbox style="mso-fit-shape-to-text:t">
              <w:txbxContent>
                <w:p w:rsidR="00231A16" w:rsidRDefault="00231A16">
                  <w:r w:rsidRPr="00DF71D1">
                    <w:rPr>
                      <w:noProof/>
                      <w:lang w:eastAsia="tr-TR"/>
                    </w:rPr>
                    <w:pict>
                      <v:shape id="Resim 7307" o:spid="_x0000_i1138" type="#_x0000_t75" style="width:104.25pt;height:126pt;visibility:visible">
                        <v:imagedata r:id="rId60" o:title=""/>
                      </v:shape>
                    </w:pict>
                  </w:r>
                </w:p>
              </w:txbxContent>
            </v:textbox>
          </v:shape>
        </w:pict>
      </w:r>
      <w:r w:rsidRPr="00491089">
        <w:rPr>
          <w:rFonts w:ascii="Hand writing Mutlu" w:hAnsi="Hand writing Mutlu" w:cs="Hand writing Mutlu"/>
          <w:outline/>
          <w:color w:val="000000"/>
          <w:sz w:val="80"/>
          <w:szCs w:val="80"/>
        </w:rPr>
        <w:t>ete</w: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 </w: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</w:t>
      </w:r>
    </w:p>
    <w:p w:rsidR="00231A16" w:rsidRDefault="00231A16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503" o:spid="_x0000_s3350" style="position:absolute;margin-left:150.05pt;margin-top:13.55pt;width:169.25pt;height:52.8pt;z-index:25132390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02" o:spid="_x0000_s3351" type="#_x0000_t202" style="position:absolute;margin-left:157.1pt;margin-top:12.7pt;width:177pt;height:61.25pt;z-index:251322880;visibility:visible" filled="f" stroked="f" strokeweight=".5pt">
            <v:textbox>
              <w:txbxContent>
                <w:p w:rsidR="00231A16" w:rsidRPr="007226AB" w:rsidRDefault="00231A16" w:rsidP="00966F9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231A16" w:rsidRDefault="00231A16" w:rsidP="009837F0">
      <w:pPr>
        <w:rPr>
          <w:sz w:val="20"/>
          <w:szCs w:val="20"/>
        </w:rPr>
      </w:pPr>
    </w:p>
    <w:p w:rsidR="00231A16" w:rsidRDefault="00231A16" w:rsidP="009837F0">
      <w:pPr>
        <w:rPr>
          <w:sz w:val="20"/>
          <w:szCs w:val="20"/>
        </w:rPr>
      </w:pPr>
    </w:p>
    <w:p w:rsidR="00231A16" w:rsidRDefault="00231A16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363" o:spid="_x0000_s3352" style="position:absolute;margin-left:-24pt;margin-top:13pt;width:513.4pt;height:40.1pt;z-index:251845120" coordorigin="567,14787" coordsize="10800,720">
            <v:group id="Group 97" o:spid="_x0000_s3353" style="position:absolute;left:567;top:14787;width:10800;height:720" coordorigin="567,14787" coordsize="10800,720">
              <v:rect id="Rectangle 98" o:spid="_x0000_s33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3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3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357" style="position:absolute;left:567;top:14787;width:10800;height:720" coordorigin="567,14787" coordsize="10800,720">
              <v:shape id="Freeform 102" o:spid="_x0000_s33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3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3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3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3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3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3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3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3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3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3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3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3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3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3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3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3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09" o:spid="_x0000_s3398" type="#_x0000_t5" style="position:absolute;margin-left:-24.1pt;margin-top:13.3pt;width:31.2pt;height:10.8pt;z-index:2518359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0" o:spid="_x0000_s3399" style="position:absolute;margin-left:-24.15pt;margin-top:24.55pt;width:31.2pt;height:27.85pt;z-index:2518369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1" o:spid="_x0000_s3400" style="position:absolute;margin-left:-10.85pt;margin-top:27.7pt;width:6pt;height:12pt;z-index:2518389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12" o:spid="_x0000_s3401" style="position:absolute;z-index:2518440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13" o:spid="_x0000_s3402" style="position:absolute;z-index:2518430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14" o:spid="_x0000_s3403" style="position:absolute;z-index:2518420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15" o:spid="_x0000_s3404" style="position:absolute;z-index:2518410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16" o:spid="_x0000_s3405" style="position:absolute;z-index:2518400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17" o:spid="_x0000_s3406" style="position:absolute;z-index:25183795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</w:t>
      </w:r>
      <w:r>
        <w:rPr>
          <w:rFonts w:ascii="Nurhan Uz" w:hAnsi="Nurhan Uz" w:cs="Nurhan Uz"/>
          <w:sz w:val="72"/>
          <w:szCs w:val="72"/>
        </w:rPr>
        <w:t xml:space="preserve">et et et et </w:t>
      </w:r>
    </w:p>
    <w:p w:rsidR="00231A16" w:rsidRDefault="00231A16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18" o:spid="_x0000_s3407" style="position:absolute;margin-left:-24pt;margin-top:13pt;width:513.4pt;height:40.1pt;z-index:251855360" coordorigin="567,14787" coordsize="10800,720">
            <v:group id="Group 97" o:spid="_x0000_s3408" style="position:absolute;left:567;top:14787;width:10800;height:720" coordorigin="567,14787" coordsize="10800,720">
              <v:rect id="Rectangle 98" o:spid="_x0000_s340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1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1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12" style="position:absolute;left:567;top:14787;width:10800;height:720" coordorigin="567,14787" coordsize="10800,720">
              <v:shape id="Freeform 102" o:spid="_x0000_s341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1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1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1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1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1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1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2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2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2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2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2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2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2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2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2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2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3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3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3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3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3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3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3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3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3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3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4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4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4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4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4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44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44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44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44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44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45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45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45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64" o:spid="_x0000_s3453" type="#_x0000_t5" style="position:absolute;margin-left:-24.1pt;margin-top:13.3pt;width:31.2pt;height:10.8pt;z-index:251846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5" o:spid="_x0000_s3454" style="position:absolute;margin-left:-24.15pt;margin-top:24.55pt;width:31.2pt;height:27.85pt;z-index:251847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6" o:spid="_x0000_s3455" style="position:absolute;margin-left:-10.85pt;margin-top:27.7pt;width:6pt;height:12pt;z-index:251849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67" o:spid="_x0000_s3456" style="position:absolute;z-index:251854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68" o:spid="_x0000_s3457" style="position:absolute;z-index:251853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69" o:spid="_x0000_s3458" style="position:absolute;z-index:251852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70" o:spid="_x0000_s3459" style="position:absolute;z-index:251851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71" o:spid="_x0000_s3460" style="position:absolute;z-index:251850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72" o:spid="_x0000_s3461" style="position:absolute;z-index:25184819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</w:t>
      </w:r>
    </w:p>
    <w:p w:rsidR="00231A16" w:rsidRDefault="00231A16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73" o:spid="_x0000_s3462" style="position:absolute;margin-left:-24pt;margin-top:13pt;width:513.4pt;height:40.1pt;z-index:251865600" coordorigin="567,14787" coordsize="10800,720">
            <v:group id="Group 97" o:spid="_x0000_s3463" style="position:absolute;left:567;top:14787;width:10800;height:720" coordorigin="567,14787" coordsize="10800,720">
              <v:rect id="Rectangle 98" o:spid="_x0000_s34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67" style="position:absolute;left:567;top:14787;width:10800;height:720" coordorigin="567,14787" coordsize="10800,720">
              <v:shape id="Freeform 102" o:spid="_x0000_s34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5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19" o:spid="_x0000_s3508" type="#_x0000_t5" style="position:absolute;margin-left:-24.1pt;margin-top:13.3pt;width:31.2pt;height:10.8pt;z-index:2518563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0" o:spid="_x0000_s3509" style="position:absolute;margin-left:-24.15pt;margin-top:24.55pt;width:31.2pt;height:27.85pt;z-index:2518574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1" o:spid="_x0000_s3510" style="position:absolute;margin-left:-10.85pt;margin-top:27.7pt;width:6pt;height:12pt;z-index:2518594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22" o:spid="_x0000_s3511" style="position:absolute;z-index:2518645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23" o:spid="_x0000_s3512" style="position:absolute;z-index:2518635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24" o:spid="_x0000_s3513" style="position:absolute;z-index:2518625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25" o:spid="_x0000_s3514" style="position:absolute;z-index:2518615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26" o:spid="_x0000_s3515" style="position:absolute;z-index:2518604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27" o:spid="_x0000_s3516" style="position:absolute;z-index:25185843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te</w:t>
      </w:r>
      <w:r>
        <w:rPr>
          <w:rFonts w:ascii="Nurhan Uz" w:hAnsi="Nurhan Uz" w:cs="Nurhan Uz"/>
          <w:sz w:val="72"/>
          <w:szCs w:val="72"/>
        </w:rPr>
        <w:t>tetetetete</w:t>
      </w:r>
    </w:p>
    <w:p w:rsidR="00231A16" w:rsidRDefault="00231A16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28" o:spid="_x0000_s3517" style="position:absolute;margin-left:-24pt;margin-top:13pt;width:513.4pt;height:40.1pt;z-index:251875840" coordorigin="567,14787" coordsize="10800,720">
            <v:group id="Group 97" o:spid="_x0000_s3518" style="position:absolute;left:567;top:14787;width:10800;height:720" coordorigin="567,14787" coordsize="10800,720">
              <v:rect id="Rectangle 98" o:spid="_x0000_s351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2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2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22" style="position:absolute;left:567;top:14787;width:10800;height:720" coordorigin="567,14787" coordsize="10800,720">
              <v:shape id="Freeform 102" o:spid="_x0000_s352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2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2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2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2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2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2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3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3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3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3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3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3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3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3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3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3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4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4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4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4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4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54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54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54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54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54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55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55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55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55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55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55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5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5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5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5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6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6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6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74" o:spid="_x0000_s3563" type="#_x0000_t5" style="position:absolute;margin-left:-24.1pt;margin-top:13.3pt;width:31.2pt;height:10.8pt;z-index:2518666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5" o:spid="_x0000_s3564" style="position:absolute;margin-left:-24.15pt;margin-top:24.55pt;width:31.2pt;height:27.85pt;z-index:2518676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6" o:spid="_x0000_s3565" style="position:absolute;margin-left:-10.85pt;margin-top:27.7pt;width:6pt;height:12pt;z-index:2518696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77" o:spid="_x0000_s3566" style="position:absolute;z-index:2518748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78" o:spid="_x0000_s3567" style="position:absolute;z-index:2518737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79" o:spid="_x0000_s3568" style="position:absolute;z-index:2518727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80" o:spid="_x0000_s3569" style="position:absolute;z-index:2518717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81" o:spid="_x0000_s3570" style="position:absolute;z-index:2518707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82" o:spid="_x0000_s3571" style="position:absolute;z-index:25186867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</w:t>
      </w:r>
      <w:r>
        <w:rPr>
          <w:rFonts w:ascii="Nurhan Uz" w:hAnsi="Nurhan Uz" w:cs="Nurhan Uz"/>
          <w:sz w:val="72"/>
          <w:szCs w:val="72"/>
        </w:rPr>
        <w:t>at atat</w:t>
      </w:r>
    </w:p>
    <w:p w:rsidR="00231A16" w:rsidRDefault="00231A16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83" o:spid="_x0000_s3572" style="position:absolute;margin-left:-24pt;margin-top:13pt;width:513.4pt;height:40.1pt;z-index:251886080" coordorigin="567,14787" coordsize="10800,720">
            <v:group id="Group 97" o:spid="_x0000_s3573" style="position:absolute;left:567;top:14787;width:10800;height:720" coordorigin="567,14787" coordsize="10800,720">
              <v:rect id="Rectangle 98" o:spid="_x0000_s357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7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7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77" style="position:absolute;left:567;top:14787;width:10800;height:720" coordorigin="567,14787" coordsize="10800,720">
              <v:shape id="Freeform 102" o:spid="_x0000_s357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7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8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8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8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8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8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8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8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8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8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8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9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9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9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9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9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9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9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9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9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9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60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0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0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0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0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0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0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0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0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0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1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1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1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1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1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1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1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1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29" o:spid="_x0000_s3618" type="#_x0000_t5" style="position:absolute;margin-left:-24.1pt;margin-top:13.3pt;width:31.2pt;height:10.8pt;z-index:2518768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0" o:spid="_x0000_s3619" style="position:absolute;margin-left:-24.15pt;margin-top:24.55pt;width:31.2pt;height:27.85pt;z-index:2518778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1" o:spid="_x0000_s3620" style="position:absolute;margin-left:-10.85pt;margin-top:27.7pt;width:6pt;height:12pt;z-index:2518799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32" o:spid="_x0000_s3621" style="position:absolute;z-index:2518850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33" o:spid="_x0000_s3622" style="position:absolute;z-index:2518840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34" o:spid="_x0000_s3623" style="position:absolute;z-index:2518830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35" o:spid="_x0000_s3624" style="position:absolute;z-index:2518819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36" o:spid="_x0000_s3625" style="position:absolute;z-index:2518809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37" o:spid="_x0000_s3626" style="position:absolute;z-index:2518789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ata</w:t>
      </w:r>
      <w:r>
        <w:rPr>
          <w:rFonts w:ascii="Nurhan Uz" w:hAnsi="Nurhan Uz" w:cs="Nurhan Uz"/>
          <w:sz w:val="72"/>
          <w:szCs w:val="72"/>
        </w:rPr>
        <w:t xml:space="preserve"> ata ata</w:t>
      </w:r>
    </w:p>
    <w:p w:rsidR="00231A16" w:rsidRDefault="00231A16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638" o:spid="_x0000_s3627" style="position:absolute;margin-left:-24pt;margin-top:13pt;width:513.4pt;height:40.1pt;z-index:251896320" coordorigin="567,14787" coordsize="10800,720">
            <v:group id="Group 97" o:spid="_x0000_s3628" style="position:absolute;left:567;top:14787;width:10800;height:720" coordorigin="567,14787" coordsize="10800,720">
              <v:rect id="Rectangle 98" o:spid="_x0000_s362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63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63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632" style="position:absolute;left:567;top:14787;width:10800;height:720" coordorigin="567,14787" coordsize="10800,720">
              <v:shape id="Freeform 102" o:spid="_x0000_s363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63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63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63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63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63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63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64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64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64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64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64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64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64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64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64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64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65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65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65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65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65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65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5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5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5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5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6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6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6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6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6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6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6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6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6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6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7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7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7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84" o:spid="_x0000_s3673" type="#_x0000_t5" style="position:absolute;margin-left:-24.1pt;margin-top:13.3pt;width:31.2pt;height:10.8pt;z-index:251887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5" o:spid="_x0000_s3674" style="position:absolute;margin-left:-24.15pt;margin-top:24.55pt;width:31.2pt;height:27.85pt;z-index:2518881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6" o:spid="_x0000_s3675" style="position:absolute;margin-left:-10.85pt;margin-top:27.7pt;width:6pt;height:12pt;z-index:2518901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87" o:spid="_x0000_s3676" style="position:absolute;z-index:2518952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88" o:spid="_x0000_s3677" style="position:absolute;z-index:2518942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89" o:spid="_x0000_s3678" style="position:absolute;z-index:2518932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90" o:spid="_x0000_s3679" style="position:absolute;z-index:2518922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91" o:spid="_x0000_s3680" style="position:absolute;z-index:2518912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92" o:spid="_x0000_s3681" style="position:absolute;z-index:25188915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</w:t>
      </w:r>
      <w:r>
        <w:rPr>
          <w:rFonts w:ascii="Nurhan Uz" w:hAnsi="Nurhan Uz" w:cs="Nurhan Uz"/>
          <w:sz w:val="72"/>
          <w:szCs w:val="72"/>
        </w:rPr>
        <w:t>tatata</w:t>
      </w:r>
    </w:p>
    <w:p w:rsidR="00231A16" w:rsidRDefault="00231A16" w:rsidP="000F77F7">
      <w:pPr>
        <w:rPr>
          <w:sz w:val="20"/>
          <w:szCs w:val="20"/>
        </w:rPr>
      </w:pPr>
    </w:p>
    <w:p w:rsidR="00231A16" w:rsidRDefault="00231A16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698" o:spid="_x0000_s3682" type="#_x0000_t202" style="position:absolute;margin-left:-7.35pt;margin-top:-34.65pt;width:125.25pt;height:116.75pt;z-index:251903488;visibility:visible" filled="f" stroked="f" strokeweight=".5pt">
            <v:textbox>
              <w:txbxContent>
                <w:p w:rsidR="00231A16" w:rsidRDefault="00231A16" w:rsidP="000F77F7">
                  <w:r w:rsidRPr="00DF71D1">
                    <w:rPr>
                      <w:noProof/>
                      <w:lang w:eastAsia="tr-TR"/>
                    </w:rPr>
                    <w:pict>
                      <v:shape id="Resim 7721" o:spid="_x0000_i1140" type="#_x0000_t75" style="width:108.75pt;height:98.25pt;visibility:visible">
                        <v:imagedata r:id="rId6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18" o:spid="_x0000_s3683" type="#_x0000_t202" style="position:absolute;margin-left:354.45pt;margin-top:-37.1pt;width:133.1pt;height:120.4pt;z-index:251908608;visibility:visible" filled="f" stroked="f" strokeweight=".5pt">
            <v:textbox>
              <w:txbxContent>
                <w:p w:rsidR="00231A16" w:rsidRDefault="00231A16" w:rsidP="000F77F7">
                  <w:r w:rsidRPr="00DF71D1">
                    <w:rPr>
                      <w:noProof/>
                      <w:lang w:eastAsia="tr-TR"/>
                    </w:rPr>
                    <w:pict>
                      <v:shape id="Resim 7720" o:spid="_x0000_i1142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694" o:spid="_x0000_s3684" type="#_x0000_t202" style="position:absolute;margin-left:316.85pt;margin-top:-20.25pt;width:98pt;height:120.4pt;z-index:251900416;visibility:visible" filled="f" stroked="f" strokeweight=".5pt">
            <v:textbox style="mso-fit-shape-to-text:t">
              <w:txbxContent>
                <w:p w:rsidR="00231A16" w:rsidRDefault="00231A16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5" o:spid="_x0000_s3685" type="#_x0000_t202" style="position:absolute;margin-left:402.8pt;margin-top:-27.25pt;width:114.95pt;height:86pt;z-index:251897344;visibility:visible" filled="f" stroked="f" strokeweight=".5pt">
            <v:textbox>
              <w:txbxContent>
                <w:p w:rsidR="00231A16" w:rsidRDefault="00231A16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6" o:spid="_x0000_s3686" type="#_x0000_t202" style="position:absolute;margin-left:135.45pt;margin-top:-7.8pt;width:190.7pt;height:61.25pt;z-index:251898368;visibility:visible" filled="f" stroked="f" strokeweight=".5pt">
            <v:textbox>
              <w:txbxContent>
                <w:p w:rsidR="00231A16" w:rsidRPr="007226AB" w:rsidRDefault="00231A16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7697" o:spid="_x0000_s3687" style="position:absolute;margin-left:135.45pt;margin-top:-9.85pt;width:187.7pt;height:52.8pt;z-index:251899392;visibility:visible;v-text-anchor:middle" arcsize="10923f" filled="f" strokecolor="#243f60" strokeweight="2pt"/>
        </w:pict>
      </w:r>
    </w:p>
    <w:p w:rsidR="00231A16" w:rsidRDefault="00231A16" w:rsidP="000F77F7">
      <w:pPr>
        <w:rPr>
          <w:sz w:val="20"/>
          <w:szCs w:val="20"/>
        </w:rPr>
      </w:pPr>
    </w:p>
    <w:p w:rsidR="00231A16" w:rsidRDefault="00231A16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7707" o:spid="_x0000_s3688" type="#_x0000_t32" style="position:absolute;margin-left:264.85pt;margin-top:7.35pt;width:137.8pt;height:53.8pt;flip:x;z-index:25190656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08" o:spid="_x0000_s3689" type="#_x0000_t32" style="position:absolute;margin-left:58.55pt;margin-top:9.75pt;width:128.25pt;height:52pt;z-index:25190553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693" o:spid="_x0000_s3690" type="#_x0000_t202" style="position:absolute;margin-left:183.05pt;margin-top:17.15pt;width:95.55pt;height:69.95pt;z-index:251904512;visibility:visible" filled="f" stroked="f" strokeweight=".5pt">
            <v:textbox>
              <w:txbxContent>
                <w:p w:rsidR="00231A16" w:rsidRPr="00774D7E" w:rsidRDefault="00231A16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la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</w:p>
    <w:p w:rsidR="00231A16" w:rsidRDefault="00231A16" w:rsidP="000F77F7">
      <w:pPr>
        <w:rPr>
          <w:sz w:val="20"/>
          <w:szCs w:val="20"/>
        </w:rPr>
      </w:pPr>
    </w:p>
    <w:p w:rsidR="00231A16" w:rsidRDefault="00231A16" w:rsidP="000F77F7">
      <w:pPr>
        <w:rPr>
          <w:sz w:val="20"/>
          <w:szCs w:val="20"/>
        </w:rPr>
      </w:pPr>
    </w:p>
    <w:p w:rsidR="00231A16" w:rsidRDefault="00231A16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729" o:spid="_x0000_s3691" type="#_x0000_t202" style="position:absolute;margin-left:278.8pt;margin-top:7.85pt;width:243.2pt;height:116.75pt;z-index:251913728;visibility:visible" filled="f" stroked="f" strokeweight=".5pt">
            <v:textbox>
              <w:txbxContent>
                <w:p w:rsidR="00231A16" w:rsidRDefault="00231A16" w:rsidP="000F77F7">
                  <w:r w:rsidRPr="00B9594C">
                    <w:rPr>
                      <w:b/>
                      <w:bCs/>
                      <w:noProof/>
                      <w:lang w:eastAsia="tr-TR"/>
                    </w:rPr>
                    <w:pict>
                      <v:shape id="Resim 7732" o:spid="_x0000_i1145" type="#_x0000_t75" style="width:86.25pt;height:50.25pt;visibility:visible">
                        <v:imagedata r:id="rId39" o:title="" croptop="2285f"/>
                      </v:shape>
                    </w:pict>
                  </w:r>
                  <w:r w:rsidRPr="00DF71D1">
                    <w:rPr>
                      <w:noProof/>
                      <w:lang w:eastAsia="tr-TR"/>
                    </w:rPr>
                    <w:pict>
                      <v:shape id="Resim 7731" o:spid="_x0000_i1146" type="#_x0000_t75" style="width:109.5pt;height:60pt;visibility:visible">
                        <v:imagedata r:id="rId63" o:title="" cropbottom="798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2" o:spid="_x0000_s3692" type="#_x0000_t202" style="position:absolute;margin-left:-76.95pt;margin-top:7.85pt;width:289.8pt;height:116.75pt;z-index:251909632;visibility:visible" filled="f" stroked="f" strokeweight=".5pt">
            <v:textbox>
              <w:txbxContent>
                <w:p w:rsidR="00231A16" w:rsidRDefault="00231A16" w:rsidP="000F77F7">
                  <w:r w:rsidRPr="00DF71D1">
                    <w:rPr>
                      <w:noProof/>
                      <w:lang w:eastAsia="tr-TR"/>
                    </w:rPr>
                    <w:pict>
                      <v:shape id="Resim 7724" o:spid="_x0000_i1149" type="#_x0000_t75" style="width:110.25pt;height:63.75pt;visibility:visible">
                        <v:imagedata r:id="rId57" o:title=""/>
                      </v:shape>
                    </w:pict>
                  </w:r>
                  <w:r w:rsidRPr="00DF71D1">
                    <w:rPr>
                      <w:noProof/>
                      <w:lang w:eastAsia="tr-TR"/>
                    </w:rPr>
                    <w:pict>
                      <v:shape id="Resim 7725" o:spid="_x0000_i1150" type="#_x0000_t75" style="width:109.5pt;height:69pt;visibility:visible">
                        <v:imagedata r:id="rId63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0F77F7">
      <w:pPr>
        <w:rPr>
          <w:sz w:val="20"/>
          <w:szCs w:val="20"/>
        </w:rPr>
      </w:pPr>
    </w:p>
    <w:p w:rsidR="00231A16" w:rsidRDefault="00231A16" w:rsidP="004A2B8D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Düz Ok Bağlayıcısı 7733" o:spid="_x0000_s3693" type="#_x0000_t32" style="position:absolute;margin-left:344.55pt;margin-top:23.95pt;width:10.9pt;height:37.3pt;z-index:25191475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34" o:spid="_x0000_s3694" type="#_x0000_t32" style="position:absolute;margin-left:412.15pt;margin-top:24.45pt;width:17.45pt;height:37.05pt;flip:x;z-index:25191577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735" o:spid="_x0000_s3695" type="#_x0000_t202" style="position:absolute;margin-left:319.2pt;margin-top:34.2pt;width:139.15pt;height:69.95pt;z-index:251916800;visibility:visible" filled="f" stroked="f" strokeweight=".5pt">
            <v:textbox>
              <w:txbxContent>
                <w:p w:rsidR="00231A16" w:rsidRPr="00774D7E" w:rsidRDefault="00231A16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8" o:spid="_x0000_s3696" type="#_x0000_t202" style="position:absolute;margin-left:-32.75pt;margin-top:34.25pt;width:139.15pt;height:69.95pt;z-index:251912704;visibility:visible" filled="f" stroked="f" strokeweight=".5pt">
            <v:textbox>
              <w:txbxContent>
                <w:p w:rsidR="00231A16" w:rsidRPr="00774D7E" w:rsidRDefault="00231A16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727" o:spid="_x0000_s3697" type="#_x0000_t32" style="position:absolute;margin-left:60.25pt;margin-top:24.5pt;width:17.45pt;height:37.05pt;flip:x;z-index:25191168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26" o:spid="_x0000_s3698" type="#_x0000_t32" style="position:absolute;margin-left:-7.4pt;margin-top:24pt;width:10.9pt;height:37.3pt;z-index:251910656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231A16" w:rsidRDefault="00231A16" w:rsidP="000F77F7">
      <w:pPr>
        <w:rPr>
          <w:noProof/>
          <w:sz w:val="20"/>
          <w:szCs w:val="20"/>
          <w:lang w:eastAsia="tr-TR"/>
        </w:rPr>
      </w:pPr>
    </w:p>
    <w:p w:rsidR="00231A16" w:rsidRPr="004A2B8D" w:rsidRDefault="00231A16" w:rsidP="000F77F7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7709" o:spid="_x0000_s3699" type="#_x0000_t202" style="position:absolute;margin-left:324.7pt;margin-top:2pt;width:119.35pt;height:119.2pt;z-index:251907584;visibility:visible;mso-wrap-style:none" filled="f" stroked="f" strokeweight=".5pt">
            <v:textbox style="mso-fit-shape-to-text:t">
              <w:txbxContent>
                <w:p w:rsidR="00231A16" w:rsidRDefault="00231A16" w:rsidP="000F77F7">
                  <w:r w:rsidRPr="00DF71D1">
                    <w:rPr>
                      <w:noProof/>
                      <w:lang w:eastAsia="tr-TR"/>
                    </w:rPr>
                    <w:pict>
                      <v:shape id="Resim 7736" o:spid="_x0000_i1152" type="#_x0000_t75" style="width:79.5pt;height:93.75pt;visibility:visible">
                        <v:imagedata r:id="rId64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7710" o:spid="_x0000_s3700" style="position:absolute;margin-left:150.05pt;margin-top:13.55pt;width:169.25pt;height:52.8pt;z-index:2519024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711" o:spid="_x0000_s3701" type="#_x0000_t202" style="position:absolute;margin-left:157.1pt;margin-top:12.7pt;width:177pt;height:61.25pt;z-index:251901440;visibility:visible" filled="f" stroked="f" strokeweight=".5pt">
            <v:textbox>
              <w:txbxContent>
                <w:p w:rsidR="00231A16" w:rsidRPr="007226AB" w:rsidRDefault="00231A16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231A16" w:rsidRDefault="00231A16" w:rsidP="000F77F7">
      <w:pPr>
        <w:rPr>
          <w:sz w:val="20"/>
          <w:szCs w:val="20"/>
        </w:rPr>
      </w:pPr>
    </w:p>
    <w:p w:rsidR="00231A16" w:rsidRPr="00A43C22" w:rsidRDefault="00231A16" w:rsidP="00A43C22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231A16" w:rsidRDefault="00231A16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37" o:spid="_x0000_s3702" style="position:absolute;left:0;text-align:left;margin-left:-23.7pt;margin-top:13.25pt;width:527pt;height:40.1pt;z-index:251927040" coordorigin="567,14787" coordsize="10800,720">
            <v:group id="Group 97" o:spid="_x0000_s3703" style="position:absolute;left:567;top:14787;width:10800;height:720" coordorigin="567,14787" coordsize="10800,720">
              <v:rect id="Rectangle 98" o:spid="_x0000_s370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0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0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07" style="position:absolute;left:567;top:14787;width:10800;height:720" coordorigin="567,14787" coordsize="10800,720">
              <v:shape id="Freeform 102" o:spid="_x0000_s370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0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1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1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1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1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1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1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1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1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1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1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2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2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2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2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2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2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2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2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2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2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3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3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3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3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3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3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3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3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3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3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4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4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4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4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4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74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74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74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783" o:spid="_x0000_s3748" type="#_x0000_t5" style="position:absolute;left:0;text-align:left;margin-left:-24.1pt;margin-top:13.3pt;width:31.2pt;height:10.8pt;z-index:2519178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4" o:spid="_x0000_s3749" style="position:absolute;left:0;text-align:left;margin-left:-24.15pt;margin-top:24.55pt;width:31.2pt;height:27.85pt;z-index:2519188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5" o:spid="_x0000_s3750" style="position:absolute;left:0;text-align:left;margin-left:-10.85pt;margin-top:27.7pt;width:6pt;height:12pt;z-index:2519208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86" o:spid="_x0000_s3751" style="position:absolute;left:0;text-align:left;z-index:2519260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87" o:spid="_x0000_s3752" style="position:absolute;left:0;text-align:left;z-index:2519249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8" o:spid="_x0000_s3753" style="position:absolute;left:0;text-align:left;z-index:2519239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89" o:spid="_x0000_s3754" style="position:absolute;left:0;text-align:left;z-index:2519229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790" o:spid="_x0000_s3755" style="position:absolute;left:0;text-align:left;z-index:2519219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791" o:spid="_x0000_s3756" style="position:absolute;left:0;text-align:left;z-index:25191987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talat</w:t>
      </w:r>
      <w:r>
        <w:rPr>
          <w:rFonts w:ascii="Nurhan Uz" w:hAnsi="Nurhan Uz" w:cs="Nurhan Uz"/>
          <w:sz w:val="72"/>
          <w:szCs w:val="72"/>
        </w:rPr>
        <w:t>talattalat</w:t>
      </w:r>
    </w:p>
    <w:p w:rsidR="00231A16" w:rsidRDefault="00231A16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92" o:spid="_x0000_s3757" style="position:absolute;left:0;text-align:left;margin-left:-23.7pt;margin-top:13.25pt;width:527pt;height:40.1pt;z-index:251937280" coordorigin="567,14787" coordsize="10800,720">
            <v:group id="Group 97" o:spid="_x0000_s3758" style="position:absolute;left:567;top:14787;width:10800;height:720" coordorigin="567,14787" coordsize="10800,720">
              <v:rect id="Rectangle 98" o:spid="_x0000_s375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6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6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62" style="position:absolute;left:567;top:14787;width:10800;height:720" coordorigin="567,14787" coordsize="10800,720">
              <v:shape id="Freeform 102" o:spid="_x0000_s376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6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6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6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6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6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6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7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7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7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7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7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7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7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7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7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7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8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8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8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8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8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8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8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8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8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8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9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9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9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9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9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9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9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9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9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9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80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0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0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38" o:spid="_x0000_s3803" type="#_x0000_t5" style="position:absolute;left:0;text-align:left;margin-left:-24.1pt;margin-top:13.3pt;width:31.2pt;height:10.8pt;z-index:2519280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39" o:spid="_x0000_s3804" style="position:absolute;left:0;text-align:left;margin-left:-24.15pt;margin-top:24.55pt;width:31.2pt;height:27.85pt;z-index:251929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40" o:spid="_x0000_s3805" style="position:absolute;left:0;text-align:left;margin-left:-10.85pt;margin-top:27.7pt;width:6pt;height:12pt;z-index:2519311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41" o:spid="_x0000_s3806" style="position:absolute;left:0;text-align:left;z-index:2519362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42" o:spid="_x0000_s3807" style="position:absolute;left:0;text-align:left;z-index:2519352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43" o:spid="_x0000_s3808" style="position:absolute;left:0;text-align:left;z-index:2519342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44" o:spid="_x0000_s3809" style="position:absolute;left:0;text-align:left;z-index:2519331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45" o:spid="_x0000_s3810" style="position:absolute;left:0;text-align:left;z-index:2519321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46" o:spid="_x0000_s3811" style="position:absolute;left:0;text-align:left;z-index:2519301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Talat </w:t>
      </w:r>
      <w:r>
        <w:rPr>
          <w:rFonts w:ascii="Nurhan Uz" w:hAnsi="Nurhan Uz" w:cs="Nurhan Uz"/>
          <w:sz w:val="72"/>
          <w:szCs w:val="72"/>
        </w:rPr>
        <w:t>TalatTalat</w:t>
      </w:r>
    </w:p>
    <w:p w:rsidR="00231A16" w:rsidRDefault="00231A16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847" o:spid="_x0000_s3812" style="position:absolute;left:0;text-align:left;margin-left:-23.7pt;margin-top:13.25pt;width:527pt;height:40.1pt;z-index:251947520" coordorigin="567,14787" coordsize="10800,720">
            <v:group id="Group 97" o:spid="_x0000_s3813" style="position:absolute;left:567;top:14787;width:10800;height:720" coordorigin="567,14787" coordsize="10800,720">
              <v:rect id="Rectangle 98" o:spid="_x0000_s381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1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1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17" style="position:absolute;left:567;top:14787;width:10800;height:720" coordorigin="567,14787" coordsize="10800,720">
              <v:shape id="Freeform 102" o:spid="_x0000_s381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1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2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2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2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2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2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2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2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2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2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2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3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3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3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3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3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3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3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3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3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3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4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4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4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4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4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84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84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84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84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84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85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85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85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85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85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85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5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5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93" o:spid="_x0000_s3858" type="#_x0000_t5" style="position:absolute;left:0;text-align:left;margin-left:-24.1pt;margin-top:13.3pt;width:31.2pt;height:10.8pt;z-index:2519383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4" o:spid="_x0000_s3859" style="position:absolute;left:0;text-align:left;margin-left:-24.15pt;margin-top:24.55pt;width:31.2pt;height:27.85pt;z-index:2519393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5" o:spid="_x0000_s3860" style="position:absolute;left:0;text-align:left;margin-left:-10.85pt;margin-top:27.7pt;width:6pt;height:12pt;z-index:2519413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96" o:spid="_x0000_s3861" style="position:absolute;left:0;text-align:left;z-index:2519464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97" o:spid="_x0000_s3862" style="position:absolute;left:0;text-align:left;z-index:2519454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98" o:spid="_x0000_s3863" style="position:absolute;left:0;text-align:left;z-index:2519444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99" o:spid="_x0000_s3864" style="position:absolute;left:0;text-align:left;z-index:2519434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00" o:spid="_x0000_s3865" style="position:absolute;left:0;text-align:left;z-index:2519424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01" o:spid="_x0000_s3866" style="position:absolute;left:0;text-align:left;z-index:25194035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 xml:space="preserve">Talat </w:t>
      </w:r>
    </w:p>
    <w:p w:rsidR="00231A16" w:rsidRDefault="00231A16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02" o:spid="_x0000_s3867" style="position:absolute;left:0;text-align:left;margin-left:-23.7pt;margin-top:13.25pt;width:527pt;height:40.1pt;z-index:251957760" coordorigin="567,14787" coordsize="10800,720">
            <v:group id="Group 97" o:spid="_x0000_s3868" style="position:absolute;left:567;top:14787;width:10800;height:720" coordorigin="567,14787" coordsize="10800,720">
              <v:rect id="Rectangle 98" o:spid="_x0000_s386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7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7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72" style="position:absolute;left:567;top:14787;width:10800;height:720" coordorigin="567,14787" coordsize="10800,720">
              <v:shape id="Freeform 102" o:spid="_x0000_s387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7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7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7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7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7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7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8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8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8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8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8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8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8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8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8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8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9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9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9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9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9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9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9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9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9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9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90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0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0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0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0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0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0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0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0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0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1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1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1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948" o:spid="_x0000_s3913" type="#_x0000_t5" style="position:absolute;left:0;text-align:left;margin-left:-24.1pt;margin-top:13.3pt;width:31.2pt;height:10.8pt;z-index:251948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49" o:spid="_x0000_s3914" style="position:absolute;left:0;text-align:left;margin-left:-24.15pt;margin-top:24.55pt;width:31.2pt;height:27.85pt;z-index:2519495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50" o:spid="_x0000_s3915" style="position:absolute;left:0;text-align:left;margin-left:-10.85pt;margin-top:27.7pt;width:6pt;height:12pt;z-index:2519516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951" o:spid="_x0000_s3916" style="position:absolute;left:0;text-align:left;z-index:2519567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952" o:spid="_x0000_s3917" style="position:absolute;left:0;text-align:left;z-index:2519557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953" o:spid="_x0000_s3918" style="position:absolute;left:0;text-align:left;z-index:2519546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954" o:spid="_x0000_s3919" style="position:absolute;left:0;text-align:left;z-index:2519536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55" o:spid="_x0000_s3920" style="position:absolute;left:0;text-align:left;z-index:2519526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56" o:spid="_x0000_s3921" style="position:absolute;left:0;text-align:left;z-index:25195059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231A16" w:rsidRDefault="00231A16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57" o:spid="_x0000_s3922" style="position:absolute;left:0;text-align:left;margin-left:-23.7pt;margin-top:13.25pt;width:527pt;height:40.1pt;z-index:251968000" coordorigin="567,14787" coordsize="10800,720">
            <v:group id="Group 97" o:spid="_x0000_s3923" style="position:absolute;left:567;top:14787;width:10800;height:720" coordorigin="567,14787" coordsize="10800,720">
              <v:rect id="Rectangle 98" o:spid="_x0000_s392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2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2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27" style="position:absolute;left:567;top:14787;width:10800;height:720" coordorigin="567,14787" coordsize="10800,720">
              <v:shape id="Freeform 102" o:spid="_x0000_s392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2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3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3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3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3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3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3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3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3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3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3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4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4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4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4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4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94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94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94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94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94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95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95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95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95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95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95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5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5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5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5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6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6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6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6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6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6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6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6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03" o:spid="_x0000_s3968" type="#_x0000_t5" style="position:absolute;left:0;text-align:left;margin-left:-24.1pt;margin-top:13.3pt;width:31.2pt;height:10.8pt;z-index:2519587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4" o:spid="_x0000_s3969" style="position:absolute;left:0;text-align:left;margin-left:-24.15pt;margin-top:24.55pt;width:31.2pt;height:27.85pt;z-index:2519598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5" o:spid="_x0000_s3970" style="position:absolute;left:0;text-align:left;margin-left:-10.85pt;margin-top:27.7pt;width:6pt;height:12pt;z-index:2519618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06" o:spid="_x0000_s3971" style="position:absolute;left:0;text-align:left;z-index:2519669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07" o:spid="_x0000_s3972" style="position:absolute;left:0;text-align:left;z-index:2519659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08" o:spid="_x0000_s3973" style="position:absolute;left:0;text-align:left;z-index:2519649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09" o:spid="_x0000_s3974" style="position:absolute;left:0;text-align:left;z-index:2519639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10" o:spid="_x0000_s3975" style="position:absolute;left:0;text-align:left;z-index:2519628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11" o:spid="_x0000_s3976" style="position:absolute;left:0;text-align:left;z-index:2519608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231A16" w:rsidRDefault="00231A16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012" o:spid="_x0000_s3977" style="position:absolute;left:0;text-align:left;margin-left:-23.7pt;margin-top:13.25pt;width:527pt;height:40.1pt;z-index:251978240" coordorigin="567,14787" coordsize="10800,720">
            <v:group id="Group 97" o:spid="_x0000_s3978" style="position:absolute;left:567;top:14787;width:10800;height:720" coordorigin="567,14787" coordsize="10800,720">
              <v:rect id="Rectangle 98" o:spid="_x0000_s397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8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8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82" style="position:absolute;left:567;top:14787;width:10800;height:720" coordorigin="567,14787" coordsize="10800,720">
              <v:shape id="Freeform 102" o:spid="_x0000_s398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8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8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8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8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8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8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9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9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9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9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9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9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9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9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9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9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00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0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0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0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0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0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0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0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0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0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1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1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1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1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1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1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1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1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1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1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2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2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2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58" o:spid="_x0000_s4023" type="#_x0000_t5" style="position:absolute;left:0;text-align:left;margin-left:-24.1pt;margin-top:13.3pt;width:31.2pt;height:10.8pt;z-index:2519690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59" o:spid="_x0000_s4024" style="position:absolute;left:0;text-align:left;margin-left:-24.15pt;margin-top:24.55pt;width:31.2pt;height:27.85pt;z-index:2519700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60" o:spid="_x0000_s4025" style="position:absolute;left:0;text-align:left;margin-left:-10.85pt;margin-top:27.7pt;width:6pt;height:12pt;z-index:2519720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61" o:spid="_x0000_s4026" style="position:absolute;left:0;text-align:left;z-index:2519772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62" o:spid="_x0000_s4027" style="position:absolute;left:0;text-align:left;z-index:2519761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63" o:spid="_x0000_s4028" style="position:absolute;left:0;text-align:left;z-index:2519751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64" o:spid="_x0000_s4029" style="position:absolute;left:0;text-align:left;z-index:2519741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65" o:spid="_x0000_s4030" style="position:absolute;left:0;text-align:left;z-index:2519731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66" o:spid="_x0000_s4031" style="position:absolute;left:0;text-align:left;z-index:251971072;visibility:visible" from="-24.05pt,40.4pt" to="7.15pt,40.4pt" strokecolor="#365f91" strokeweight="1.5pt"/>
        </w:pict>
      </w:r>
    </w:p>
    <w:p w:rsidR="00231A16" w:rsidRDefault="00231A16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7" o:spid="_x0000_s4032" type="#_x0000_t202" style="position:absolute;margin-left:-7.05pt;margin-top:-21.8pt;width:125.2pt;height:116.75pt;z-index:251985408;visibility:visible;mso-wrap-style:none" filled="f" stroked="f" strokeweight=".5pt">
            <v:textbox style="mso-fit-shape-to-text:t">
              <w:txbxContent>
                <w:p w:rsidR="00231A16" w:rsidRDefault="00231A16" w:rsidP="003B3360">
                  <w:r w:rsidRPr="00DF71D1">
                    <w:rPr>
                      <w:noProof/>
                      <w:lang w:eastAsia="tr-TR"/>
                    </w:rPr>
                    <w:pict>
                      <v:shape id="Resim 8262" o:spid="_x0000_i1154" type="#_x0000_t75" style="width:132.75pt;height:95.25pt;visibility:visible">
                        <v:imagedata r:id="rId65" o:title="" croptop="5544f" cropbottom="4468f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8" o:spid="_x0000_s4033" type="#_x0000_t202" style="position:absolute;margin-left:354.45pt;margin-top:-37.1pt;width:133.1pt;height:120.4pt;z-index:251990528;visibility:visible" filled="f" stroked="f" strokeweight=".5pt">
            <v:textbox>
              <w:txbxContent>
                <w:p w:rsidR="00231A16" w:rsidRDefault="00231A16" w:rsidP="003B3360">
                  <w:r w:rsidRPr="00DF71D1">
                    <w:rPr>
                      <w:noProof/>
                      <w:lang w:eastAsia="tr-TR"/>
                    </w:rPr>
                    <w:pict>
                      <v:shape id="Resim 8253" o:spid="_x0000_i1156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69" o:spid="_x0000_s4034" type="#_x0000_t202" style="position:absolute;margin-left:316.85pt;margin-top:-20.25pt;width:98pt;height:120.4pt;z-index:251982336;visibility:visible" filled="f" stroked="f" strokeweight=".5pt">
            <v:textbox style="mso-fit-shape-to-text:t">
              <w:txbxContent>
                <w:p w:rsidR="00231A16" w:rsidRDefault="00231A16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0" o:spid="_x0000_s4035" type="#_x0000_t202" style="position:absolute;margin-left:402.8pt;margin-top:-27.25pt;width:114.95pt;height:86pt;z-index:251979264;visibility:visible" filled="f" stroked="f" strokeweight=".5pt">
            <v:textbox>
              <w:txbxContent>
                <w:p w:rsidR="00231A16" w:rsidRDefault="00231A16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1" o:spid="_x0000_s4036" type="#_x0000_t202" style="position:absolute;margin-left:135.45pt;margin-top:-7.8pt;width:190.7pt;height:61.25pt;z-index:251980288;visibility:visible" filled="f" stroked="f" strokeweight=".5pt">
            <v:textbox>
              <w:txbxContent>
                <w:p w:rsidR="00231A16" w:rsidRPr="007226AB" w:rsidRDefault="00231A16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8072" o:spid="_x0000_s4037" style="position:absolute;margin-left:135.45pt;margin-top:-9.85pt;width:187.7pt;height:52.8pt;z-index:251981312;visibility:visible;v-text-anchor:middle" arcsize="10923f" filled="f" strokecolor="#243f60" strokeweight="2pt"/>
        </w:pict>
      </w:r>
    </w:p>
    <w:p w:rsidR="00231A16" w:rsidRDefault="00231A16" w:rsidP="003B3360">
      <w:pPr>
        <w:rPr>
          <w:sz w:val="20"/>
          <w:szCs w:val="20"/>
        </w:rPr>
      </w:pPr>
    </w:p>
    <w:p w:rsidR="00231A16" w:rsidRDefault="00231A16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8074" o:spid="_x0000_s4038" type="#_x0000_t32" style="position:absolute;margin-left:68.8pt;margin-top:5.15pt;width:117.85pt;height:56pt;z-index:25198745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3" o:spid="_x0000_s4039" type="#_x0000_t32" style="position:absolute;margin-left:264.85pt;margin-top:7.35pt;width:137.8pt;height:53.8pt;flip:x;z-index:25198848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75" o:spid="_x0000_s4040" type="#_x0000_t202" style="position:absolute;margin-left:183.05pt;margin-top:17.15pt;width:95.55pt;height:69.95pt;z-index:251986432;visibility:visible" filled="f" stroked="f" strokeweight=".5pt">
            <v:textbox>
              <w:txbxContent>
                <w:p w:rsidR="00231A16" w:rsidRPr="00774D7E" w:rsidRDefault="00231A16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le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231A16" w:rsidRDefault="00231A16" w:rsidP="003B3360">
      <w:pPr>
        <w:rPr>
          <w:sz w:val="20"/>
          <w:szCs w:val="20"/>
        </w:rPr>
      </w:pPr>
    </w:p>
    <w:p w:rsidR="00231A16" w:rsidRDefault="00231A16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77" o:spid="_x0000_s4041" type="#_x0000_t202" style="position:absolute;margin-left:-51.6pt;margin-top:1.35pt;width:289.8pt;height:116.75pt;z-index:251991552;visibility:visible" filled="f" stroked="f" strokeweight=".5pt">
            <v:textbox>
              <w:txbxContent>
                <w:p w:rsidR="00231A16" w:rsidRDefault="00231A16" w:rsidP="003B3360">
                  <w:r w:rsidRPr="00DF71D1">
                    <w:rPr>
                      <w:noProof/>
                      <w:lang w:eastAsia="tr-TR"/>
                    </w:rPr>
                    <w:pict>
                      <v:shape id="Resim 8263" o:spid="_x0000_i1159" type="#_x0000_t75" style="width:87pt;height:50.25pt;visibility:visible">
                        <v:imagedata r:id="rId66" o:title=""/>
                      </v:shape>
                    </w:pict>
                  </w:r>
                  <w:r w:rsidRPr="00DF71D1">
                    <w:rPr>
                      <w:noProof/>
                      <w:lang w:eastAsia="tr-TR"/>
                    </w:rPr>
                    <w:pict>
                      <v:shape id="Resim 8259" o:spid="_x0000_i1160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76" o:spid="_x0000_s4042" type="#_x0000_t202" style="position:absolute;margin-left:278.8pt;margin-top:7.85pt;width:243.2pt;height:116.75pt;z-index:251995648;visibility:visible" filled="f" stroked="f" strokeweight=".5pt">
            <v:textbox>
              <w:txbxContent>
                <w:p w:rsidR="00231A16" w:rsidRDefault="00231A16" w:rsidP="003B3360">
                  <w:r w:rsidRPr="00B9594C">
                    <w:rPr>
                      <w:b/>
                      <w:bCs/>
                      <w:noProof/>
                      <w:lang w:eastAsia="tr-TR"/>
                    </w:rPr>
                    <w:pict>
                      <v:shape id="Resim 8254" o:spid="_x0000_i1163" type="#_x0000_t75" style="width:97.5pt;height:57pt;visibility:visible">
                        <v:imagedata r:id="rId39" o:title="" croptop="2285f"/>
                      </v:shape>
                    </w:pict>
                  </w:r>
                  <w:r w:rsidRPr="00DF71D1">
                    <w:rPr>
                      <w:noProof/>
                      <w:lang w:eastAsia="tr-TR"/>
                    </w:rPr>
                    <w:pict>
                      <v:shape id="Resim 8264" o:spid="_x0000_i1164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3B3360">
      <w:pPr>
        <w:rPr>
          <w:sz w:val="20"/>
          <w:szCs w:val="20"/>
        </w:rPr>
      </w:pPr>
    </w:p>
    <w:p w:rsidR="00231A16" w:rsidRDefault="00231A16" w:rsidP="003B3360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8081" o:spid="_x0000_s4043" type="#_x0000_t202" style="position:absolute;margin-left:-24.25pt;margin-top:34.2pt;width:139.15pt;height:69.95pt;z-index:251994624;visibility:visible" filled="f" stroked="f" strokeweight=".5pt">
            <v:textbox>
              <w:txbxContent>
                <w:p w:rsidR="00231A16" w:rsidRPr="00774D7E" w:rsidRDefault="00231A16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2" o:spid="_x0000_s4044" type="#_x0000_t32" style="position:absolute;margin-left:59.65pt;margin-top:28.1pt;width:31.9pt;height:33.35pt;flip:x;z-index:25199360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8" o:spid="_x0000_s4045" type="#_x0000_t32" style="position:absolute;margin-left:344.55pt;margin-top:23.95pt;width:10.9pt;height:37.3pt;z-index:25199667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9" o:spid="_x0000_s4046" type="#_x0000_t32" style="position:absolute;margin-left:412.15pt;margin-top:24.45pt;width:17.45pt;height:37.05pt;flip:x;z-index:25199769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80" o:spid="_x0000_s4047" type="#_x0000_t202" style="position:absolute;margin-left:319.2pt;margin-top:34.2pt;width:139.15pt;height:69.95pt;z-index:251998720;visibility:visible" filled="f" stroked="f" strokeweight=".5pt">
            <v:textbox>
              <w:txbxContent>
                <w:p w:rsidR="00231A16" w:rsidRPr="00774D7E" w:rsidRDefault="00231A16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B9594C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3" o:spid="_x0000_s4048" type="#_x0000_t32" style="position:absolute;margin-left:-7.4pt;margin-top:24pt;width:10.9pt;height:37.3pt;z-index:251992576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231A16" w:rsidRDefault="00231A16" w:rsidP="003B3360">
      <w:pPr>
        <w:rPr>
          <w:noProof/>
          <w:sz w:val="20"/>
          <w:szCs w:val="20"/>
          <w:lang w:eastAsia="tr-TR"/>
        </w:rPr>
      </w:pPr>
    </w:p>
    <w:p w:rsidR="00231A16" w:rsidRPr="004A2B8D" w:rsidRDefault="00231A16" w:rsidP="003B3360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8084" o:spid="_x0000_s4049" type="#_x0000_t202" style="position:absolute;margin-left:324.7pt;margin-top:2pt;width:119.35pt;height:119.2pt;z-index:251989504;visibility:visible;mso-wrap-style:none" filled="f" stroked="f" strokeweight=".5pt">
            <v:textbox style="mso-fit-shape-to-text:t">
              <w:txbxContent>
                <w:p w:rsidR="00231A16" w:rsidRDefault="00231A16" w:rsidP="003B3360">
                  <w:r w:rsidRPr="00DF71D1">
                    <w:rPr>
                      <w:noProof/>
                      <w:lang w:eastAsia="tr-TR"/>
                    </w:rPr>
                    <w:pict>
                      <v:shape id="Resim 8265" o:spid="_x0000_i1166" type="#_x0000_t75" style="width:87pt;height:105.75pt;visibility:visible">
                        <v:imagedata r:id="rId68" o:title=""/>
                      </v:shape>
                    </w:pict>
                  </w:r>
                </w:p>
              </w:txbxContent>
            </v:textbox>
          </v:shape>
        </w:pict>
      </w:r>
    </w:p>
    <w:p w:rsidR="00231A16" w:rsidRDefault="00231A16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8085" o:spid="_x0000_s4050" style="position:absolute;margin-left:150.05pt;margin-top:13.55pt;width:169.25pt;height:52.8pt;z-index:25198438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8086" o:spid="_x0000_s4051" type="#_x0000_t202" style="position:absolute;margin-left:157.1pt;margin-top:12.7pt;width:177pt;height:61.25pt;z-index:251983360;visibility:visible" filled="f" stroked="f" strokeweight=".5pt">
            <v:textbox>
              <w:txbxContent>
                <w:p w:rsidR="00231A16" w:rsidRPr="007226AB" w:rsidRDefault="00231A16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231A16" w:rsidRDefault="00231A16" w:rsidP="003B3360">
      <w:pPr>
        <w:rPr>
          <w:sz w:val="20"/>
          <w:szCs w:val="20"/>
        </w:rPr>
      </w:pPr>
    </w:p>
    <w:p w:rsidR="00231A16" w:rsidRPr="00A43C22" w:rsidRDefault="00231A16" w:rsidP="003B3360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231A16" w:rsidRDefault="00231A16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087" o:spid="_x0000_s4052" style="position:absolute;left:0;text-align:left;margin-left:-23.7pt;margin-top:13.25pt;width:527pt;height:40.1pt;z-index:252008960" coordorigin="567,14787" coordsize="10800,720">
            <v:group id="Group 97" o:spid="_x0000_s4053" style="position:absolute;left:567;top:14787;width:10800;height:720" coordorigin="567,14787" coordsize="10800,720">
              <v:rect id="Rectangle 98" o:spid="_x0000_s40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0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0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057" style="position:absolute;left:567;top:14787;width:10800;height:720" coordorigin="567,14787" coordsize="10800,720">
              <v:shape id="Freeform 102" o:spid="_x0000_s40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0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0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0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0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0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0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0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0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0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0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0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0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0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0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0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0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0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33" o:spid="_x0000_s4098" type="#_x0000_t5" style="position:absolute;left:0;text-align:left;margin-left:-24.1pt;margin-top:13.3pt;width:31.2pt;height:10.8pt;z-index:2519997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4" o:spid="_x0000_s4099" style="position:absolute;left:0;text-align:left;margin-left:-24.15pt;margin-top:24.55pt;width:31.2pt;height:27.85pt;z-index:2520007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5" o:spid="_x0000_s4100" style="position:absolute;left:0;text-align:left;margin-left:-10.85pt;margin-top:27.7pt;width:6pt;height:12pt;z-index:2520028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36" o:spid="_x0000_s4101" style="position:absolute;left:0;text-align:left;z-index:2520079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37" o:spid="_x0000_s4102" style="position:absolute;left:0;text-align:left;z-index:2520069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38" o:spid="_x0000_s4103" style="position:absolute;left:0;text-align:left;z-index:2520058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39" o:spid="_x0000_s4104" style="position:absolute;left:0;text-align:left;z-index:2520048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40" o:spid="_x0000_s4105" style="position:absolute;left:0;text-align:left;z-index:2520038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41" o:spid="_x0000_s4106" style="position:absolute;left:0;text-align:left;z-index:25200179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231A16" w:rsidRDefault="00231A16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142" o:spid="_x0000_s4107" style="position:absolute;left:0;text-align:left;margin-left:-23.7pt;margin-top:13.25pt;width:527pt;height:40.1pt;z-index:252019200" coordorigin="567,14787" coordsize="10800,720">
            <v:group id="Group 97" o:spid="_x0000_s4108" style="position:absolute;left:567;top:14787;width:10800;height:720" coordorigin="567,14787" coordsize="10800,720">
              <v:rect id="Rectangle 98" o:spid="_x0000_s410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1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1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12" style="position:absolute;left:567;top:14787;width:10800;height:720" coordorigin="567,14787" coordsize="10800,720">
              <v:shape id="Freeform 102" o:spid="_x0000_s411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1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1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1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1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1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1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2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2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2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2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2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2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2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2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2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2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3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3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3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3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3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3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3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3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3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3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4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4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4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4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4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14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14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14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14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14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15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15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15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88" o:spid="_x0000_s4153" type="#_x0000_t5" style="position:absolute;left:0;text-align:left;margin-left:-24.1pt;margin-top:13.3pt;width:31.2pt;height:10.8pt;z-index:2520099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89" o:spid="_x0000_s4154" style="position:absolute;left:0;text-align:left;margin-left:-24.15pt;margin-top:24.55pt;width:31.2pt;height:27.85pt;z-index:2520110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90" o:spid="_x0000_s4155" style="position:absolute;left:0;text-align:left;margin-left:-10.85pt;margin-top:27.7pt;width:6pt;height:12pt;z-index:2520130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91" o:spid="_x0000_s4156" style="position:absolute;left:0;text-align:left;z-index:2520181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92" o:spid="_x0000_s4157" style="position:absolute;left:0;text-align:left;z-index:2520171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93" o:spid="_x0000_s4158" style="position:absolute;left:0;text-align:left;z-index:2520161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94" o:spid="_x0000_s4159" style="position:absolute;left:0;text-align:left;z-index:2520151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95" o:spid="_x0000_s4160" style="position:absolute;left:0;text-align:left;z-index:2520140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96" o:spid="_x0000_s4161" style="position:absolute;left:0;text-align:left;z-index:25201203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231A16" w:rsidRDefault="00231A16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197" o:spid="_x0000_s4162" style="position:absolute;left:0;text-align:left;margin-left:-23.7pt;margin-top:13.25pt;width:527pt;height:40.1pt;z-index:252029440" coordorigin="567,14787" coordsize="10800,720">
            <v:group id="Group 97" o:spid="_x0000_s4163" style="position:absolute;left:567;top:14787;width:10800;height:720" coordorigin="567,14787" coordsize="10800,720">
              <v:rect id="Rectangle 98" o:spid="_x0000_s41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67" style="position:absolute;left:567;top:14787;width:10800;height:720" coordorigin="567,14787" coordsize="10800,720">
              <v:shape id="Freeform 102" o:spid="_x0000_s41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2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243" o:spid="_x0000_s4208" type="#_x0000_t5" style="position:absolute;left:0;text-align:left;margin-left:-24.1pt;margin-top:13.3pt;width:31.2pt;height:10.8pt;z-index:2520202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4" o:spid="_x0000_s4209" style="position:absolute;left:0;text-align:left;margin-left:-24.15pt;margin-top:24.55pt;width:31.2pt;height:27.85pt;z-index:2520212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5" o:spid="_x0000_s4210" style="position:absolute;left:0;text-align:left;margin-left:-10.85pt;margin-top:27.7pt;width:6pt;height:12pt;z-index:2520232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246" o:spid="_x0000_s4211" style="position:absolute;left:0;text-align:left;z-index:2520284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247" o:spid="_x0000_s4212" style="position:absolute;left:0;text-align:left;z-index:2520273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248" o:spid="_x0000_s4213" style="position:absolute;left:0;text-align:left;z-index:2520263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249" o:spid="_x0000_s4214" style="position:absolute;left:0;text-align:left;z-index:2520253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250" o:spid="_x0000_s4215" style="position:absolute;left:0;text-align:left;z-index:2520243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251" o:spid="_x0000_s4216" style="position:absolute;left:0;text-align:left;z-index:252022272;visibility:visible" from="-24.05pt,40.4pt" to="7.15pt,40.4pt" strokecolor="#365f91" strokeweight="1.5pt"/>
        </w:pict>
      </w:r>
    </w:p>
    <w:p w:rsidR="00231A16" w:rsidRDefault="00231A16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266" o:spid="_x0000_s4217" style="position:absolute;left:0;text-align:left;margin-left:-23.7pt;margin-top:13.25pt;width:527pt;height:40.1pt;z-index:252039680" coordorigin="567,14787" coordsize="10800,720">
            <v:group id="Group 97" o:spid="_x0000_s4218" style="position:absolute;left:567;top:14787;width:10800;height:720" coordorigin="567,14787" coordsize="10800,720">
              <v:rect id="Rectangle 98" o:spid="_x0000_s421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2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2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22" style="position:absolute;left:567;top:14787;width:10800;height:720" coordorigin="567,14787" coordsize="10800,720">
              <v:shape id="Freeform 102" o:spid="_x0000_s422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2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2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2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2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2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2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3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3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3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3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3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3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3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3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3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3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4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4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4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4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4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24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24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24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24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24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25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25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25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25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25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25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5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5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5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5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6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6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6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12" o:spid="_x0000_s4263" type="#_x0000_t5" style="position:absolute;left:0;text-align:left;margin-left:-24.1pt;margin-top:13.3pt;width:31.2pt;height:10.8pt;z-index:2520304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3" o:spid="_x0000_s4264" style="position:absolute;left:0;text-align:left;margin-left:-24.15pt;margin-top:24.55pt;width:31.2pt;height:27.85pt;z-index:2520314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4" o:spid="_x0000_s4265" style="position:absolute;left:0;text-align:left;margin-left:-10.85pt;margin-top:27.7pt;width:6pt;height:12pt;z-index:2520335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15" o:spid="_x0000_s4266" style="position:absolute;left:0;text-align:left;z-index:2520386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16" o:spid="_x0000_s4267" style="position:absolute;left:0;text-align:left;z-index:2520376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17" o:spid="_x0000_s4268" style="position:absolute;left:0;text-align:left;z-index:2520366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18" o:spid="_x0000_s4269" style="position:absolute;left:0;text-align:left;z-index:2520355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19" o:spid="_x0000_s4270" style="position:absolute;left:0;text-align:left;z-index:2520345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20" o:spid="_x0000_s4271" style="position:absolute;left:0;text-align:left;z-index:2520325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231A16" w:rsidRDefault="00231A16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321" o:spid="_x0000_s4272" style="position:absolute;left:0;text-align:left;margin-left:-23.7pt;margin-top:13.25pt;width:527pt;height:40.1pt;z-index:252049920" coordorigin="567,14787" coordsize="10800,720">
            <v:group id="Group 97" o:spid="_x0000_s4273" style="position:absolute;left:567;top:14787;width:10800;height:720" coordorigin="567,14787" coordsize="10800,720">
              <v:rect id="Rectangle 98" o:spid="_x0000_s427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7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7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77" style="position:absolute;left:567;top:14787;width:10800;height:720" coordorigin="567,14787" coordsize="10800,720">
              <v:shape id="Freeform 102" o:spid="_x0000_s427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7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8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8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8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8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8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8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8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8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8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8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9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9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9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9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9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9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9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9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9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9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30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0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0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0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0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0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0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0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0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0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1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1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1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1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1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1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1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1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67" o:spid="_x0000_s4318" type="#_x0000_t5" style="position:absolute;left:0;text-align:left;margin-left:-24.1pt;margin-top:13.3pt;width:31.2pt;height:10.8pt;z-index:252040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8" o:spid="_x0000_s4319" style="position:absolute;left:0;text-align:left;margin-left:-24.15pt;margin-top:24.55pt;width:31.2pt;height:27.85pt;z-index:2520417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9" o:spid="_x0000_s4320" style="position:absolute;left:0;text-align:left;margin-left:-10.85pt;margin-top:27.7pt;width:6pt;height:12pt;z-index:2520437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70" o:spid="_x0000_s4321" style="position:absolute;left:0;text-align:left;z-index:2520488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71" o:spid="_x0000_s4322" style="position:absolute;left:0;text-align:left;z-index:2520478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72" o:spid="_x0000_s4323" style="position:absolute;left:0;text-align:left;z-index:2520468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73" o:spid="_x0000_s4324" style="position:absolute;left:0;text-align:left;z-index:2520458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74" o:spid="_x0000_s4325" style="position:absolute;left:0;text-align:left;z-index:2520448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75" o:spid="_x0000_s4326" style="position:absolute;left:0;text-align:left;z-index:25204275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231A16" w:rsidRDefault="00231A16" w:rsidP="005A1F7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376" o:spid="_x0000_s4327" style="position:absolute;left:0;text-align:left;margin-left:-23.7pt;margin-top:13.25pt;width:527pt;height:40.1pt;z-index:252060160" coordorigin="567,14787" coordsize="10800,720">
            <v:group id="Group 97" o:spid="_x0000_s4328" style="position:absolute;left:567;top:14787;width:10800;height:720" coordorigin="567,14787" coordsize="10800,720">
              <v:rect id="Rectangle 98" o:spid="_x0000_s432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33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33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332" style="position:absolute;left:567;top:14787;width:10800;height:720" coordorigin="567,14787" coordsize="10800,720">
              <v:shape id="Freeform 102" o:spid="_x0000_s433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33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33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33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33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33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33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34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34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34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34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34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34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34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34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34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34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35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35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35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35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35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35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5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5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5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5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6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6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6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6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6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6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6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6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6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6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7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7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7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422" o:spid="_x0000_s4373" type="#_x0000_t5" style="position:absolute;left:0;text-align:left;margin-left:-24.1pt;margin-top:13.3pt;width:31.2pt;height:10.8pt;z-index:2520509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3" o:spid="_x0000_s4374" style="position:absolute;left:0;text-align:left;margin-left:-24.15pt;margin-top:24.55pt;width:31.2pt;height:27.85pt;z-index:2520519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4" o:spid="_x0000_s4375" style="position:absolute;left:0;text-align:left;margin-left:-10.85pt;margin-top:27.7pt;width:6pt;height:12pt;z-index:2520540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425" o:spid="_x0000_s4376" style="position:absolute;left:0;text-align:left;z-index:2520591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426" o:spid="_x0000_s4377" style="position:absolute;left:0;text-align:left;z-index:2520581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427" o:spid="_x0000_s4378" style="position:absolute;left:0;text-align:left;z-index:2520570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428" o:spid="_x0000_s4379" style="position:absolute;left:0;text-align:left;z-index:2520560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429" o:spid="_x0000_s4380" style="position:absolute;left:0;text-align:left;z-index:2520550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430" o:spid="_x0000_s4381" style="position:absolute;left:0;text-align:left;z-index:252052992;visibility:visible" from="-24.05pt,40.4pt" to="7.15pt,40.4pt" strokecolor="#365f91" strokeweight="1.5pt"/>
        </w:pict>
      </w:r>
    </w:p>
    <w:p w:rsidR="00231A16" w:rsidRPr="003B3360" w:rsidRDefault="00231A16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hyperlink r:id="rId69" w:history="1">
        <w:r>
          <w:rPr>
            <w:rStyle w:val="Hyperlink"/>
            <w:rFonts w:ascii="Verdana" w:hAnsi="Verdana" w:cs="Verdana"/>
            <w:b/>
            <w:bCs/>
          </w:rPr>
          <w:t>www.sorubak.com</w:t>
        </w:r>
      </w:hyperlink>
      <w:bookmarkStart w:id="1" w:name="_PictureBullets"/>
      <w:r w:rsidRPr="00137AD8">
        <w:rPr>
          <w:rFonts w:ascii="Times New Roman" w:eastAsia="Times New Roman" w:hAnsi="Times New Roman"/>
          <w:vanish/>
          <w:sz w:val="24"/>
          <w:szCs w:val="24"/>
          <w:lang w:eastAsia="tr-TR"/>
        </w:rPr>
        <w:pict>
          <v:shape id="_x0000_i1167" type="#_x0000_t75" style="width:187.5pt;height:167.25pt;visibility:visible" o:bullet="t">
            <v:imagedata r:id="rId70" o:title=""/>
          </v:shape>
        </w:pict>
      </w:r>
      <w:bookmarkEnd w:id="1"/>
    </w:p>
    <w:sectPr w:rsidR="00231A16" w:rsidRPr="003B3360" w:rsidSect="009837F0">
      <w:pgSz w:w="11906" w:h="16838"/>
      <w:pgMar w:top="851" w:right="141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31A16" w:rsidRDefault="00231A16" w:rsidP="00B12AF7">
      <w:pPr>
        <w:spacing w:after="0" w:line="240" w:lineRule="auto"/>
      </w:pPr>
      <w:r>
        <w:separator/>
      </w:r>
    </w:p>
  </w:endnote>
  <w:endnote w:type="continuationSeparator" w:id="1">
    <w:p w:rsidR="00231A16" w:rsidRDefault="00231A16" w:rsidP="00B12A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31A16" w:rsidRDefault="00231A16" w:rsidP="00B12AF7">
      <w:pPr>
        <w:spacing w:after="0" w:line="240" w:lineRule="auto"/>
      </w:pPr>
      <w:r>
        <w:separator/>
      </w:r>
    </w:p>
  </w:footnote>
  <w:footnote w:type="continuationSeparator" w:id="1">
    <w:p w:rsidR="00231A16" w:rsidRDefault="00231A16" w:rsidP="00B12A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44E35"/>
    <w:multiLevelType w:val="hybridMultilevel"/>
    <w:tmpl w:val="1E34F656"/>
    <w:lvl w:ilvl="0" w:tplc="01B01B0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1A47C8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1AAEFF3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A53A4E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CD109B8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27FE85A8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132CCB6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E28CF18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76F4041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13315"/>
    <w:rsid w:val="00001073"/>
    <w:rsid w:val="00017488"/>
    <w:rsid w:val="00024CAF"/>
    <w:rsid w:val="00035BC2"/>
    <w:rsid w:val="00045AA2"/>
    <w:rsid w:val="00072355"/>
    <w:rsid w:val="00076D16"/>
    <w:rsid w:val="00091258"/>
    <w:rsid w:val="000A2A7D"/>
    <w:rsid w:val="000A33A1"/>
    <w:rsid w:val="000B1EFD"/>
    <w:rsid w:val="000D7CE4"/>
    <w:rsid w:val="000E37E2"/>
    <w:rsid w:val="000E6860"/>
    <w:rsid w:val="000F0F6E"/>
    <w:rsid w:val="000F5162"/>
    <w:rsid w:val="000F77F7"/>
    <w:rsid w:val="001325EA"/>
    <w:rsid w:val="001355DB"/>
    <w:rsid w:val="00137AD8"/>
    <w:rsid w:val="00147359"/>
    <w:rsid w:val="00164626"/>
    <w:rsid w:val="00196A0D"/>
    <w:rsid w:val="001971A3"/>
    <w:rsid w:val="001B5F90"/>
    <w:rsid w:val="001C3E71"/>
    <w:rsid w:val="001D4EF8"/>
    <w:rsid w:val="001D79EC"/>
    <w:rsid w:val="001F2D86"/>
    <w:rsid w:val="001F5200"/>
    <w:rsid w:val="00220AE4"/>
    <w:rsid w:val="0022562D"/>
    <w:rsid w:val="00231A16"/>
    <w:rsid w:val="002349C1"/>
    <w:rsid w:val="00236DC3"/>
    <w:rsid w:val="00284B17"/>
    <w:rsid w:val="002A782C"/>
    <w:rsid w:val="002B2D9B"/>
    <w:rsid w:val="002B708C"/>
    <w:rsid w:val="002C17A4"/>
    <w:rsid w:val="002D3DE6"/>
    <w:rsid w:val="002D5F63"/>
    <w:rsid w:val="002E1275"/>
    <w:rsid w:val="002F75C7"/>
    <w:rsid w:val="0030182C"/>
    <w:rsid w:val="003164B8"/>
    <w:rsid w:val="00317A92"/>
    <w:rsid w:val="00331840"/>
    <w:rsid w:val="00336EED"/>
    <w:rsid w:val="0034686F"/>
    <w:rsid w:val="003551F8"/>
    <w:rsid w:val="00361E35"/>
    <w:rsid w:val="003828B2"/>
    <w:rsid w:val="003974AB"/>
    <w:rsid w:val="003A229F"/>
    <w:rsid w:val="003A75E9"/>
    <w:rsid w:val="003B3360"/>
    <w:rsid w:val="003B7BF8"/>
    <w:rsid w:val="003C1EA9"/>
    <w:rsid w:val="003C282A"/>
    <w:rsid w:val="003C7D7B"/>
    <w:rsid w:val="003E08C9"/>
    <w:rsid w:val="003F2007"/>
    <w:rsid w:val="00406F67"/>
    <w:rsid w:val="00413E77"/>
    <w:rsid w:val="0044030C"/>
    <w:rsid w:val="00456D92"/>
    <w:rsid w:val="00461980"/>
    <w:rsid w:val="0046375D"/>
    <w:rsid w:val="00471D81"/>
    <w:rsid w:val="00476CAD"/>
    <w:rsid w:val="00477497"/>
    <w:rsid w:val="00491089"/>
    <w:rsid w:val="004A2B8D"/>
    <w:rsid w:val="004B0478"/>
    <w:rsid w:val="004B090A"/>
    <w:rsid w:val="004B32E9"/>
    <w:rsid w:val="004D12C8"/>
    <w:rsid w:val="004E003A"/>
    <w:rsid w:val="004E2D80"/>
    <w:rsid w:val="004F2C55"/>
    <w:rsid w:val="0050632A"/>
    <w:rsid w:val="00530FD4"/>
    <w:rsid w:val="00553AFE"/>
    <w:rsid w:val="00553BB9"/>
    <w:rsid w:val="00555151"/>
    <w:rsid w:val="00560F4E"/>
    <w:rsid w:val="005661F5"/>
    <w:rsid w:val="00585A5B"/>
    <w:rsid w:val="00585F6E"/>
    <w:rsid w:val="00593F4A"/>
    <w:rsid w:val="005A1F70"/>
    <w:rsid w:val="005B6B7D"/>
    <w:rsid w:val="005B6FA1"/>
    <w:rsid w:val="005D06C9"/>
    <w:rsid w:val="005D0EDD"/>
    <w:rsid w:val="005F59AC"/>
    <w:rsid w:val="005F7100"/>
    <w:rsid w:val="005F71B9"/>
    <w:rsid w:val="006016E1"/>
    <w:rsid w:val="006107AA"/>
    <w:rsid w:val="00614FC8"/>
    <w:rsid w:val="00627AF1"/>
    <w:rsid w:val="00630857"/>
    <w:rsid w:val="00645344"/>
    <w:rsid w:val="00652278"/>
    <w:rsid w:val="00683702"/>
    <w:rsid w:val="006A4320"/>
    <w:rsid w:val="006A5B9F"/>
    <w:rsid w:val="006B3A7F"/>
    <w:rsid w:val="006D0B7B"/>
    <w:rsid w:val="006E7BE1"/>
    <w:rsid w:val="00701779"/>
    <w:rsid w:val="007072BB"/>
    <w:rsid w:val="007226AB"/>
    <w:rsid w:val="0072651C"/>
    <w:rsid w:val="00740FB0"/>
    <w:rsid w:val="007422DE"/>
    <w:rsid w:val="0076591B"/>
    <w:rsid w:val="00766462"/>
    <w:rsid w:val="00774D7E"/>
    <w:rsid w:val="00786CE3"/>
    <w:rsid w:val="007B6878"/>
    <w:rsid w:val="007C0B52"/>
    <w:rsid w:val="007C683C"/>
    <w:rsid w:val="0081318E"/>
    <w:rsid w:val="00814B42"/>
    <w:rsid w:val="00816C9D"/>
    <w:rsid w:val="00817359"/>
    <w:rsid w:val="0083021C"/>
    <w:rsid w:val="00831A6D"/>
    <w:rsid w:val="00846F2E"/>
    <w:rsid w:val="008712FB"/>
    <w:rsid w:val="00876CA7"/>
    <w:rsid w:val="00877CE4"/>
    <w:rsid w:val="008A14B4"/>
    <w:rsid w:val="008A70CB"/>
    <w:rsid w:val="008C7FFB"/>
    <w:rsid w:val="008F1087"/>
    <w:rsid w:val="008F249F"/>
    <w:rsid w:val="008F2695"/>
    <w:rsid w:val="008F568F"/>
    <w:rsid w:val="00913315"/>
    <w:rsid w:val="00916493"/>
    <w:rsid w:val="0095086B"/>
    <w:rsid w:val="009540DB"/>
    <w:rsid w:val="00966F96"/>
    <w:rsid w:val="00970EDB"/>
    <w:rsid w:val="00972B2F"/>
    <w:rsid w:val="009837F0"/>
    <w:rsid w:val="00992DB2"/>
    <w:rsid w:val="0099360B"/>
    <w:rsid w:val="00994350"/>
    <w:rsid w:val="009C0B2B"/>
    <w:rsid w:val="009F5D70"/>
    <w:rsid w:val="00A16EDC"/>
    <w:rsid w:val="00A1788E"/>
    <w:rsid w:val="00A24524"/>
    <w:rsid w:val="00A415CB"/>
    <w:rsid w:val="00A4253C"/>
    <w:rsid w:val="00A4319C"/>
    <w:rsid w:val="00A43C22"/>
    <w:rsid w:val="00A440CD"/>
    <w:rsid w:val="00A73AB9"/>
    <w:rsid w:val="00A746BF"/>
    <w:rsid w:val="00A94304"/>
    <w:rsid w:val="00A97F85"/>
    <w:rsid w:val="00AB0B59"/>
    <w:rsid w:val="00AB3EBD"/>
    <w:rsid w:val="00AB5AC3"/>
    <w:rsid w:val="00AF05E7"/>
    <w:rsid w:val="00AF5834"/>
    <w:rsid w:val="00B01F11"/>
    <w:rsid w:val="00B12AF7"/>
    <w:rsid w:val="00B412CE"/>
    <w:rsid w:val="00B500F7"/>
    <w:rsid w:val="00B509FB"/>
    <w:rsid w:val="00B67406"/>
    <w:rsid w:val="00B94E2F"/>
    <w:rsid w:val="00B9594C"/>
    <w:rsid w:val="00BA3FD1"/>
    <w:rsid w:val="00BA4ECA"/>
    <w:rsid w:val="00BB711F"/>
    <w:rsid w:val="00BC0D67"/>
    <w:rsid w:val="00BC3498"/>
    <w:rsid w:val="00BD6765"/>
    <w:rsid w:val="00BE34B5"/>
    <w:rsid w:val="00BF3787"/>
    <w:rsid w:val="00BF48FA"/>
    <w:rsid w:val="00C00863"/>
    <w:rsid w:val="00C10ACD"/>
    <w:rsid w:val="00C2618A"/>
    <w:rsid w:val="00C36DCD"/>
    <w:rsid w:val="00C50197"/>
    <w:rsid w:val="00C560F5"/>
    <w:rsid w:val="00C62487"/>
    <w:rsid w:val="00C739B9"/>
    <w:rsid w:val="00C9536D"/>
    <w:rsid w:val="00CA2E84"/>
    <w:rsid w:val="00CA3E85"/>
    <w:rsid w:val="00CB2B3C"/>
    <w:rsid w:val="00CC764C"/>
    <w:rsid w:val="00CD4BD1"/>
    <w:rsid w:val="00D84146"/>
    <w:rsid w:val="00D86CDC"/>
    <w:rsid w:val="00DA141A"/>
    <w:rsid w:val="00DA2EC9"/>
    <w:rsid w:val="00DA6940"/>
    <w:rsid w:val="00DA6CCA"/>
    <w:rsid w:val="00DA76F6"/>
    <w:rsid w:val="00DB3DDA"/>
    <w:rsid w:val="00DE40BB"/>
    <w:rsid w:val="00DE4E4F"/>
    <w:rsid w:val="00DF71D1"/>
    <w:rsid w:val="00E1624A"/>
    <w:rsid w:val="00E2613A"/>
    <w:rsid w:val="00E444DD"/>
    <w:rsid w:val="00E45934"/>
    <w:rsid w:val="00E470FD"/>
    <w:rsid w:val="00E47B43"/>
    <w:rsid w:val="00E52836"/>
    <w:rsid w:val="00E7478C"/>
    <w:rsid w:val="00E75481"/>
    <w:rsid w:val="00E802DB"/>
    <w:rsid w:val="00EA1411"/>
    <w:rsid w:val="00EC5227"/>
    <w:rsid w:val="00ED2A98"/>
    <w:rsid w:val="00ED409A"/>
    <w:rsid w:val="00EE224D"/>
    <w:rsid w:val="00EF70D0"/>
    <w:rsid w:val="00F0119D"/>
    <w:rsid w:val="00F1011C"/>
    <w:rsid w:val="00F103DC"/>
    <w:rsid w:val="00F12CA3"/>
    <w:rsid w:val="00F14908"/>
    <w:rsid w:val="00F21A3A"/>
    <w:rsid w:val="00F3254C"/>
    <w:rsid w:val="00F71DD5"/>
    <w:rsid w:val="00F763DC"/>
    <w:rsid w:val="00F931A3"/>
    <w:rsid w:val="00FB626E"/>
    <w:rsid w:val="00FC5F3F"/>
    <w:rsid w:val="00FD059A"/>
    <w:rsid w:val="00FE6E1A"/>
    <w:rsid w:val="00FF17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82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17DC"/>
    <w:pPr>
      <w:spacing w:after="200" w:line="276" w:lineRule="auto"/>
    </w:pPr>
    <w:rPr>
      <w:rFonts w:cs="Calibri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52836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E52836"/>
    <w:rPr>
      <w:rFonts w:ascii="Cambria" w:hAnsi="Cambria" w:cs="Cambria"/>
      <w:b/>
      <w:bCs/>
      <w:color w:val="4F81BD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rsid w:val="00913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1331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12AF7"/>
  </w:style>
  <w:style w:type="paragraph" w:styleId="Footer">
    <w:name w:val="footer"/>
    <w:basedOn w:val="Normal"/>
    <w:link w:val="Foot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12AF7"/>
  </w:style>
  <w:style w:type="paragraph" w:styleId="ListParagraph">
    <w:name w:val="List Paragraph"/>
    <w:basedOn w:val="Normal"/>
    <w:uiPriority w:val="99"/>
    <w:qFormat/>
    <w:rsid w:val="00B412CE"/>
    <w:pPr>
      <w:ind w:left="720"/>
    </w:pPr>
  </w:style>
  <w:style w:type="paragraph" w:styleId="Title">
    <w:name w:val="Title"/>
    <w:basedOn w:val="Normal"/>
    <w:next w:val="Normal"/>
    <w:link w:val="TitleChar"/>
    <w:uiPriority w:val="99"/>
    <w:qFormat/>
    <w:rsid w:val="00E52836"/>
    <w:pPr>
      <w:pBdr>
        <w:bottom w:val="single" w:sz="8" w:space="4" w:color="4F81BD"/>
      </w:pBdr>
      <w:spacing w:after="300" w:line="240" w:lineRule="auto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E52836"/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rsid w:val="00DB3DD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29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image" Target="media/image1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hyperlink" Target="http://www.google.com.tr/imgres?hl=tr&amp;sa=X&amp;tbo=d&amp;biw=1536&amp;bih=717&amp;tbm=isch&amp;tbnid=69udXJVVIdzDDM:&amp;imgrefurl=http://okulweb.meb.gov.tr/36/01/965740/haberler.html&amp;docid=QsTbcL2M0RL0KM&amp;imgurl=http://okulweb.meb.gov.tr/36/01/965740/resimler/haber/zil.jpg&amp;w=380&amp;h=480&amp;ei=Om6-UJigAYSn4gS31oHIDg&amp;zoom=1&amp;iact=hc&amp;vpx=815&amp;vpy=262&amp;dur=2602&amp;hovh=252&amp;hovw=200&amp;tx=95&amp;ty=161&amp;sig=103466541001490539181&amp;page=1&amp;tbnh=139&amp;tbnw=108&amp;start=0&amp;ndsp=34&amp;ved=1t:429,r:15,s:0,i:12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://www.google.com.tr/imgres?num=10&amp;hl=tr&amp;sa=X&amp;tbo=d&amp;biw=1536&amp;bih=717&amp;tbs=itp:clipart&amp;tbm=isch&amp;tbnid=jDrR5a8ZDQP-xM:&amp;imgrefurl=http://www.clipartof.com/portfolio/visekart/illustration/cute-dog-carrying-a-book-in-his-mouth-211551.html&amp;docid=QdHjZiIPIZugIM&amp;imgurl=http://images.clipartof.com/small/211551-Royalty-Free-RF-Clipart-Illustration-Of-A-Cute-Dog-Carrying-A-Book-In-His-Mouth.jpg&amp;w=450&amp;h=385&amp;ei=MAu_UKmVI4W7hAevroCACA&amp;zoom=1&amp;iact=hc&amp;vpx=185&amp;vpy=164&amp;dur=565&amp;hovh=208&amp;hovw=243&amp;tx=114&amp;ty=104&amp;sig=103466541001490539181&amp;page=2&amp;tbnh=135&amp;tbnw=158&amp;start=35&amp;ndsp=50&amp;ved=1t:429,r:37,s:0,i:221" TargetMode="External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hyperlink" Target="http://www.pehpot.com/wp-content/uploads/2012/10/batteries-clipart-i0.png" TargetMode="External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hyperlink" Target="http://www.google.com.tr/imgres?start=164&amp;num=10&amp;hl=tr&amp;tbo=d&amp;biw=1536&amp;bih=717&amp;tbm=isch&amp;tbnid=3Klrv7XYWn1ZsM:&amp;imgrefurl=http://www.resimbulmaca.com/karisik-resim/kibrit-resimleri/kibrit-resimleri.html&amp;docid=vKu3wupcCAjoPM&amp;imgurl=http://www.resimbulmaca.com/orj/kibrit-resimleri-2299.jpg&amp;w=510&amp;h=300&amp;ei=-Gu-UMTFI6eJ4gT1hYCAAw&amp;zoom=1&amp;iact=hc&amp;vpx=319&amp;vpy=435&amp;dur=1342&amp;hovh=172&amp;hovw=293&amp;tx=142&amp;ty=115&amp;sig=103466541001490539181&amp;page=5&amp;tbnh=135&amp;tbnw=233&amp;ndsp=41&amp;ved=1t:429,r:66,s:100,i:202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www.sorubak.com/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41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1.jpe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843</TotalTime>
  <Pages>9</Pages>
  <Words>277</Words>
  <Characters>1581</Characters>
  <Application>Microsoft Office Outlook</Application>
  <DocSecurity>0</DocSecurity>
  <Lines>0</Lines>
  <Paragraphs>0</Paragraphs>
  <ScaleCrop>false</ScaleCrop>
  <Manager>www.sorubak.com</Manager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edanur</dc:creator>
  <cp:keywords>www.sorubak.com</cp:keywords>
  <dc:description>www.sorubak.com</dc:description>
  <cp:lastModifiedBy>edanur</cp:lastModifiedBy>
  <cp:revision>2</cp:revision>
  <cp:lastPrinted>2012-12-04T21:54:00Z</cp:lastPrinted>
  <dcterms:created xsi:type="dcterms:W3CDTF">2012-12-04T19:31:00Z</dcterms:created>
  <dcterms:modified xsi:type="dcterms:W3CDTF">2013-10-27T16:42:00Z</dcterms:modified>
  <cp:category>www.sorubak.com</cp:category>
</cp:coreProperties>
</file>