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5074" w:rsidRDefault="000B5074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8" o:spid="_x0000_s1026" type="#_x0000_t202" style="position:absolute;margin-left:197.95pt;margin-top:-2.6pt;width:323.45pt;height:201pt;z-index:251255296;visibility:visible" filled="f" stroked="f" strokeweight=".5pt">
            <v:textbox>
              <w:txbxContent>
                <w:p w:rsidR="000B5074" w:rsidRDefault="000B5074">
                  <w:r>
                    <w:rPr>
                      <w:rFonts w:ascii="Hand Garden" w:hAnsi="Hand Garden" w:cs="Hand Garden"/>
                      <w:outline/>
                      <w:color w:val="000000"/>
                      <w:sz w:val="240"/>
                      <w:szCs w:val="240"/>
                    </w:rPr>
                    <w:t>iİ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" o:spid="_x0000_s1027" type="#_x0000_t202" style="position:absolute;margin-left:241.55pt;margin-top:-46.2pt;width:120.1pt;height:134.25pt;z-index:251253248;visibility:visible" filled="f" stroked="f" strokeweight=".5pt">
            <v:textbox>
              <w:txbxContent>
                <w:p w:rsidR="000B5074" w:rsidRDefault="000B5074">
                  <w:r w:rsidRPr="00171453">
                    <w:rPr>
                      <w:noProof/>
                      <w:lang w:eastAsia="tr-TR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2" o:spid="_x0000_i1026" type="#_x0000_t75" style="width:91.5pt;height:93pt;visibility:visible">
                        <v:imagedata r:id="rId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" o:spid="_x0000_s1028" type="#_x0000_t202" style="position:absolute;margin-left:74.95pt;margin-top:-26.45pt;width:185.4pt;height:48.6pt;z-index:251254272;visibility:visible" filled="f" stroked="f" strokeweight=".5pt">
            <v:textbox>
              <w:txbxContent>
                <w:p w:rsidR="000B5074" w:rsidRPr="007226AB" w:rsidRDefault="000B5074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 w:rsidRPr="007226AB">
                    <w:rPr>
                      <w:rFonts w:ascii="ALFABET98" w:hAnsi="ALFABET98" w:cs="ALFABET98"/>
                      <w:sz w:val="72"/>
                      <w:szCs w:val="72"/>
                    </w:rPr>
                    <w:t>Tanışalım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3" o:spid="_x0000_s1029" style="position:absolute;margin-left:69.9pt;margin-top:-27.45pt;width:202.6pt;height:52.8pt;z-index:251324928;visibility:visible;v-text-anchor:middle" arcsize="10923f" filled="f" strokecolor="#243f60" strokeweight="2pt"/>
        </w:pict>
      </w:r>
    </w:p>
    <w:p w:rsidR="000B5074" w:rsidRPr="007226AB" w:rsidRDefault="000B5074" w:rsidP="007226AB">
      <w:r>
        <w:rPr>
          <w:noProof/>
          <w:lang w:eastAsia="tr-TR"/>
        </w:rPr>
        <w:pict>
          <v:shape id="Metin Kutusu 18" o:spid="_x0000_s1030" type="#_x0000_t202" style="position:absolute;margin-left:104.2pt;margin-top:7.6pt;width:115.2pt;height:93.6pt;z-index:251256320;visibility:visible" filled="f" strokecolor="#4f81bd" strokeweight="2pt">
            <v:textbox>
              <w:txbxContent>
                <w:p w:rsidR="000B5074" w:rsidRDefault="000B5074">
                  <w:r w:rsidRPr="00171453">
                    <w:rPr>
                      <w:noProof/>
                      <w:lang w:eastAsia="tr-TR"/>
                    </w:rPr>
                    <w:pict>
                      <v:shape id="Resim 5" o:spid="_x0000_i1028" type="#_x0000_t75" style="width:102pt;height:80.25pt;visibility:visible">
                        <v:imagedata r:id="rId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9" o:spid="_x0000_s1031" type="#_x0000_t202" style="position:absolute;margin-left:-19.25pt;margin-top:7.6pt;width:115.2pt;height:93.6pt;z-index:251257344;visibility:visible" filled="f" strokecolor="#4f81bd" strokeweight="2pt">
            <v:textbox>
              <w:txbxContent>
                <w:p w:rsidR="000B5074" w:rsidRDefault="000B5074" w:rsidP="008A14B4">
                  <w:pPr>
                    <w:jc w:val="center"/>
                  </w:pPr>
                  <w:r w:rsidRPr="003E3848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4" o:spid="_x0000_i1030" type="#_x0000_t75" alt="http://blogs-images.forbes.com/mergermarket/files/2012/11/gif_turkey002PR_c.gif" style="width:80.25pt;height:79.5pt;visibility:visible">
                        <v:imagedata r:id="rId9" o:title=""/>
                      </v:shape>
                    </w:pict>
                  </w:r>
                </w:p>
              </w:txbxContent>
            </v:textbox>
          </v:shape>
        </w:pict>
      </w: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  <w:r>
        <w:rPr>
          <w:noProof/>
          <w:lang w:eastAsia="tr-TR"/>
        </w:rPr>
        <w:pict>
          <v:shape id="Metin Kutusu 24" o:spid="_x0000_s1032" type="#_x0000_t202" style="position:absolute;margin-left:-27.5pt;margin-top:24.6pt;width:123.5pt;height:42pt;z-index:251261440;visibility:visible" filled="f" stroked="f" strokeweight=".5pt">
            <v:textbox>
              <w:txbxContent>
                <w:p w:rsidR="000B5074" w:rsidRPr="003E3848" w:rsidRDefault="000B5074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</w:pPr>
                  <w:r w:rsidRPr="003E3848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h</w:t>
                  </w:r>
                  <w:r w:rsidRPr="00786CE3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  <w:r w:rsidRPr="003E3848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nd</w:t>
                  </w:r>
                  <w:r w:rsidRPr="00786CE3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5" o:spid="_x0000_s1033" type="#_x0000_t202" style="position:absolute;margin-left:113.95pt;margin-top:24.8pt;width:115.2pt;height:42pt;z-index:251262464;visibility:visible" filled="f" stroked="f" strokeweight=".5pt">
            <v:textbox>
              <w:txbxContent>
                <w:p w:rsidR="000B5074" w:rsidRPr="00683702" w:rsidRDefault="000B5074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</w:pPr>
                  <w:r w:rsidRPr="003E3848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ç</w:t>
                  </w:r>
                  <w:r w:rsidRPr="00786CE3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  <w:r w:rsidRPr="003E3848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lek</w:t>
                  </w:r>
                </w:p>
              </w:txbxContent>
            </v:textbox>
          </v:shape>
        </w:pict>
      </w:r>
    </w:p>
    <w:p w:rsidR="000B5074" w:rsidRDefault="000B5074" w:rsidP="00EA1411">
      <w:pPr>
        <w:ind w:hanging="851"/>
      </w:pPr>
    </w:p>
    <w:p w:rsidR="000B5074" w:rsidRDefault="000B5074" w:rsidP="00683702">
      <w:pPr>
        <w:rPr>
          <w:sz w:val="10"/>
          <w:szCs w:val="10"/>
        </w:rPr>
      </w:pPr>
    </w:p>
    <w:p w:rsidR="000B5074" w:rsidRDefault="000B5074" w:rsidP="00683702">
      <w:r>
        <w:rPr>
          <w:noProof/>
          <w:lang w:eastAsia="tr-TR"/>
        </w:rPr>
        <w:pict>
          <v:shape id="Metin Kutusu 26" o:spid="_x0000_s1034" type="#_x0000_t202" style="position:absolute;margin-left:379.75pt;margin-top:19.05pt;width:115.2pt;height:93.6pt;z-index:251263488;visibility:visible" filled="f" strokecolor="#4f81bd" strokeweight="2pt">
            <v:textbox>
              <w:txbxContent>
                <w:p w:rsidR="000B5074" w:rsidRDefault="000B5074" w:rsidP="00C9536D">
                  <w:pPr>
                    <w:jc w:val="center"/>
                  </w:pPr>
                  <w:hyperlink r:id="rId10" w:history="1">
                    <w:r w:rsidRPr="003E3848">
                      <w:rPr>
                        <w:rFonts w:ascii="Tahoma" w:hAnsi="Tahoma" w:cs="Tahoma"/>
                        <w:noProof/>
                        <w:color w:val="542402"/>
                        <w:sz w:val="20"/>
                        <w:szCs w:val="20"/>
                        <w:lang w:eastAsia="tr-TR"/>
                      </w:rPr>
                      <w:pict>
                        <v:shape id="Resim 17" o:spid="_x0000_i1032" type="#_x0000_t75" alt="http://www.pehpot.com/wp-content/uploads/2012/10/batteries-clipart-i0.png" href="http://www.pehpot.com/wp-content/uploads/2012/10/batteries-clipart-i0.p" style="width:63pt;height:82.5pt;visibility:visible" o:button="t">
                          <v:fill o:detectmouseclick="t"/>
                          <v:imagedata r:id="rId11" o:title=""/>
                        </v:shape>
                      </w:pict>
                    </w:r>
                  </w:hyperlink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0" o:spid="_x0000_s1035" type="#_x0000_t202" style="position:absolute;margin-left:246.3pt;margin-top:19.05pt;width:115.2pt;height:93.6pt;z-index:251258368;visibility:visible" filled="f" strokecolor="#4f81bd" strokeweight="2pt">
            <v:textbox>
              <w:txbxContent>
                <w:p w:rsidR="000B5074" w:rsidRDefault="000B5074">
                  <w:r w:rsidRPr="003E3848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11" o:spid="_x0000_i1034" type="#_x0000_t75" alt="http://www.surec.com.tr/surec/Resimler/misket.jpg" style="width:97.5pt;height:86.25pt;visibility:visible">
                        <v:imagedata r:id="rId1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" o:spid="_x0000_s1036" type="#_x0000_t202" style="position:absolute;margin-left:113.95pt;margin-top:19.05pt;width:115.2pt;height:93.6pt;z-index:251259392;visibility:visible" filled="f" strokecolor="#4f81bd" strokeweight="2pt">
            <v:textbox>
              <w:txbxContent>
                <w:p w:rsidR="000B5074" w:rsidRDefault="000B5074" w:rsidP="00683702">
                  <w:pPr>
                    <w:jc w:val="center"/>
                  </w:pPr>
                  <w:r w:rsidRPr="003E3848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10" o:spid="_x0000_i1036" type="#_x0000_t75" alt="http://www.netvitrinim.com/images_buyuk/f3/26030621072465417.jpg" style="width:96pt;height:80.25pt;visibility:visible">
                        <v:imagedata r:id="rId13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" o:spid="_x0000_s1037" type="#_x0000_t202" style="position:absolute;margin-left:-19.25pt;margin-top:19.65pt;width:115.2pt;height:93.6pt;z-index:251260416;visibility:visible" filled="f" strokecolor="#4f81bd" strokeweight="2pt">
            <v:textbox>
              <w:txbxContent>
                <w:p w:rsidR="000B5074" w:rsidRDefault="000B5074">
                  <w:r w:rsidRPr="003E3848"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  <w:lang w:eastAsia="tr-TR"/>
                    </w:rPr>
                    <w:pict>
                      <v:shape id="Resim 9" o:spid="_x0000_i1038" type="#_x0000_t75" alt="https://encrypted-tbn0.gstatic.com/images?q=tbn:ANd9GcRd-E_OIpnU7stmr4Uo8XAuWh6efpHV1-Ov0B-6Pjb4VdylpGOw" style="width:93.75pt;height:83.25pt;visibility:visible">
                        <v:imagedata r:id="rId14" o:title=""/>
                      </v:shape>
                    </w:pict>
                  </w:r>
                </w:p>
              </w:txbxContent>
            </v:textbox>
          </v:shape>
        </w:pict>
      </w: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  <w:r>
        <w:rPr>
          <w:noProof/>
          <w:lang w:eastAsia="tr-TR"/>
        </w:rPr>
        <w:pict>
          <v:shape id="Metin Kutusu 29" o:spid="_x0000_s1038" type="#_x0000_t202" style="position:absolute;margin-left:249.3pt;margin-top:10.95pt;width:115.2pt;height:46.8pt;z-index:251266560;visibility:visible" filled="f" stroked="f" strokeweight=".5pt">
            <v:textbox>
              <w:txbxContent>
                <w:p w:rsidR="000B5074" w:rsidRPr="003E3848" w:rsidRDefault="000B5074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</w:pPr>
                  <w:r w:rsidRPr="003E3848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m</w:t>
                  </w:r>
                  <w:r w:rsidRPr="00284B17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  <w:r w:rsidRPr="003E3848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sket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8" o:spid="_x0000_s1039" type="#_x0000_t202" style="position:absolute;margin-left:87.5pt;margin-top:11.8pt;width:174pt;height:42pt;z-index:251265536;visibility:visible" filled="f" stroked="f" strokeweight=".5pt">
            <v:textbox>
              <w:txbxContent>
                <w:p w:rsidR="000B5074" w:rsidRPr="00683702" w:rsidRDefault="000B5074" w:rsidP="00284B17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</w:pP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b</w:t>
                  </w:r>
                  <w:r w:rsidRPr="00284B17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s</w:t>
                  </w:r>
                  <w:r w:rsidRPr="00284B17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klet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0" o:spid="_x0000_s1040" type="#_x0000_t202" style="position:absolute;margin-left:379.75pt;margin-top:11.1pt;width:115.2pt;height:46.8pt;z-index:251267584;visibility:visible" filled="f" stroked="f" strokeweight=".5pt">
            <v:textbox>
              <w:txbxContent>
                <w:p w:rsidR="000B5074" w:rsidRPr="00683702" w:rsidRDefault="000B5074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</w:pP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p</w:t>
                  </w:r>
                  <w:r w:rsidRPr="00C9536D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sz w:val="50"/>
                      <w:szCs w:val="50"/>
                    </w:rPr>
                    <w:t>l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7" o:spid="_x0000_s1041" type="#_x0000_t202" style="position:absolute;margin-left:-19.25pt;margin-top:11.7pt;width:115.2pt;height:42pt;z-index:251264512;visibility:visible" filled="f" stroked="f" strokeweight=".5pt">
            <v:textbox>
              <w:txbxContent>
                <w:p w:rsidR="000B5074" w:rsidRPr="003E3848" w:rsidRDefault="000B5074" w:rsidP="00683702">
                  <w:pPr>
                    <w:jc w:val="center"/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</w:pPr>
                  <w:r w:rsidRPr="003E3848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t</w:t>
                  </w:r>
                  <w:r w:rsidRPr="00786CE3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  <w:r w:rsidRPr="003E3848">
                    <w:rPr>
                      <w:rFonts w:ascii="Hand writing Mutlu" w:hAnsi="Hand writing Mutlu" w:cs="Hand writing Mutlu"/>
                      <w:b/>
                      <w:bCs/>
                      <w:color w:val="000000"/>
                      <w:sz w:val="50"/>
                      <w:szCs w:val="50"/>
                    </w:rPr>
                    <w:t>lk</w:t>
                  </w:r>
                  <w:r w:rsidRPr="00786CE3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50"/>
                      <w:szCs w:val="50"/>
                    </w:rPr>
                    <w:t>i</w:t>
                  </w:r>
                </w:p>
              </w:txbxContent>
            </v:textbox>
          </v:shape>
        </w:pict>
      </w: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  <w:r>
        <w:rPr>
          <w:noProof/>
          <w:lang w:eastAsia="tr-TR"/>
        </w:rPr>
        <w:pict>
          <v:shape id="Metin Kutusu 566" o:spid="_x0000_s1042" type="#_x0000_t202" style="position:absolute;margin-left:184.3pt;margin-top:7.3pt;width:124.15pt;height:104.3pt;z-index:251328000;visibility:visible;mso-wrap-style:none" filled="f" stroked="f" strokeweight=".5pt">
            <v:textbox style="mso-fit-shape-to-text:t">
              <w:txbxContent>
                <w:p w:rsidR="000B5074" w:rsidRDefault="000B5074">
                  <w:r w:rsidRPr="00171453">
                    <w:rPr>
                      <w:noProof/>
                      <w:lang w:eastAsia="tr-TR"/>
                    </w:rPr>
                    <w:pict>
                      <v:shape id="Resim 13" o:spid="_x0000_i1040" type="#_x0000_t75" style="width:100.5pt;height:119.25pt;visibility:visible">
                        <v:imagedata r:id="rId15" o:title="" cropbottom="-138f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73" o:spid="_x0000_s1043" type="#_x0000_t202" style="position:absolute;margin-left:320.5pt;margin-top:15.45pt;width:181.35pt;height:111.2pt;z-index:251329024;visibility:visible" filled="f" stroked="f" strokeweight=".5pt">
            <v:textbox>
              <w:txbxContent>
                <w:p w:rsidR="000B5074" w:rsidRDefault="000B5074"/>
                <w:p w:rsidR="000B5074" w:rsidRPr="007C683C" w:rsidRDefault="000B5074" w:rsidP="007C683C">
                  <w:pPr>
                    <w:rPr>
                      <w:rFonts w:ascii="ALFABET98" w:hAnsi="ALFABET98" w:cs="ALFABET98"/>
                      <w:sz w:val="24"/>
                      <w:szCs w:val="24"/>
                    </w:rPr>
                  </w:pPr>
                  <w:r w:rsidRPr="007C683C">
                    <w:rPr>
                      <w:rFonts w:ascii="ALFABET98" w:hAnsi="ALFABET98" w:cs="ALFABET98"/>
                      <w:sz w:val="24"/>
                      <w:szCs w:val="24"/>
                    </w:rPr>
                    <w:t xml:space="preserve">Arkadaşlar </w:t>
                  </w:r>
                  <w:r>
                    <w:rPr>
                      <w:rFonts w:ascii="ALFABET98" w:hAnsi="ALFABET98" w:cs="ALFABET98"/>
                      <w:sz w:val="24"/>
                      <w:szCs w:val="24"/>
                    </w:rPr>
                    <w:t xml:space="preserve">içinde </w:t>
                  </w:r>
                  <w:r>
                    <w:rPr>
                      <w:rFonts w:ascii="Hand writing Mutlu" w:hAnsi="Hand writing Mutlu" w:cs="Hand writing Mutlu"/>
                      <w:sz w:val="30"/>
                      <w:szCs w:val="30"/>
                    </w:rPr>
                    <w:t xml:space="preserve">i </w:t>
                  </w:r>
                  <w:r>
                    <w:rPr>
                      <w:rFonts w:ascii="ALFABET98" w:hAnsi="ALFABET98" w:cs="ALFABET98"/>
                      <w:sz w:val="24"/>
                      <w:szCs w:val="24"/>
                    </w:rPr>
                    <w:t xml:space="preserve">sesi geçen </w:t>
                  </w:r>
                  <w:r w:rsidRPr="007C683C">
                    <w:rPr>
                      <w:rFonts w:ascii="ALFABET98" w:hAnsi="ALFABET98" w:cs="ALFABET98"/>
                      <w:sz w:val="24"/>
                      <w:szCs w:val="24"/>
                    </w:rPr>
                    <w:t>varlıkların resimlerini diledi</w:t>
                  </w:r>
                  <w:r>
                    <w:rPr>
                      <w:rFonts w:ascii="ALFABET98" w:hAnsi="ALFABET98" w:cs="ALFABET98"/>
                      <w:sz w:val="24"/>
                      <w:szCs w:val="24"/>
                    </w:rPr>
                    <w:t>ğimiz  gibi</w:t>
                  </w:r>
                  <w:r w:rsidRPr="007C683C">
                    <w:rPr>
                      <w:rFonts w:ascii="ALFABET98" w:hAnsi="ALFABET98" w:cs="ALFABET98"/>
                      <w:sz w:val="24"/>
                      <w:szCs w:val="24"/>
                    </w:rPr>
                    <w:t>boya</w:t>
                  </w:r>
                  <w:r>
                    <w:rPr>
                      <w:rFonts w:ascii="ALFABET98" w:hAnsi="ALFABET98" w:cs="ALFABET98"/>
                      <w:sz w:val="24"/>
                      <w:szCs w:val="24"/>
                    </w:rPr>
                    <w:t>lım</w:t>
                  </w:r>
                  <w:r w:rsidRPr="007C683C">
                    <w:rPr>
                      <w:rFonts w:ascii="Times New Roman" w:hAnsi="Times New Roman" w:cs="Times New Roman"/>
                      <w:sz w:val="24"/>
                      <w:szCs w:val="24"/>
                    </w:rPr>
                    <w:t>…</w:t>
                  </w:r>
                </w:p>
              </w:txbxContent>
            </v:textbox>
          </v:shape>
        </w:pict>
      </w:r>
    </w:p>
    <w:p w:rsidR="000B5074" w:rsidRDefault="000B5074" w:rsidP="00EA1411">
      <w:pPr>
        <w:ind w:hanging="851"/>
      </w:pPr>
      <w:r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575" o:spid="_x0000_s1044" type="#_x0000_t106" style="position:absolute;margin-left:303.8pt;margin-top:1.45pt;width:204.35pt;height:102pt;z-index:251330048;visibility:visible;v-text-anchor:middle" adj="-3495,9767" filled="f" strokecolor="#243f60" strokeweight="2pt">
            <v:textbox>
              <w:txbxContent>
                <w:p w:rsidR="000B5074" w:rsidRDefault="000B5074" w:rsidP="00C9536D"/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561" o:spid="_x0000_s1045" style="position:absolute;margin-left:.6pt;margin-top:27.3pt;width:188.75pt;height:52.8pt;z-index:25132697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15" o:spid="_x0000_s1046" type="#_x0000_t202" style="position:absolute;margin-left:8.9pt;margin-top:24.4pt;width:185.4pt;height:59.7pt;z-index:251325952;visibility:visible" filled="f" stroked="f" strokeweight=".5pt">
            <v:textbox>
              <w:txbxContent>
                <w:p w:rsidR="000B5074" w:rsidRPr="007226AB" w:rsidRDefault="000B5074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Boyayalım</w:t>
                  </w:r>
                </w:p>
              </w:txbxContent>
            </v:textbox>
          </v:shape>
        </w:pict>
      </w: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  <w:r>
        <w:rPr>
          <w:noProof/>
          <w:lang w:eastAsia="tr-TR"/>
        </w:rPr>
        <w:pict>
          <v:shape id="Metin Kutusu 131" o:spid="_x0000_s1047" type="#_x0000_t202" style="position:absolute;margin-left:-57.15pt;margin-top:3.4pt;width:167.8pt;height:152.45pt;z-index:251332096;visibility:visible;mso-wrap-style:none" filled="f" stroked="f" strokeweight=".5pt">
            <v:textbox style="mso-fit-shape-to-text:t">
              <w:txbxContent>
                <w:p w:rsidR="000B5074" w:rsidRDefault="000B5074">
                  <w:r w:rsidRPr="003E3848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42" o:spid="_x0000_i1042" type="#_x0000_t75" alt="http://www.yaban.gen.tr/wp-content/uploads/2012/08/yaban-gen-tr-boyama-resimleri-hayvanlar-15.gif" style="width:182.25pt;height:242.25pt;rotation:-90;visibility:visible">
                        <v:imagedata r:id="rId16" o:title="" croptop="6003f" cropbottom="2146f"/>
                      </v:shape>
                    </w:pict>
                  </w:r>
                </w:p>
              </w:txbxContent>
            </v:textbox>
          </v:shape>
        </w:pict>
      </w:r>
    </w:p>
    <w:p w:rsidR="000B5074" w:rsidRDefault="000B5074" w:rsidP="00AB3EBD">
      <w:pPr>
        <w:tabs>
          <w:tab w:val="left" w:pos="5103"/>
        </w:tabs>
        <w:ind w:hanging="851"/>
      </w:pPr>
      <w:r>
        <w:rPr>
          <w:noProof/>
          <w:lang w:eastAsia="tr-TR"/>
        </w:rPr>
        <w:pict>
          <v:shape id="Metin Kutusu 128" o:spid="_x0000_s1048" type="#_x0000_t202" style="position:absolute;margin-left:194.55pt;margin-top:1.55pt;width:258.1pt;height:181.85pt;z-index:251331072;visibility:visible" filled="f" stroked="f" strokeweight=".5pt">
            <v:textbox>
              <w:txbxContent>
                <w:p w:rsidR="000B5074" w:rsidRDefault="000B5074">
                  <w:r w:rsidRPr="003E3848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43" o:spid="_x0000_i1044" type="#_x0000_t75" alt="http://bp1.blogger.com/_eUk-4litSCk/R8rVuJhlxkI/AAAAAAAAB8Y/L6ppgy2YV3w/s400/deniz-yasemen.hayvanlar+(35).jpg" style="width:246pt;height:177.75pt;visibility:visible">
                        <v:imagedata r:id="rId1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76" o:spid="_x0000_s1049" type="#_x0000_t202" style="position:absolute;margin-left:154.9pt;margin-top:6.5pt;width:226.15pt;height:206.75pt;z-index:251333120;visibility:visible;mso-wrap-style:none" filled="f" stroked="f" strokeweight=".5pt">
            <v:textbox style="mso-fit-shape-to-text:t">
              <w:txbxContent>
                <w:p w:rsidR="000B5074" w:rsidRDefault="000B5074"/>
              </w:txbxContent>
            </v:textbox>
          </v:shape>
        </w:pict>
      </w: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  <w:r>
        <w:rPr>
          <w:noProof/>
          <w:lang w:eastAsia="tr-TR"/>
        </w:rPr>
        <w:pict>
          <v:shape id="Metin Kutusu 581" o:spid="_x0000_s1050" type="#_x0000_t202" style="position:absolute;margin-left:295.2pt;margin-top:12.2pt;width:180.9pt;height:206.75pt;z-index:251334144;visibility:visible;mso-wrap-style:none" filled="f" stroked="f" strokeweight=".5pt">
            <v:textbox style="mso-fit-shape-to-text:t">
              <w:txbxContent>
                <w:p w:rsidR="000B5074" w:rsidRDefault="000B5074">
                  <w:r w:rsidRPr="003E3848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40" o:spid="_x0000_i1046" type="#_x0000_t75" alt="http://img855.imageshack.us/img855/522/sevimlifilforumdas.jpg" style="width:210pt;height:162.75pt;visibility:visible">
                        <v:imagedata r:id="rId18" o:title=""/>
                      </v:shape>
                    </w:pict>
                  </w:r>
                </w:p>
              </w:txbxContent>
            </v:textbox>
          </v:shape>
        </w:pict>
      </w:r>
    </w:p>
    <w:p w:rsidR="000B5074" w:rsidRDefault="000B5074" w:rsidP="00EA1411">
      <w:pPr>
        <w:ind w:hanging="851"/>
      </w:pPr>
      <w:r>
        <w:rPr>
          <w:noProof/>
          <w:lang w:eastAsia="tr-TR"/>
        </w:rPr>
        <w:pict>
          <v:shape id="Metin Kutusu 578" o:spid="_x0000_s1051" type="#_x0000_t202" style="position:absolute;margin-left:40.15pt;margin-top:5.25pt;width:209.3pt;height:161.25pt;z-index:251335168;visibility:visible" filled="f" stroked="f" strokeweight=".5pt">
            <v:textbox>
              <w:txbxContent>
                <w:p w:rsidR="000B5074" w:rsidRDefault="000B5074" w:rsidP="00814B42">
                  <w:r w:rsidRPr="00171453">
                    <w:rPr>
                      <w:noProof/>
                      <w:lang w:eastAsia="tr-TR"/>
                    </w:rPr>
                    <w:pict>
                      <v:shape id="Resim 44" o:spid="_x0000_i1048" type="#_x0000_t75" style="width:162pt;height:151.5pt;visibility:visible">
                        <v:imagedata r:id="rId19" o:title=""/>
                      </v:shape>
                    </w:pict>
                  </w:r>
                </w:p>
              </w:txbxContent>
            </v:textbox>
          </v:shape>
        </w:pict>
      </w: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</w:p>
    <w:p w:rsidR="000B5074" w:rsidRPr="007B6878" w:rsidRDefault="000B5074" w:rsidP="00EA1411">
      <w:pPr>
        <w:ind w:hanging="851"/>
        <w:rPr>
          <w:sz w:val="16"/>
          <w:szCs w:val="16"/>
        </w:rPr>
      </w:pPr>
      <w:r>
        <w:rPr>
          <w:noProof/>
          <w:lang w:eastAsia="tr-TR"/>
        </w:rPr>
        <w:pict>
          <v:shape id="Metin Kutusu 57" o:spid="_x0000_s1052" type="#_x0000_t202" style="position:absolute;margin-left:277.1pt;margin-top:-40.6pt;width:109.2pt;height:112.6pt;z-index:251279872;visibility:visible;mso-wrap-style:none" filled="f" stroked="f" strokeweight=".5pt">
            <v:textbox style="mso-fit-shape-to-text:t">
              <w:txbxContent>
                <w:p w:rsidR="000B5074" w:rsidRDefault="000B5074">
                  <w:bookmarkStart w:id="0" w:name="_GoBack"/>
                  <w:bookmarkEnd w:id="0"/>
                  <w:r w:rsidRPr="00171453">
                    <w:rPr>
                      <w:noProof/>
                      <w:lang w:eastAsia="tr-TR"/>
                    </w:rPr>
                    <w:pict>
                      <v:shape id="Resim 1" o:spid="_x0000_i1050" type="#_x0000_t75" style="width:103.5pt;height:96pt;visibility:visible">
                        <v:imagedata r:id="rId20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5" o:spid="_x0000_s1053" type="#_x0000_t202" style="position:absolute;margin-left:118.6pt;margin-top:-4.15pt;width:185.4pt;height:48.6pt;z-index:251278848;visibility:visible" filled="f" stroked="f" strokeweight=".5pt">
            <v:textbox>
              <w:txbxContent>
                <w:p w:rsidR="000B5074" w:rsidRPr="007226AB" w:rsidRDefault="000B5074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53" o:spid="_x0000_s1054" style="position:absolute;margin-left:85.6pt;margin-top:-3.35pt;width:194.75pt;height:52.8pt;z-index:251277824;visibility:visible;v-text-anchor:middle" arcsize="10923f" filled="f" strokecolor="#243f60" strokeweight="2pt"/>
        </w:pict>
      </w:r>
    </w:p>
    <w:p w:rsidR="000B5074" w:rsidRPr="007B6878" w:rsidRDefault="000B5074" w:rsidP="00EA1411">
      <w:pPr>
        <w:ind w:hanging="851"/>
        <w:rPr>
          <w:sz w:val="16"/>
          <w:szCs w:val="16"/>
        </w:rPr>
      </w:pPr>
    </w:p>
    <w:p w:rsidR="000B5074" w:rsidRDefault="000B5074" w:rsidP="00164626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0"/>
          <w:szCs w:val="70"/>
        </w:rPr>
      </w:pPr>
      <w:r>
        <w:rPr>
          <w:noProof/>
          <w:lang w:eastAsia="tr-TR"/>
        </w:rPr>
        <w:pict>
          <v:group id="Grup 110" o:spid="_x0000_s1055" style="position:absolute;margin-left:-25.6pt;margin-top:12.35pt;width:515.1pt;height:40.1pt;z-index:251398656" coordorigin="567,14787" coordsize="10800,720">
            <v:group id="Group 97" o:spid="_x0000_s1056" style="position:absolute;left:567;top:14787;width:10800;height:720" coordorigin="567,14787" coordsize="10800,720">
              <v:rect id="Rectangle 98" o:spid="_x0000_s1057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058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059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060" style="position:absolute;left:567;top:14787;width:10800;height:720" coordorigin="567,14787" coordsize="10800,720">
              <v:shape id="Freeform 102" o:spid="_x0000_s1061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062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063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064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065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066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067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068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069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070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071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072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073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074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075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076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077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078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079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080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081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082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083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084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085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086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087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088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089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090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091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092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093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094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095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096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097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098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099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100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34" o:spid="_x0000_s1101" type="#_x0000_t5" style="position:absolute;margin-left:-24.1pt;margin-top:13.3pt;width:31.2pt;height:10.8pt;z-index:25126860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35" o:spid="_x0000_s1102" style="position:absolute;margin-left:-24.15pt;margin-top:24.55pt;width:31.2pt;height:27.85pt;z-index:25126963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37" o:spid="_x0000_s1103" style="position:absolute;margin-left:-10.85pt;margin-top:27.7pt;width:6pt;height:12pt;z-index:25127168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2" o:spid="_x0000_s1104" style="position:absolute;z-index:25127680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1" o:spid="_x0000_s1105" style="position:absolute;z-index:25127577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0" o:spid="_x0000_s1106" style="position:absolute;z-index:25127475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6" o:spid="_x0000_s1107" style="position:absolute;z-index:25127372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5" o:spid="_x0000_s1108" style="position:absolute;z-index:25127270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36" o:spid="_x0000_s1109" style="position:absolute;z-index:251270656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0"/>
          <w:szCs w:val="70"/>
        </w:rPr>
        <w:t>iiiiiiiiiiiiiiii</w:t>
      </w:r>
    </w:p>
    <w:p w:rsidR="000B5074" w:rsidRDefault="000B5074" w:rsidP="00530FD4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0"/>
          <w:szCs w:val="70"/>
        </w:rPr>
      </w:pPr>
      <w:r>
        <w:rPr>
          <w:noProof/>
          <w:lang w:eastAsia="tr-TR"/>
        </w:rPr>
        <w:pict>
          <v:group id="Grup 354" o:spid="_x0000_s1110" style="position:absolute;margin-left:-24.65pt;margin-top:13.35pt;width:515.1pt;height:40.1pt;z-index:251408896" coordorigin="567,14787" coordsize="10800,720">
            <v:group id="Group 97" o:spid="_x0000_s1111" style="position:absolute;left:567;top:14787;width:10800;height:720" coordorigin="567,14787" coordsize="10800,720">
              <v:rect id="Rectangle 98" o:spid="_x0000_s1112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113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114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115" style="position:absolute;left:567;top:14787;width:10800;height:720" coordorigin="567,14787" coordsize="10800,720">
              <v:shape id="Freeform 102" o:spid="_x0000_s1116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117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118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119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120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121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122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123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124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125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126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127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128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129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130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131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132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133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134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135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136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137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138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139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140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141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142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143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144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145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146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147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148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149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150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151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152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153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154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155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426" o:spid="_x0000_s1156" type="#_x0000_t5" style="position:absolute;margin-left:-24.1pt;margin-top:13.3pt;width:31.2pt;height:10.8pt;z-index:25139968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27" o:spid="_x0000_s1157" style="position:absolute;margin-left:-24.15pt;margin-top:24.55pt;width:31.2pt;height:27.85pt;z-index:2514007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29" o:spid="_x0000_s1158" style="position:absolute;margin-left:-10.85pt;margin-top:27.7pt;width:6pt;height:12pt;z-index:25140275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30" o:spid="_x0000_s1159" style="position:absolute;z-index:25140787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31" o:spid="_x0000_s1160" style="position:absolute;z-index:25140684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32" o:spid="_x0000_s1161" style="position:absolute;z-index:25140582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33" o:spid="_x0000_s1162" style="position:absolute;z-index:25140480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34" o:spid="_x0000_s1163" style="position:absolute;z-index:25140377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35" o:spid="_x0000_s1164" style="position:absolute;z-index:251401728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</w:t>
      </w:r>
      <w:r>
        <w:rPr>
          <w:rFonts w:ascii="Nurhan Uz" w:hAnsi="Nurhan Uz" w:cs="Nurhan Uz"/>
          <w:sz w:val="70"/>
          <w:szCs w:val="70"/>
        </w:rPr>
        <w:t>iiiii</w:t>
      </w:r>
      <w:r>
        <w:rPr>
          <w:noProof/>
          <w:lang w:eastAsia="tr-TR"/>
        </w:rPr>
        <w:pict>
          <v:rect id="Dikdörtgen 68" o:spid="_x0000_s1165" style="position:absolute;margin-left:-24.05pt;margin-top:24pt;width:31.2pt;height:28.8pt;z-index:251281920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65" o:spid="_x0000_s1166" type="#_x0000_t5" style="position:absolute;margin-left:-24.05pt;margin-top:13pt;width:31.2pt;height:10.8pt;z-index:251280896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60" o:spid="_x0000_s1167" style="position:absolute;z-index:251288064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61" o:spid="_x0000_s1168" style="position:absolute;z-index:251289088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62" o:spid="_x0000_s1169" style="position:absolute;z-index:251287040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63" o:spid="_x0000_s1170" style="position:absolute;z-index:251286016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64" o:spid="_x0000_s1171" style="position:absolute;z-index:251284992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66" o:spid="_x0000_s1172" style="position:absolute;margin-left:-10.85pt;margin-top:28.15pt;width:6pt;height:12pt;z-index:251283968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67" o:spid="_x0000_s1173" style="position:absolute;z-index:251282944;visibility:visible;mso-position-horizontal-relative:text;mso-position-vertical-relative:text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iiiiiiiiii</w:t>
      </w:r>
    </w:p>
    <w:p w:rsidR="000B5074" w:rsidRDefault="000B5074" w:rsidP="00530FD4">
      <w:pPr>
        <w:spacing w:after="0"/>
        <w:ind w:right="-426" w:hanging="851"/>
        <w:rPr>
          <w:rFonts w:ascii="Nurhan Uz" w:hAnsi="Nurhan Uz" w:cs="Nurhan Uz"/>
          <w:sz w:val="70"/>
          <w:szCs w:val="70"/>
        </w:rPr>
      </w:pPr>
      <w:r>
        <w:rPr>
          <w:noProof/>
          <w:lang w:eastAsia="tr-TR"/>
        </w:rPr>
        <w:pict>
          <v:group id="Grup 588" o:spid="_x0000_s1174" style="position:absolute;margin-left:-25.6pt;margin-top:12.8pt;width:513.85pt;height:40.1pt;z-index:251428352" coordorigin="567,14787" coordsize="10800,720">
            <v:group id="Group 97" o:spid="_x0000_s1175" style="position:absolute;left:567;top:14787;width:10800;height:720" coordorigin="567,14787" coordsize="10800,720">
              <v:rect id="Rectangle 98" o:spid="_x0000_s1176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177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178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179" style="position:absolute;left:567;top:14787;width:10800;height:720" coordorigin="567,14787" coordsize="10800,720">
              <v:shape id="Freeform 102" o:spid="_x0000_s1180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181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182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183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184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185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186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187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188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189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190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191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192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193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194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195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196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197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198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199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200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201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202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203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204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205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206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207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208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209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210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211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212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213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214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215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216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217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218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219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66" o:spid="_x0000_s1220" type="#_x0000_t5" style="position:absolute;margin-left:-24.1pt;margin-top:13.3pt;width:31.2pt;height:10.8pt;z-index:25141913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67" o:spid="_x0000_s1221" style="position:absolute;margin-left:-24.15pt;margin-top:24.55pt;width:31.2pt;height:27.85pt;z-index:25142016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72" o:spid="_x0000_s1222" style="position:absolute;margin-left:-10.85pt;margin-top:27.7pt;width:6pt;height:12pt;z-index:251422208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74" o:spid="_x0000_s1223" style="position:absolute;z-index:251427328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75" o:spid="_x0000_s1224" style="position:absolute;z-index:251426304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78" o:spid="_x0000_s1225" style="position:absolute;z-index:251425280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79" o:spid="_x0000_s1226" style="position:absolute;z-index:251424256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81" o:spid="_x0000_s1227" style="position:absolute;z-index:251423232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82" o:spid="_x0000_s1228" style="position:absolute;z-index:251421184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iii</w:t>
      </w:r>
      <w:r>
        <w:rPr>
          <w:rFonts w:ascii="Hand writing Mutlu" w:hAnsi="Hand writing Mutlu" w:cs="Hand writing Mutlu"/>
          <w:sz w:val="70"/>
          <w:szCs w:val="70"/>
        </w:rPr>
        <w:t>ii</w:t>
      </w:r>
      <w:r>
        <w:rPr>
          <w:noProof/>
          <w:lang w:eastAsia="tr-TR"/>
        </w:rPr>
        <w:pict>
          <v:rect id="Dikdörtgen 785" o:spid="_x0000_s1229" style="position:absolute;margin-left:-24.05pt;margin-top:24pt;width:31.2pt;height:28.8pt;z-index:251410944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786" o:spid="_x0000_s1230" type="#_x0000_t5" style="position:absolute;margin-left:-24.05pt;margin-top:13pt;width:31.2pt;height:10.8pt;z-index:251409920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787" o:spid="_x0000_s1231" style="position:absolute;z-index:251417088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788" o:spid="_x0000_s1232" style="position:absolute;z-index:251418112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789" o:spid="_x0000_s1233" style="position:absolute;z-index:251416064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790" o:spid="_x0000_s1234" style="position:absolute;z-index:251415040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791" o:spid="_x0000_s1235" style="position:absolute;z-index:251414016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792" o:spid="_x0000_s1236" style="position:absolute;margin-left:-10.85pt;margin-top:28.15pt;width:6pt;height:12pt;z-index:251412992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793" o:spid="_x0000_s1237" style="position:absolute;z-index:251411968;visibility:visible;mso-position-horizontal-relative:text;mso-position-vertical-relative:text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iiiiiiiiiii</w:t>
      </w:r>
    </w:p>
    <w:p w:rsidR="000B5074" w:rsidRDefault="000B5074" w:rsidP="00530FD4">
      <w:pPr>
        <w:spacing w:after="0"/>
        <w:ind w:right="-426" w:hanging="851"/>
        <w:rPr>
          <w:rFonts w:ascii="Hand writing Mutlu" w:hAnsi="Hand writing Mutlu" w:cs="Hand writing Mutlu"/>
          <w:sz w:val="72"/>
          <w:szCs w:val="72"/>
        </w:rPr>
      </w:pPr>
      <w:r>
        <w:rPr>
          <w:noProof/>
          <w:lang w:eastAsia="tr-TR"/>
        </w:rPr>
        <w:pict>
          <v:group id="Grup 795" o:spid="_x0000_s1238" style="position:absolute;margin-left:-25.6pt;margin-top:12.55pt;width:513.85pt;height:40.1pt;z-index:251447808" coordorigin="567,14787" coordsize="10800,720">
            <v:group id="Group 97" o:spid="_x0000_s1239" style="position:absolute;left:567;top:14787;width:10800;height:720" coordorigin="567,14787" coordsize="10800,720">
              <v:rect id="Rectangle 98" o:spid="_x0000_s1240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241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242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243" style="position:absolute;left:567;top:14787;width:10800;height:720" coordorigin="567,14787" coordsize="10800,720">
              <v:shape id="Freeform 102" o:spid="_x0000_s1244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245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246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247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248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249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250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251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252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253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254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255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256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257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258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259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260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261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262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263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264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265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266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267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268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269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270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271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272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273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274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275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276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277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278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279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280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281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282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283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90" o:spid="_x0000_s1284" type="#_x0000_t5" style="position:absolute;margin-left:-24.1pt;margin-top:13.3pt;width:31.2pt;height:10.8pt;z-index:25143859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91" o:spid="_x0000_s1285" style="position:absolute;margin-left:-24.15pt;margin-top:24.55pt;width:31.2pt;height:27.85pt;z-index:25143961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92" o:spid="_x0000_s1286" style="position:absolute;margin-left:-10.85pt;margin-top:27.7pt;width:6pt;height:12pt;z-index:25144166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93" o:spid="_x0000_s1287" style="position:absolute;z-index:25144678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94" o:spid="_x0000_s1288" style="position:absolute;z-index:25144576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95" o:spid="_x0000_s1289" style="position:absolute;z-index:25144473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96" o:spid="_x0000_s1290" style="position:absolute;z-index:25144371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97" o:spid="_x0000_s1291" style="position:absolute;z-index:25144268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98" o:spid="_x0000_s1292" style="position:absolute;z-index:251440640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</w:t>
      </w:r>
      <w:r>
        <w:rPr>
          <w:rFonts w:ascii="Hand writing Mutlu" w:hAnsi="Hand writing Mutlu" w:cs="Hand writing Mutlu"/>
          <w:sz w:val="70"/>
          <w:szCs w:val="70"/>
        </w:rPr>
        <w:t>iii</w:t>
      </w:r>
      <w:r>
        <w:rPr>
          <w:rFonts w:ascii="Nurhan Uz" w:hAnsi="Nurhan Uz" w:cs="Nurhan Uz"/>
          <w:sz w:val="70"/>
          <w:szCs w:val="70"/>
        </w:rPr>
        <w:t>ii</w:t>
      </w:r>
      <w:r>
        <w:rPr>
          <w:noProof/>
          <w:lang w:eastAsia="tr-TR"/>
        </w:rPr>
        <w:pict>
          <v:rect id="Dikdörtgen 899" o:spid="_x0000_s1293" style="position:absolute;margin-left:-24.05pt;margin-top:24pt;width:31.2pt;height:28.8pt;z-index:251430400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900" o:spid="_x0000_s1294" type="#_x0000_t5" style="position:absolute;margin-left:-24.05pt;margin-top:13pt;width:31.2pt;height:10.8pt;z-index:251429376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901" o:spid="_x0000_s1295" style="position:absolute;z-index:251436544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902" o:spid="_x0000_s1296" style="position:absolute;z-index:251437568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903" o:spid="_x0000_s1297" style="position:absolute;z-index:251435520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904" o:spid="_x0000_s1298" style="position:absolute;z-index:251434496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905" o:spid="_x0000_s1299" style="position:absolute;z-index:251433472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906" o:spid="_x0000_s1300" style="position:absolute;margin-left:-10.85pt;margin-top:28.15pt;width:6pt;height:12pt;z-index:251432448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3648" o:spid="_x0000_s1301" style="position:absolute;z-index:251431424;visibility:visible;mso-position-horizontal-relative:text;mso-position-vertical-relative:text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iiiiiiiiii</w:t>
      </w:r>
      <w:r>
        <w:rPr>
          <w:noProof/>
          <w:lang w:eastAsia="tr-TR"/>
        </w:rPr>
        <w:pict>
          <v:line id="Düz Bağlayıcı 612" o:spid="_x0000_s1302" style="position:absolute;z-index:251341312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613" o:spid="_x0000_s1303" style="position:absolute;z-index:251342336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614" o:spid="_x0000_s1304" style="position:absolute;z-index:251340288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615" o:spid="_x0000_s1305" style="position:absolute;z-index:251339264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616" o:spid="_x0000_s1306" style="position:absolute;z-index:251338240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617" o:spid="_x0000_s1307" style="position:absolute;margin-left:-10.85pt;margin-top:28.15pt;width:6pt;height:12pt;z-index:251337216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618" o:spid="_x0000_s1308" style="position:absolute;z-index:251336192;visibility:visible;mso-position-horizontal-relative:text;mso-position-vertical-relative:text" from="-24.05pt,40.4pt" to="7.15pt,40.4pt" strokecolor="#365f91" strokeweight="1.5pt"/>
        </w:pict>
      </w:r>
    </w:p>
    <w:p w:rsidR="000B5074" w:rsidRDefault="000B5074" w:rsidP="00530FD4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666" o:spid="_x0000_s1309" type="#_x0000_t62" style="position:absolute;margin-left:85.95pt;margin-top:63.45pt;width:306.5pt;height:84pt;z-index:251378176;visibility:visible;v-text-anchor:middle" adj="-3366,8598" filled="f" strokecolor="#243f60" strokeweight="2pt">
            <v:textbox>
              <w:txbxContent>
                <w:p w:rsidR="000B5074" w:rsidRDefault="000B5074" w:rsidP="00740FB0">
                  <w:pPr>
                    <w:jc w:val="center"/>
                  </w:pPr>
                </w:p>
                <w:p w:rsidR="000B5074" w:rsidRDefault="000B5074"/>
              </w:txbxContent>
            </v:textbox>
          </v:shape>
        </w:pict>
      </w:r>
      <w:r>
        <w:rPr>
          <w:noProof/>
          <w:lang w:eastAsia="tr-TR"/>
        </w:rPr>
        <w:pict>
          <v:shape id="Metin Kutusu 640" o:spid="_x0000_s1310" type="#_x0000_t202" style="position:absolute;margin-left:-41.6pt;margin-top:52.45pt;width:148.55pt;height:123.25pt;z-index:251376128;visibility:visible" filled="f" stroked="f" strokeweight=".5pt">
            <v:textbox>
              <w:txbxContent>
                <w:p w:rsidR="000B5074" w:rsidRDefault="000B5074">
                  <w:r w:rsidRPr="003E3848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48" o:spid="_x0000_i1052" type="#_x0000_t75" style="width:99.75pt;height:110.25pt;visibility:visible">
                        <v:imagedata r:id="rId21" o:title="" cropbottom="-179f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4290" o:spid="_x0000_s1311" style="position:absolute;margin-left:-25.6pt;margin-top:12.85pt;width:513.85pt;height:40.1pt;z-index:251467264" coordorigin="567,14787" coordsize="10800,720">
            <v:group id="Group 97" o:spid="_x0000_s1312" style="position:absolute;left:567;top:14787;width:10800;height:720" coordorigin="567,14787" coordsize="10800,720">
              <v:rect id="Rectangle 98" o:spid="_x0000_s131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31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31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316" style="position:absolute;left:567;top:14787;width:10800;height:720" coordorigin="567,14787" coordsize="10800,720">
              <v:shape id="Freeform 102" o:spid="_x0000_s131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31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31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32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32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32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32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32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32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32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32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32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32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33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33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33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33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33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33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33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33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33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33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34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34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34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34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34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34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34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34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34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34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35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35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35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35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35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35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35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Metin Kutusu 665" o:spid="_x0000_s1357" type="#_x0000_t202" style="position:absolute;margin-left:98.05pt;margin-top:62.15pt;width:293.1pt;height:84.9pt;z-index:251377152;visibility:visible" filled="f" stroked="f" strokeweight=".5pt">
            <v:textbox>
              <w:txbxContent>
                <w:p w:rsidR="000B5074" w:rsidRPr="00740FB0" w:rsidRDefault="000B5074" w:rsidP="00DA76F6">
                  <w:pPr>
                    <w:spacing w:after="0" w:line="240" w:lineRule="auto"/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</w:pPr>
                  <w:r w:rsidRPr="00740FB0"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  <w:t>Arkadaşlar aşağıdaki resimleri inceleyelim. Resimlerde kaç tane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36"/>
                      <w:szCs w:val="36"/>
                    </w:rPr>
                    <w:t>i</w:t>
                  </w:r>
                  <w:r w:rsidRPr="00740FB0"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  <w:t xml:space="preserve">sesi geçiyorsa kutucuğuna o kadar 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36"/>
                      <w:szCs w:val="36"/>
                    </w:rPr>
                    <w:t>i</w:t>
                  </w:r>
                  <w:r w:rsidRPr="00740FB0"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  <w:t>yazalım</w:t>
                  </w:r>
                </w:p>
                <w:p w:rsidR="000B5074" w:rsidRDefault="000B5074"/>
              </w:txbxContent>
            </v:textbox>
          </v:shape>
        </w:pict>
      </w:r>
      <w:r>
        <w:rPr>
          <w:noProof/>
          <w:lang w:eastAsia="tr-TR"/>
        </w:rPr>
        <w:pict>
          <v:shape id="İkizkenar Üçgen 4336" o:spid="_x0000_s1358" type="#_x0000_t5" style="position:absolute;margin-left:-24.1pt;margin-top:13.3pt;width:31.2pt;height:10.8pt;z-index:25145804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337" o:spid="_x0000_s1359" style="position:absolute;margin-left:-24.15pt;margin-top:24.55pt;width:31.2pt;height:27.85pt;z-index:25145907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338" o:spid="_x0000_s1360" style="position:absolute;margin-left:-10.85pt;margin-top:27.7pt;width:6pt;height:12pt;z-index:25146112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339" o:spid="_x0000_s1361" style="position:absolute;z-index:25146624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340" o:spid="_x0000_s1362" style="position:absolute;z-index:25146521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341" o:spid="_x0000_s1363" style="position:absolute;z-index:25146419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342" o:spid="_x0000_s1364" style="position:absolute;z-index:25146316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343" o:spid="_x0000_s1365" style="position:absolute;z-index:25146214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345" o:spid="_x0000_s1366" style="position:absolute;z-index:251460096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4346" o:spid="_x0000_s1367" style="position:absolute;margin-left:-24.05pt;margin-top:24pt;width:31.2pt;height:28.8pt;z-index:251449856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4347" o:spid="_x0000_s1368" type="#_x0000_t5" style="position:absolute;margin-left:-24.05pt;margin-top:13pt;width:31.2pt;height:10.8pt;z-index:251448832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4348" o:spid="_x0000_s1369" style="position:absolute;z-index:251456000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4349" o:spid="_x0000_s1370" style="position:absolute;z-index:251457024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4351" o:spid="_x0000_s1371" style="position:absolute;z-index:251454976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4352" o:spid="_x0000_s1372" style="position:absolute;z-index:251453952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4355" o:spid="_x0000_s1373" style="position:absolute;z-index:251452928;visibility:visible" from="-19.15pt,40.6pt" to="-19.15pt,44.25pt" strokecolor="#4579b8"/>
        </w:pict>
      </w:r>
      <w:r>
        <w:rPr>
          <w:noProof/>
          <w:lang w:eastAsia="tr-TR"/>
        </w:rPr>
        <w:pict>
          <v:rect id="Dikdörtgen 4356" o:spid="_x0000_s1374" style="position:absolute;margin-left:-10.85pt;margin-top:28.15pt;width:6pt;height:12pt;z-index:251451904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4360" o:spid="_x0000_s1375" style="position:absolute;z-index:251450880;visibility:visible" from="-24.05pt,40.4pt" to="7.15pt,40.4pt" strokecolor="#365f91" strokeweight="1.5pt"/>
        </w:pict>
      </w:r>
    </w:p>
    <w:p w:rsidR="000B5074" w:rsidRDefault="000B5074" w:rsidP="00164626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</w:p>
    <w:p w:rsidR="000B5074" w:rsidRPr="00645344" w:rsidRDefault="000B5074" w:rsidP="00164626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Metin Kutusu 637" o:spid="_x0000_s1376" type="#_x0000_t202" style="position:absolute;margin-left:244.5pt;margin-top:54.15pt;width:107.5pt;height:92.3pt;z-index:251345408;visibility:visible" strokeweight=".5pt">
            <v:textbox>
              <w:txbxContent>
                <w:p w:rsidR="000B5074" w:rsidRDefault="000B5074">
                  <w:hyperlink r:id="rId22" w:history="1">
                    <w:r w:rsidRPr="003E3848">
                      <w:rPr>
                        <w:rFonts w:ascii="Arial" w:hAnsi="Arial" w:cs="Arial"/>
                        <w:noProof/>
                        <w:color w:val="0000FF"/>
                        <w:sz w:val="27"/>
                        <w:szCs w:val="27"/>
                        <w:lang w:eastAsia="tr-TR"/>
                      </w:rPr>
                      <w:pict>
                        <v:shape id="Resim 56" o:spid="_x0000_i1054" type="#_x0000_t75" alt="https://encrypted-tbn3.gstatic.com/images?q=tbn:ANd9GcTtcdmktsUN8QeTxrdp81-5g69XCQOo1qNf_Tdwy-NGXmWPPBGu5A" href="http://www.google.com.tr/imgres?start=164&amp;num=10&amp;hl=tr&amp;tbo=d&amp;biw=1536&amp;bih=717&amp;tbm=isch&amp;tbnid=3Klrv7XYWn1ZsM:&amp;imgrefurl=http://www.resimbulmaca.com/karisik-resim/kibrit-resimleri/kibrit-resimleri.html&amp;docid=vKu3wupcCAjoPM&amp;imgurl=http://www.resimbulmaca.com/orj/kibrit-resimleri-2299.jpg&amp;w=510&amp;h=300&amp;ei=-Gu-UMTFI6eJ4gT1hYCAAw&amp;zoom=1&amp;iact=hc&amp;vpx=319&amp;vpy=435&amp;dur=1342&amp;hovh=172&amp;hovw=293&amp;tx=142&amp;ty=115&amp;sig=103466541001490539181&amp;page=5&amp;tbnh=135&amp;tbnw=233&amp;ndsp=41&amp;ved=1t:429,r:66,s:100,i:2" style="width:90pt;height:80.25pt;visibility:visible" o:button="t">
                          <v:fill o:detectmouseclick="t"/>
                          <v:imagedata r:id="rId23" o:title="" cropleft="11288f" cropright="10065f"/>
                        </v:shape>
                      </w:pict>
                    </w:r>
                  </w:hyperlink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35" o:spid="_x0000_s1377" type="#_x0000_t202" style="position:absolute;margin-left:107.15pt;margin-top:54.15pt;width:107.5pt;height:92.3pt;z-index:251344384;visibility:visible" strokeweight=".5pt">
            <v:textbox>
              <w:txbxContent>
                <w:p w:rsidR="000B5074" w:rsidRDefault="000B5074">
                  <w:r w:rsidRPr="003E3848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54" o:spid="_x0000_i1056" type="#_x0000_t75" alt="http://skunkstripe.files.wordpress.com/2011/08/porcupine_full_frontal.jpg" style="width:94.5pt;height:80.25pt;visibility:visible">
                        <v:imagedata r:id="rId24" o:title="" cropleft="8710f" cropright="11273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39" o:spid="_x0000_s1378" type="#_x0000_t202" style="position:absolute;margin-left:381pt;margin-top:53.25pt;width:107.55pt;height:92.3pt;z-index:251346432;visibility:visible" strokeweight=".5pt">
            <v:textbox>
              <w:txbxContent>
                <w:p w:rsidR="000B5074" w:rsidRDefault="000B5074">
                  <w:r w:rsidRPr="003E3848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72" o:spid="_x0000_i1058" type="#_x0000_t75" alt="http://www.rizeziraatodasi.com/resimler/kiviacik.jpg" style="width:95.25pt;height:80.25pt;visibility:visible">
                        <v:imagedata r:id="rId25" o:title="" cropleft="3680f" cropright="2047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33" o:spid="_x0000_s1379" type="#_x0000_t202" style="position:absolute;margin-left:-33pt;margin-top:54.2pt;width:107.55pt;height:92.3pt;z-index:251343360;visibility:visible" strokeweight=".5pt">
            <v:textbox>
              <w:txbxContent>
                <w:p w:rsidR="000B5074" w:rsidRDefault="000B5074">
                  <w:r w:rsidRPr="003E3848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49" o:spid="_x0000_i1060" type="#_x0000_t75" alt="http://4.bp.blogspot.com/_o3LXF71f9Gw/Sy6cVZSmi-I/AAAAAAAAAAw/KE2s7xRDxTk/s320/silgi.jpg" style="width:92.25pt;height:69pt;visibility:visible">
                        <v:imagedata r:id="rId26" o:title=""/>
                      </v:shape>
                    </w:pict>
                  </w:r>
                </w:p>
              </w:txbxContent>
            </v:textbox>
          </v:shape>
        </w:pict>
      </w: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  <w:r>
        <w:rPr>
          <w:noProof/>
          <w:lang w:eastAsia="tr-TR"/>
        </w:rPr>
        <w:pict>
          <v:roundrect id="Yuvarlatılmış Dikdörtgen 348" o:spid="_x0000_s1380" style="position:absolute;margin-left:399.85pt;margin-top:10.1pt;width:22.15pt;height:23.5pt;z-index:251360768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49" o:spid="_x0000_s1381" style="position:absolute;margin-left:425.5pt;margin-top:10.1pt;width:22.15pt;height:23.5pt;z-index:251361792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50" o:spid="_x0000_s1382" style="position:absolute;margin-left:451.85pt;margin-top:10.1pt;width:22.15pt;height:23.5pt;z-index:25136281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47" o:spid="_x0000_s1383" style="position:absolute;margin-left:313.65pt;margin-top:10.1pt;width:22.15pt;height:23.5pt;z-index:25135974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46" o:spid="_x0000_s1384" style="position:absolute;margin-left:287.35pt;margin-top:10.1pt;width:22.15pt;height:23.5pt;z-index:25135872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45" o:spid="_x0000_s1385" style="position:absolute;margin-left:261.75pt;margin-top:10.1pt;width:22.15pt;height:23.5pt;z-index:25135769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238" o:spid="_x0000_s1386" style="position:absolute;margin-left:124.3pt;margin-top:10.1pt;width:22.15pt;height:23.55pt;z-index:25135462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240" o:spid="_x0000_s1387" style="position:absolute;margin-left:149.95pt;margin-top:10.1pt;width:22.15pt;height:23.55pt;z-index:251355648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29" o:spid="_x0000_s1388" style="position:absolute;margin-left:176.25pt;margin-top:10.1pt;width:22.15pt;height:23.55pt;z-index:251356672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237" o:spid="_x0000_s1389" style="position:absolute;margin-left:33.65pt;margin-top:10.1pt;width:22.15pt;height:23.55pt;z-index:25135360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236" o:spid="_x0000_s1390" style="position:absolute;margin-left:7.35pt;margin-top:10.1pt;width:22.15pt;height:23.55pt;z-index:25135257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235" o:spid="_x0000_s1391" style="position:absolute;margin-left:-18.35pt;margin-top:10.1pt;width:22.15pt;height:23.55pt;z-index:251351552;visibility:visible;v-text-anchor:middle" arcsize="10923f" filled="f" strokecolor="#243f60" strokeweight="2pt"/>
        </w:pict>
      </w: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  <w:r>
        <w:rPr>
          <w:noProof/>
          <w:lang w:eastAsia="tr-TR"/>
        </w:rPr>
        <w:pict>
          <v:shape id="Metin Kutusu 217" o:spid="_x0000_s1392" type="#_x0000_t202" style="position:absolute;margin-left:380.7pt;margin-top:10.85pt;width:109.95pt;height:92.9pt;z-index:251350528;visibility:visible;mso-wrap-style:none" strokeweight=".5pt">
            <v:textbox>
              <w:txbxContent>
                <w:p w:rsidR="000B5074" w:rsidRDefault="000B5074">
                  <w:r w:rsidRPr="00171453">
                    <w:rPr>
                      <w:noProof/>
                      <w:lang w:eastAsia="tr-TR"/>
                    </w:rPr>
                    <w:pict>
                      <v:shape id="Resim 59" o:spid="_x0000_i1062" type="#_x0000_t75" style="width:95.25pt;height:79.5pt;visibility:visible">
                        <v:imagedata r:id="rId2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1" o:spid="_x0000_s1393" type="#_x0000_t202" style="position:absolute;margin-left:-33pt;margin-top:11.55pt;width:107.5pt;height:92.3pt;z-index:251347456;visibility:visible" strokeweight=".5pt">
            <v:textbox>
              <w:txbxContent>
                <w:p w:rsidR="000B5074" w:rsidRDefault="000B5074" w:rsidP="00413E77">
                  <w:pPr>
                    <w:jc w:val="center"/>
                  </w:pPr>
                  <w:r w:rsidRPr="003E3848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73" o:spid="_x0000_i1064" type="#_x0000_t75" alt="http://img03.blogcu.com/images/i/l/g/ilginchersey/a461b47493ecdba12c003af45ca3f228_1274018236.jpg" style="width:92.25pt;height:83.25pt;visibility:visible">
                        <v:imagedata r:id="rId28" o:title="" cropleft="2479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3" o:spid="_x0000_s1394" type="#_x0000_t202" style="position:absolute;margin-left:107.15pt;margin-top:11.55pt;width:107.5pt;height:92.3pt;z-index:251348480;visibility:visible" strokeweight=".5pt">
            <v:textbox>
              <w:txbxContent>
                <w:p w:rsidR="000B5074" w:rsidRDefault="000B5074">
                  <w:hyperlink r:id="rId29" w:history="1">
                    <w:r w:rsidRPr="003E3848">
                      <w:rPr>
                        <w:rFonts w:ascii="Arial" w:hAnsi="Arial" w:cs="Arial"/>
                        <w:noProof/>
                        <w:color w:val="0000FF"/>
                        <w:sz w:val="27"/>
                        <w:szCs w:val="27"/>
                        <w:lang w:eastAsia="tr-TR"/>
                      </w:rPr>
                      <w:pict>
                        <v:shape id="Resim 69" o:spid="_x0000_i1066" type="#_x0000_t75" alt="https://encrypted-tbn1.gstatic.com/images?q=tbn:ANd9GcRxZIcAQPk--Pun-Rj6YUNhfikZZQV9LaxpQzCBkuEmwBQYAGtEsA" href="http://www.google.com.tr/imgres?hl=tr&amp;sa=X&amp;tbo=d&amp;biw=1536&amp;bih=717&amp;tbm=isch&amp;tbnid=69udXJVVIdzDDM:&amp;imgrefurl=http://okulweb.meb.gov.tr/36/01/965740/haberler.html&amp;docid=QsTbcL2M0RL0KM&amp;imgurl=http://okulweb.meb.gov.tr/36/01/965740/resimler/haber/zil.jpg&amp;w=380&amp;h=480&amp;ei=Om6-UJigAYSn4gS31oHIDg&amp;zoom=1&amp;iact=hc&amp;vpx=815&amp;vpy=262&amp;dur=2602&amp;hovh=252&amp;hovw=200&amp;tx=95&amp;ty=161&amp;sig=103466541001490539181&amp;page=1&amp;tbnh=139&amp;tbnw=108&amp;start=0&amp;ndsp=34&amp;ved=1t:429,r:15,s:0,i:1" style="width:80.25pt;height:87pt;visibility:visible" o:button="t">
                          <v:fill o:detectmouseclick="t"/>
                          <v:imagedata r:id="rId30" o:title="" cropleft="7799f"/>
                        </v:shape>
                      </w:pict>
                    </w:r>
                  </w:hyperlink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15" o:spid="_x0000_s1395" type="#_x0000_t202" style="position:absolute;margin-left:244.5pt;margin-top:11.55pt;width:107.5pt;height:92.3pt;z-index:251349504;visibility:visible" strokeweight=".5pt">
            <v:textbox>
              <w:txbxContent>
                <w:p w:rsidR="000B5074" w:rsidRDefault="000B5074">
                  <w:r w:rsidRPr="003E3848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71" o:spid="_x0000_i1068" type="#_x0000_t75" alt="http://www.724tikla.com/i/Sirinler+Bilgin+Sirin+Figur+7+cm+4250000042593+137321/289/ProductImage/2011/10/ri137321_ft1_mf197771-jpg.aspx" style="width:90pt;height:89.25pt;visibility:visible">
                        <v:imagedata r:id="rId31" o:title="" croptop="2166f"/>
                      </v:shape>
                    </w:pict>
                  </w:r>
                </w:p>
              </w:txbxContent>
            </v:textbox>
          </v:shape>
        </w:pict>
      </w: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  <w:r>
        <w:rPr>
          <w:noProof/>
          <w:lang w:eastAsia="tr-TR"/>
        </w:rPr>
        <w:pict>
          <v:roundrect id="Yuvarlatılmış Dikdörtgen 377" o:spid="_x0000_s1396" style="position:absolute;margin-left:-18.05pt;margin-top:5.95pt;width:22.15pt;height:23.5pt;z-index:25137305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87" o:spid="_x0000_s1397" style="position:absolute;margin-left:7.6pt;margin-top:5.95pt;width:22.15pt;height:23.5pt;z-index:25137408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404" o:spid="_x0000_s1398" style="position:absolute;margin-left:33.9pt;margin-top:5.95pt;width:22.15pt;height:23.5pt;z-index:25137510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76" o:spid="_x0000_s1399" style="position:absolute;margin-left:176.25pt;margin-top:5.95pt;width:22.15pt;height:23.5pt;z-index:251372032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72" o:spid="_x0000_s1400" style="position:absolute;margin-left:149.95pt;margin-top:5.95pt;width:22.15pt;height:23.5pt;z-index:251371008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70" o:spid="_x0000_s1401" style="position:absolute;margin-left:124.3pt;margin-top:5.95pt;width:22.15pt;height:23.5pt;z-index:25136998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61" o:spid="_x0000_s1402" style="position:absolute;margin-left:262.3pt;margin-top:5.5pt;width:22.15pt;height:23.5pt;z-index:251366912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64" o:spid="_x0000_s1403" style="position:absolute;margin-left:287.95pt;margin-top:5.5pt;width:22.15pt;height:23.5pt;z-index:25136793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66" o:spid="_x0000_s1404" style="position:absolute;margin-left:314.25pt;margin-top:5.5pt;width:22.15pt;height:23.5pt;z-index:25136896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51" o:spid="_x0000_s1405" style="position:absolute;margin-left:399.85pt;margin-top:4.65pt;width:22.15pt;height:23.5pt;z-index:25136384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55" o:spid="_x0000_s1406" style="position:absolute;margin-left:425.5pt;margin-top:4.65pt;width:22.15pt;height:23.5pt;z-index:25136486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roundrect id="Yuvarlatılmış Dikdörtgen 360" o:spid="_x0000_s1407" style="position:absolute;margin-left:451.8pt;margin-top:4.65pt;width:22.15pt;height:23.5pt;z-index:251365888;visibility:visible;v-text-anchor:middle" arcsize="10923f" filled="f" strokecolor="#243f60" strokeweight="2pt"/>
        </w:pict>
      </w:r>
    </w:p>
    <w:p w:rsidR="000B5074" w:rsidRDefault="000B5074" w:rsidP="00EA1411">
      <w:pPr>
        <w:ind w:hanging="851"/>
      </w:pPr>
    </w:p>
    <w:p w:rsidR="000B5074" w:rsidRDefault="000B5074" w:rsidP="00EA1411">
      <w:pPr>
        <w:ind w:hanging="851"/>
      </w:pPr>
      <w:r>
        <w:rPr>
          <w:noProof/>
          <w:lang w:eastAsia="tr-TR"/>
        </w:rPr>
        <w:pict>
          <v:shape id="Metin Kutusu 4721" o:spid="_x0000_s1408" type="#_x0000_t202" style="position:absolute;margin-left:156.65pt;margin-top:6.85pt;width:63.25pt;height:73.4pt;z-index:251468288;visibility:visible" filled="f" stroked="f" strokeweight=".5pt">
            <v:textbox>
              <w:txbxContent>
                <w:p w:rsidR="000B5074" w:rsidRPr="00F71DD5" w:rsidRDefault="000B5074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18" o:spid="_x0000_s1409" type="#_x0000_t202" style="position:absolute;margin-left:243.9pt;margin-top:24.35pt;width:87.2pt;height:77.85pt;z-index:251294208;visibility:visible" filled="f" stroked="f" strokeweight=".5pt">
            <v:textbox>
              <w:txbxContent>
                <w:p w:rsidR="000B5074" w:rsidRPr="00F71DD5" w:rsidRDefault="000B5074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100"/>
                      <w:szCs w:val="100"/>
                      <w:lang w:eastAsia="tr-TR"/>
                    </w:rPr>
                    <w:t>i</w:t>
                  </w:r>
                  <w:r w:rsidRPr="00F71DD5">
                    <w:rPr>
                      <w:rFonts w:ascii="Hand writing Mutlu" w:hAnsi="Hand writing Mutlu" w:cs="Hand writing Mutlu"/>
                      <w:noProof/>
                      <w:color w:val="FF0000"/>
                      <w:sz w:val="100"/>
                      <w:szCs w:val="100"/>
                      <w:lang w:eastAsia="tr-TR"/>
                    </w:rPr>
                    <w:t>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0" o:spid="_x0000_s1410" type="#_x0000_t202" style="position:absolute;margin-left:152.9pt;margin-top:-12.15pt;width:192.65pt;height:48.6pt;z-index:251290112;visibility:visible" filled="f" stroked="f" strokeweight=".5pt">
            <v:textbox>
              <w:txbxContent>
                <w:p w:rsidR="000B5074" w:rsidRPr="007226AB" w:rsidRDefault="000B5074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101" o:spid="_x0000_s1411" style="position:absolute;margin-left:132.7pt;margin-top:-13.6pt;width:230.4pt;height:52.8pt;z-index:251291136;visibility:visible;v-text-anchor:middle" arcsize="10923f" filled="f" strokecolor="#4f81bd" strokeweight="2pt"/>
        </w:pict>
      </w:r>
    </w:p>
    <w:p w:rsidR="000B5074" w:rsidRDefault="000B5074" w:rsidP="00317A92">
      <w:pPr>
        <w:ind w:left="3542" w:hanging="142"/>
      </w:pPr>
      <w:r>
        <w:rPr>
          <w:noProof/>
          <w:lang w:eastAsia="tr-TR"/>
        </w:rPr>
        <w:pict>
          <v:shape id="Metin Kutusu 105" o:spid="_x0000_s1412" type="#_x0000_t202" style="position:absolute;left:0;text-align:left;margin-left:368.6pt;margin-top:10.45pt;width:147.65pt;height:127.95pt;z-index:251292160;visibility:visible;mso-wrap-style:none" filled="f" stroked="f" strokeweight="2pt">
            <v:textbox style="mso-fit-shape-to-text:t">
              <w:txbxContent>
                <w:p w:rsidR="000B5074" w:rsidRDefault="000B5074" w:rsidP="00F1011C">
                  <w:r w:rsidRPr="00171453">
                    <w:rPr>
                      <w:noProof/>
                      <w:lang w:eastAsia="tr-TR"/>
                    </w:rPr>
                    <w:pict>
                      <v:shape id="Resim 78" o:spid="_x0000_i1070" type="#_x0000_t75" style="width:87.75pt;height:76.5pt;visibility:visible">
                        <v:imagedata r:id="rId32" o:title="" croptop="5751f" cropbottom="6766f" cropleft="2320f" cropright="2320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8" o:spid="_x0000_s1413" type="#_x0000_t202" style="position:absolute;left:0;text-align:left;margin-left:-50.15pt;margin-top:10.95pt;width:119.05pt;height:95pt;z-index:251293184;visibility:visible;mso-wrap-style:none" filled="f" stroked="f" strokeweight="2pt">
            <v:textbox style="mso-fit-shape-to-text:t">
              <w:txbxContent>
                <w:p w:rsidR="000B5074" w:rsidRDefault="000B5074" w:rsidP="00F1011C">
                  <w:r w:rsidRPr="00171453">
                    <w:rPr>
                      <w:noProof/>
                      <w:lang w:eastAsia="tr-TR"/>
                    </w:rPr>
                    <w:pict>
                      <v:shape id="Resim 76" o:spid="_x0000_i1072" type="#_x0000_t75" style="width:90pt;height:93pt;visibility:visible">
                        <v:imagedata r:id="rId33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722" o:spid="_x0000_s1414" type="#_x0000_t202" style="position:absolute;left:0;text-align:left;margin-left:158pt;margin-top:23.75pt;width:63.2pt;height:73.35pt;z-index:251469312;visibility:visible" filled="f" stroked="f" strokeweight=".5pt">
            <v:textbox>
              <w:txbxContent>
                <w:p w:rsidR="000B5074" w:rsidRPr="00F71DD5" w:rsidRDefault="000B5074">
                  <w:pP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</w:p>
    <w:p w:rsidR="000B5074" w:rsidRDefault="000B5074" w:rsidP="00317A92">
      <w:pPr>
        <w:ind w:left="3542" w:hanging="142"/>
      </w:pP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0" o:spid="_x0000_s1415" type="#_x0000_t32" style="position:absolute;left:0;text-align:left;margin-left:196.95pt;margin-top:7.2pt;width:40.25pt;height:8.1pt;z-index:251296256;visibility:visible" strokeweight="2.25pt">
            <v:stroke endarrow="open"/>
          </v:shape>
        </w:pict>
      </w:r>
      <w:r>
        <w:tab/>
      </w:r>
    </w:p>
    <w:p w:rsidR="000B5074" w:rsidRDefault="000B5074" w:rsidP="00317A92">
      <w:pPr>
        <w:ind w:left="3542" w:hanging="142"/>
      </w:pPr>
      <w:r>
        <w:rPr>
          <w:noProof/>
          <w:lang w:eastAsia="tr-TR"/>
        </w:rPr>
        <w:pict>
          <v:shape id="Metin Kutusu 4779" o:spid="_x0000_s1416" type="#_x0000_t202" style="position:absolute;left:0;text-align:left;margin-left:396.15pt;margin-top:14.5pt;width:108pt;height:96.5pt;z-index:251509248;visibility:visible;mso-wrap-style:none" filled="f" stroked="f" strokeweight=".5pt">
            <v:textbox style="mso-fit-shape-to-text:t">
              <w:txbxContent>
                <w:p w:rsidR="000B5074" w:rsidRDefault="000B5074"/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119" o:spid="_x0000_s1417" type="#_x0000_t32" style="position:absolute;left:0;text-align:left;margin-left:192.6pt;margin-top:9.1pt;width:39.4pt;height:14.45pt;flip:y;z-index:251295232;visibility:visible" strokeweight="2.25pt">
            <v:stroke endarrow="open"/>
          </v:shape>
        </w:pict>
      </w:r>
    </w:p>
    <w:p w:rsidR="000B5074" w:rsidRDefault="000B5074" w:rsidP="00317A92">
      <w:pPr>
        <w:ind w:left="3542" w:hanging="142"/>
      </w:pPr>
      <w:r>
        <w:rPr>
          <w:noProof/>
          <w:lang w:eastAsia="tr-TR"/>
        </w:rPr>
        <w:pict>
          <v:shape id="Metin Kutusu 82" o:spid="_x0000_s1418" type="#_x0000_t202" style="position:absolute;left:0;text-align:left;margin-left:-51.35pt;margin-top:16.85pt;width:119.05pt;height:95pt;z-index:252062208;visibility:visible;mso-wrap-style:none" filled="f" stroked="f" strokeweight="2pt">
            <v:textbox style="mso-fit-shape-to-text:t">
              <w:txbxContent>
                <w:p w:rsidR="000B5074" w:rsidRDefault="000B5074" w:rsidP="00F1011C">
                  <w:r w:rsidRPr="00171453">
                    <w:rPr>
                      <w:noProof/>
                      <w:lang w:eastAsia="tr-TR"/>
                    </w:rPr>
                    <w:pict>
                      <v:shape id="Resim 84" o:spid="_x0000_i1074" type="#_x0000_t75" style="width:86.25pt;height:87.75pt;visibility:visible">
                        <v:imagedata r:id="rId34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9" o:spid="_x0000_s1419" type="#_x0000_t202" style="position:absolute;left:0;text-align:left;margin-left:370.45pt;margin-top:19.9pt;width:147.65pt;height:127.95pt;z-index:252061184;visibility:visible;mso-wrap-style:none" filled="f" stroked="f" strokeweight="2pt">
            <v:textbox style="mso-fit-shape-to-text:t">
              <w:txbxContent>
                <w:p w:rsidR="000B5074" w:rsidRDefault="000B5074" w:rsidP="00F1011C">
                  <w:r w:rsidRPr="00171453">
                    <w:rPr>
                      <w:noProof/>
                      <w:lang w:eastAsia="tr-TR"/>
                    </w:rPr>
                    <w:pict>
                      <v:shape id="Resim 81" o:spid="_x0000_i1076" type="#_x0000_t75" style="width:73.5pt;height:86.25pt;visibility:visible">
                        <v:imagedata r:id="rId35" o:title="" croptop="6668f" cropbottom="8828f" cropright="8742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788" o:spid="_x0000_s1420" type="#_x0000_t202" style="position:absolute;left:0;text-align:left;margin-left:241.65pt;margin-top:22.95pt;width:87.2pt;height:77.85pt;z-index:251514368;visibility:visible" filled="f" stroked="f" strokeweight=".5pt">
            <v:textbox>
              <w:txbxContent>
                <w:p w:rsidR="000B5074" w:rsidRPr="00F71DD5" w:rsidRDefault="000B5074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3E3848">
                    <w:rPr>
                      <w:rFonts w:ascii="Hand writing Mutlu" w:hAnsi="Hand writing Mutlu" w:cs="Hand writing Mutlu"/>
                      <w:noProof/>
                      <w:color w:val="4F81BD"/>
                      <w:sz w:val="100"/>
                      <w:szCs w:val="100"/>
                      <w:lang w:eastAsia="tr-TR"/>
                    </w:rPr>
                    <w:t>i</w:t>
                  </w:r>
                  <w:r w:rsidRPr="00F71DD5">
                    <w:rPr>
                      <w:rFonts w:ascii="Hand writing Mutlu" w:hAnsi="Hand writing Mutlu" w:cs="Hand writing Mutlu"/>
                      <w:noProof/>
                      <w:color w:val="FF0000"/>
                      <w:sz w:val="100"/>
                      <w:szCs w:val="100"/>
                      <w:lang w:eastAsia="tr-TR"/>
                    </w:rPr>
                    <w:t>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782" o:spid="_x0000_s1421" type="#_x0000_t202" style="position:absolute;left:0;text-align:left;margin-left:150.3pt;margin-top:6.95pt;width:63.2pt;height:73.35pt;z-index:251510272;visibility:visible" filled="f" stroked="f" strokeweight=".5pt">
            <v:textbox>
              <w:txbxContent>
                <w:p w:rsidR="000B5074" w:rsidRPr="003E3848" w:rsidRDefault="000B5074">
                  <w:pPr>
                    <w:rPr>
                      <w:rFonts w:ascii="Hand writing Mutlu" w:hAnsi="Hand writing Mutlu" w:cs="Hand writing Mutlu"/>
                      <w:color w:val="4F81BD"/>
                      <w:sz w:val="100"/>
                      <w:szCs w:val="100"/>
                    </w:rPr>
                  </w:pPr>
                  <w:r w:rsidRPr="003E3848">
                    <w:rPr>
                      <w:rFonts w:ascii="Hand writing Mutlu" w:hAnsi="Hand writing Mutlu" w:cs="Hand writing Mutlu"/>
                      <w:color w:val="4F81BD"/>
                      <w:sz w:val="100"/>
                      <w:szCs w:val="100"/>
                    </w:rPr>
                    <w:t>i</w:t>
                  </w:r>
                </w:p>
              </w:txbxContent>
            </v:textbox>
          </v:shape>
        </w:pict>
      </w:r>
    </w:p>
    <w:p w:rsidR="000B5074" w:rsidRDefault="000B5074" w:rsidP="00317A92">
      <w:pPr>
        <w:ind w:left="3542" w:hanging="142"/>
      </w:pPr>
      <w:r>
        <w:rPr>
          <w:noProof/>
          <w:lang w:eastAsia="tr-TR"/>
        </w:rPr>
        <w:pict>
          <v:shape id="Metin Kutusu 4783" o:spid="_x0000_s1422" type="#_x0000_t202" style="position:absolute;left:0;text-align:left;margin-left:155.2pt;margin-top:22.55pt;width:63.2pt;height:73.35pt;z-index:251511296;visibility:visible" filled="f" stroked="f" strokeweight=".5pt">
            <v:textbox>
              <w:txbxContent>
                <w:p w:rsidR="000B5074" w:rsidRPr="00F71DD5" w:rsidRDefault="000B5074">
                  <w:pP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</w:p>
    <w:p w:rsidR="000B5074" w:rsidRDefault="000B5074" w:rsidP="00317A92">
      <w:pPr>
        <w:ind w:left="3542" w:hanging="142"/>
      </w:pPr>
      <w:r>
        <w:rPr>
          <w:noProof/>
          <w:lang w:eastAsia="tr-TR"/>
        </w:rPr>
        <w:pict>
          <v:shape id="Düz Ok Bağlayıcısı 4787" o:spid="_x0000_s1423" type="#_x0000_t32" style="position:absolute;left:0;text-align:left;margin-left:197.6pt;margin-top:7pt;width:40.25pt;height:8.1pt;z-index:251513344;visibility:visible" strokeweight="2.25pt">
            <v:stroke endarrow="open"/>
          </v:shape>
        </w:pict>
      </w:r>
    </w:p>
    <w:p w:rsidR="000B5074" w:rsidRDefault="000B5074" w:rsidP="00317A92">
      <w:pPr>
        <w:ind w:left="3542" w:hanging="142"/>
      </w:pPr>
      <w:r>
        <w:rPr>
          <w:noProof/>
          <w:lang w:eastAsia="tr-TR"/>
        </w:rPr>
        <w:pict>
          <v:shape id="Düz Ok Bağlayıcısı 4786" o:spid="_x0000_s1424" type="#_x0000_t32" style="position:absolute;left:0;text-align:left;margin-left:196.25pt;margin-top:7.85pt;width:39.4pt;height:14.45pt;flip:y;z-index:251512320;visibility:visible" strokeweight="2.25pt">
            <v:stroke endarrow="open"/>
          </v:shape>
        </w:pict>
      </w:r>
      <w:r>
        <w:rPr>
          <w:noProof/>
          <w:lang w:eastAsia="tr-TR"/>
        </w:rPr>
        <w:pict>
          <v:shape id="Metin Kutusu 124" o:spid="_x0000_s1425" type="#_x0000_t202" style="position:absolute;left:0;text-align:left;margin-left:83.8pt;margin-top:35.55pt;width:69.4pt;height:84pt;z-index:251298304;visibility:visible" filled="f" stroked="f" strokeweight=".5pt">
            <v:textbox>
              <w:txbxContent>
                <w:p w:rsidR="000B5074" w:rsidRPr="00317A92" w:rsidRDefault="000B5074">
                  <w:pPr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  <w:t>i</w:t>
                  </w:r>
                  <w:r w:rsidRPr="00FE6E1A"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1" o:spid="_x0000_s1426" type="#_x0000_t202" style="position:absolute;left:0;text-align:left;margin-left:-33.45pt;margin-top:30pt;width:108pt;height:96.55pt;z-index:251297280;visibility:visible;mso-wrap-style:none" filled="f" stroked="f" strokeweight=".5pt">
            <v:textbox style="mso-fit-shape-to-text:t">
              <w:txbxContent>
                <w:p w:rsidR="000B5074" w:rsidRDefault="000B5074">
                  <w:hyperlink r:id="rId36" w:history="1">
                    <w:r w:rsidRPr="003E3848">
                      <w:rPr>
                        <w:rFonts w:ascii="Arial" w:hAnsi="Arial" w:cs="Arial"/>
                        <w:noProof/>
                        <w:color w:val="0000FF"/>
                        <w:sz w:val="27"/>
                        <w:szCs w:val="27"/>
                        <w:lang w:eastAsia="tr-TR"/>
                      </w:rPr>
                      <w:pict>
                        <v:shape id="Resim 85" o:spid="_x0000_i1078" type="#_x0000_t75" alt="https://encrypted-tbn1.gstatic.com/images?q=tbn:ANd9GcRFJqXmzqovQ3b39v9x5KjEgyRDTPkflh3VSonyJehY4TW3hbh1_w" href="http://www.google.com.tr/imgres?num=10&amp;hl=tr&amp;sa=X&amp;tbo=d&amp;biw=1536&amp;bih=717&amp;tbs=itp:clipart&amp;tbm=isch&amp;tbnid=jDrR5a8ZDQP-xM:&amp;imgrefurl=http://www.clipartof.com/portfolio/visekart/illustration/cute-dog-carrying-a-book-in-his-mouth-211551.html&amp;docid=QdHjZiIPIZugIM&amp;imgurl=http://images.clipartof.com/small/211551-Royalty-Free-RF-Clipart-Illustration-Of-A-Cute-Dog-Carrying-A-Book-In-His-Mouth.jpg&amp;w=450&amp;h=385&amp;ei=MAu_UKmVI4W7hAevroCACA&amp;zoom=1&amp;iact=hc&amp;vpx=185&amp;vpy=164&amp;dur=565&amp;hovh=208&amp;hovw=243&amp;tx=114&amp;ty=104&amp;sig=103466541001490539181&amp;page=2&amp;tbnh=135&amp;tbnw=158&amp;start=35&amp;ndsp=50&amp;ved=1t:429,r:37,s:0,i:2" style="width:104.25pt;height:82.5pt;visibility:visible" o:button="t">
                          <v:fill o:detectmouseclick="t"/>
                          <v:imagedata r:id="rId37" o:title="" cropbottom="3529f"/>
                        </v:shape>
                      </w:pict>
                    </w:r>
                  </w:hyperlink>
                </w:p>
              </w:txbxContent>
            </v:textbox>
          </v:shape>
        </w:pict>
      </w:r>
    </w:p>
    <w:p w:rsidR="000B5074" w:rsidRDefault="000B5074" w:rsidP="00317A92">
      <w:pPr>
        <w:ind w:left="3542" w:hanging="142"/>
      </w:pPr>
      <w:r>
        <w:rPr>
          <w:noProof/>
          <w:lang w:eastAsia="tr-TR"/>
        </w:rPr>
        <w:pict>
          <v:shape id="Metin Kutusu 127" o:spid="_x0000_s1427" type="#_x0000_t202" style="position:absolute;left:0;text-align:left;margin-left:373.15pt;margin-top:4.1pt;width:126pt;height:98.3pt;z-index:251299328;visibility:visible" filled="f" stroked="f" strokeweight=".5pt">
            <v:textbox>
              <w:txbxContent>
                <w:p w:rsidR="000B5074" w:rsidRPr="00317A92" w:rsidRDefault="000B5074" w:rsidP="0081318E">
                  <w:pPr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2" o:spid="_x0000_s1428" type="#_x0000_t202" style="position:absolute;left:0;text-align:left;margin-left:299.8pt;margin-top:13.15pt;width:69.4pt;height:84pt;z-index:251300352;visibility:visible" filled="f" stroked="f" strokeweight=".5pt">
            <v:textbox>
              <w:txbxContent>
                <w:p w:rsidR="000B5074" w:rsidRPr="00317A92" w:rsidRDefault="000B5074" w:rsidP="0081318E">
                  <w:pPr>
                    <w:rPr>
                      <w:rFonts w:ascii="Hand writing Mutlu" w:hAnsi="Hand writing Mutlu" w:cs="Hand writing Mutlu"/>
                      <w:b/>
                      <w:bCs/>
                      <w:sz w:val="100"/>
                      <w:szCs w:val="100"/>
                    </w:rPr>
                  </w:pPr>
                  <w:r w:rsidRPr="003E3848">
                    <w:rPr>
                      <w:rFonts w:ascii="Hand writing Mutlu" w:hAnsi="Hand writing Mutlu" w:cs="Hand writing Mutlu"/>
                      <w:b/>
                      <w:bCs/>
                      <w:color w:val="4F81BD"/>
                      <w:sz w:val="100"/>
                      <w:szCs w:val="100"/>
                    </w:rPr>
                    <w:t>i</w:t>
                  </w:r>
                  <w:r>
                    <w:rPr>
                      <w:rFonts w:ascii="Hand writing Mutlu" w:hAnsi="Hand writing Mutlu" w:cs="Hand writing Mutlu"/>
                      <w:b/>
                      <w:bCs/>
                      <w:color w:val="FF0000"/>
                      <w:sz w:val="100"/>
                      <w:szCs w:val="100"/>
                    </w:rPr>
                    <w:t>l</w:t>
                  </w:r>
                </w:p>
              </w:txbxContent>
            </v:textbox>
          </v:shape>
        </w:pict>
      </w:r>
    </w:p>
    <w:p w:rsidR="000B5074" w:rsidRDefault="000B5074" w:rsidP="00317A92">
      <w:pPr>
        <w:ind w:left="3542" w:hanging="142"/>
      </w:pPr>
    </w:p>
    <w:p w:rsidR="000B5074" w:rsidRDefault="000B5074" w:rsidP="00317A92">
      <w:pPr>
        <w:ind w:hanging="142"/>
        <w:rPr>
          <w:i/>
          <w:iCs/>
        </w:rPr>
      </w:pPr>
    </w:p>
    <w:p w:rsidR="000B5074" w:rsidRDefault="000B5074" w:rsidP="0081318E">
      <w:pPr>
        <w:ind w:hanging="851"/>
      </w:pPr>
      <w:r>
        <w:rPr>
          <w:noProof/>
          <w:lang w:eastAsia="tr-TR"/>
        </w:rPr>
        <w:pict>
          <v:shape id="Metin Kutusu 146" o:spid="_x0000_s1429" type="#_x0000_t202" style="position:absolute;margin-left:291.5pt;margin-top:8.75pt;width:109.2pt;height:99pt;z-index:251303424;visibility:visible;mso-wrap-style:none" filled="f" stroked="f" strokeweight=".5pt">
            <v:textbox style="mso-fit-shape-to-text:t">
              <w:txbxContent>
                <w:p w:rsidR="000B5074" w:rsidRDefault="000B5074" w:rsidP="0081318E">
                  <w:r w:rsidRPr="00171453">
                    <w:rPr>
                      <w:noProof/>
                      <w:lang w:eastAsia="tr-TR"/>
                    </w:rPr>
                    <w:pict>
                      <v:shape id="Resim 86" o:spid="_x0000_i1080" type="#_x0000_t75" style="width:104.25pt;height:93pt;visibility:visible">
                        <v:imagedata r:id="rId38" o:title="" croptop="4752f" cropbottom="6957f" cropleft="3513f" cropright="4348f"/>
                      </v:shape>
                    </w:pict>
                  </w:r>
                </w:p>
              </w:txbxContent>
            </v:textbox>
          </v:shape>
        </w:pict>
      </w:r>
    </w:p>
    <w:p w:rsidR="000B5074" w:rsidRDefault="000B5074" w:rsidP="0081318E">
      <w:pPr>
        <w:ind w:hanging="851"/>
      </w:pPr>
      <w:r>
        <w:rPr>
          <w:noProof/>
          <w:lang w:eastAsia="tr-TR"/>
        </w:rPr>
        <w:pict>
          <v:roundrect id="Yuvarlatılmış Dikdörtgen 133" o:spid="_x0000_s1430" style="position:absolute;margin-left:99.3pt;margin-top:12.5pt;width:197.1pt;height:52.8pt;z-index:251301376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134" o:spid="_x0000_s1431" type="#_x0000_t202" style="position:absolute;margin-left:105.9pt;margin-top:12.35pt;width:185.4pt;height:48.6pt;z-index:251302400;visibility:visible" filled="f" stroked="f" strokeweight=".5pt">
            <v:textbox>
              <w:txbxContent>
                <w:p w:rsidR="000B5074" w:rsidRPr="007226AB" w:rsidRDefault="000B5074" w:rsidP="0081318E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</w:p>
    <w:p w:rsidR="000B5074" w:rsidRDefault="000B5074" w:rsidP="0081318E">
      <w:pPr>
        <w:ind w:hanging="851"/>
      </w:pPr>
    </w:p>
    <w:p w:rsidR="000B5074" w:rsidRDefault="000B5074" w:rsidP="0081318E">
      <w:pPr>
        <w:ind w:hanging="851"/>
      </w:pPr>
    </w:p>
    <w:p w:rsidR="000B5074" w:rsidRDefault="000B5074" w:rsidP="003974AB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4734" o:spid="_x0000_s1432" style="position:absolute;margin-left:-25.6pt;margin-top:12.7pt;width:504.7pt;height:40.1pt;z-index:251488768" coordorigin="567,14787" coordsize="10800,720">
            <v:group id="Group 97" o:spid="_x0000_s1433" style="position:absolute;left:567;top:14787;width:10800;height:720" coordorigin="567,14787" coordsize="10800,720">
              <v:rect id="Rectangle 98" o:spid="_x0000_s143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43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43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437" style="position:absolute;left:567;top:14787;width:10800;height:720" coordorigin="567,14787" coordsize="10800,720">
              <v:shape id="Freeform 102" o:spid="_x0000_s143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43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44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44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44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44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44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44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44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44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44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44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45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45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45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45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45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45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45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45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45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45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46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46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46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46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46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46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46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46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46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46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47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47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47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47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47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47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47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47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2256" o:spid="_x0000_s1478" type="#_x0000_t5" style="position:absolute;margin-left:-24.1pt;margin-top:13.3pt;width:31.2pt;height:10.8pt;z-index:25147955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257" o:spid="_x0000_s1479" style="position:absolute;margin-left:-24.15pt;margin-top:24.55pt;width:31.2pt;height:27.85pt;z-index:25148057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2258" o:spid="_x0000_s1480" style="position:absolute;margin-left:-10.85pt;margin-top:27.7pt;width:6pt;height:12pt;z-index:25148262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2259" o:spid="_x0000_s1481" style="position:absolute;z-index:25148774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2260" o:spid="_x0000_s1482" style="position:absolute;z-index:25148672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2261" o:spid="_x0000_s1483" style="position:absolute;z-index:25148569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2262" o:spid="_x0000_s1484" style="position:absolute;z-index:25148467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2263" o:spid="_x0000_s1485" style="position:absolute;z-index:25148364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2264" o:spid="_x0000_s1486" style="position:absolute;z-index:251481600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it</w:t>
      </w:r>
      <w:r>
        <w:rPr>
          <w:noProof/>
          <w:lang w:eastAsia="tr-TR"/>
        </w:rPr>
        <w:pict>
          <v:rect id="Dikdörtgen 2265" o:spid="_x0000_s1487" style="position:absolute;margin-left:-24.05pt;margin-top:24pt;width:31.2pt;height:28.8pt;z-index:251471360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2266" o:spid="_x0000_s1488" type="#_x0000_t5" style="position:absolute;margin-left:-24.05pt;margin-top:13pt;width:31.2pt;height:10.8pt;z-index:251470336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2267" o:spid="_x0000_s1489" style="position:absolute;z-index:251477504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2268" o:spid="_x0000_s1490" style="position:absolute;z-index:251478528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2269" o:spid="_x0000_s1491" style="position:absolute;z-index:251476480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2270" o:spid="_x0000_s1492" style="position:absolute;z-index:251475456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2271" o:spid="_x0000_s1493" style="position:absolute;z-index:251474432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2272" o:spid="_x0000_s1494" style="position:absolute;margin-left:-10.85pt;margin-top:28.15pt;width:6pt;height:12pt;z-index:251473408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2273" o:spid="_x0000_s1495" style="position:absolute;z-index:251472384;visibility:visible;mso-position-horizontal-relative:text;mso-position-vertical-relative:text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ititititititititit</w:t>
      </w:r>
    </w:p>
    <w:p w:rsidR="000B5074" w:rsidRDefault="000B5074" w:rsidP="00992DB2">
      <w:pPr>
        <w:spacing w:after="0"/>
        <w:ind w:right="-426" w:hanging="851"/>
        <w:rPr>
          <w:rFonts w:ascii="Nurhan Uz" w:hAnsi="Nurhan Uz" w:cs="Nurhan Uz"/>
          <w:sz w:val="70"/>
          <w:szCs w:val="70"/>
        </w:rPr>
      </w:pPr>
      <w:r>
        <w:rPr>
          <w:noProof/>
          <w:lang w:eastAsia="tr-TR"/>
        </w:rPr>
        <w:pict>
          <v:group id="Grup 2275" o:spid="_x0000_s1496" style="position:absolute;margin-left:-25.6pt;margin-top:12.45pt;width:504.7pt;height:40.1pt;z-index:251508224" coordorigin="567,14787" coordsize="10800,720">
            <v:group id="Group 97" o:spid="_x0000_s1497" style="position:absolute;left:567;top:14787;width:10800;height:720" coordorigin="567,14787" coordsize="10800,720">
              <v:rect id="Rectangle 98" o:spid="_x0000_s149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49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50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501" style="position:absolute;left:567;top:14787;width:10800;height:720" coordorigin="567,14787" coordsize="10800,720">
              <v:shape id="Freeform 102" o:spid="_x0000_s150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50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50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50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50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50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50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50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51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51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51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51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51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51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51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51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51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51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52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52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52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52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52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52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52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52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52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52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53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53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53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53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53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53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53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53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53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53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54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54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4750" o:spid="_x0000_s1542" type="#_x0000_t5" style="position:absolute;margin-left:-24.1pt;margin-top:13.3pt;width:31.2pt;height:10.8pt;z-index:25149900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751" o:spid="_x0000_s1543" style="position:absolute;margin-left:-24.15pt;margin-top:24.55pt;width:31.2pt;height:27.85pt;z-index:25150003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752" o:spid="_x0000_s1544" style="position:absolute;margin-left:-10.85pt;margin-top:27.7pt;width:6pt;height:12pt;z-index:25150208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753" o:spid="_x0000_s1545" style="position:absolute;z-index:25150720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754" o:spid="_x0000_s1546" style="position:absolute;z-index:25150617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755" o:spid="_x0000_s1547" style="position:absolute;z-index:25150515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756" o:spid="_x0000_s1548" style="position:absolute;z-index:25150412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757" o:spid="_x0000_s1549" style="position:absolute;z-index:25150310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758" o:spid="_x0000_s1550" style="position:absolute;z-index:251501056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it</w:t>
      </w:r>
      <w:r>
        <w:rPr>
          <w:rFonts w:ascii="Hand writing Mutlu" w:hAnsi="Hand writing Mutlu" w:cs="Hand writing Mutlu"/>
          <w:sz w:val="70"/>
          <w:szCs w:val="70"/>
        </w:rPr>
        <w:t>itit</w:t>
      </w:r>
      <w:r>
        <w:rPr>
          <w:noProof/>
          <w:lang w:eastAsia="tr-TR"/>
        </w:rPr>
        <w:pict>
          <v:rect id="Dikdörtgen 4759" o:spid="_x0000_s1551" style="position:absolute;margin-left:-24.05pt;margin-top:24pt;width:31.2pt;height:28.8pt;z-index:251490816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4760" o:spid="_x0000_s1552" type="#_x0000_t5" style="position:absolute;margin-left:-24.05pt;margin-top:13pt;width:31.2pt;height:10.8pt;z-index:251489792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761" o:spid="_x0000_s1553" style="position:absolute;z-index:251496960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4762" o:spid="_x0000_s1554" style="position:absolute;z-index:251497984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4763" o:spid="_x0000_s1555" style="position:absolute;z-index:251495936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4764" o:spid="_x0000_s1556" style="position:absolute;z-index:251494912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4765" o:spid="_x0000_s1557" style="position:absolute;z-index:251493888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4766" o:spid="_x0000_s1558" style="position:absolute;margin-left:-10.85pt;margin-top:28.15pt;width:6pt;height:12pt;z-index:251492864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767" o:spid="_x0000_s1559" style="position:absolute;z-index:251491840;visibility:visible;mso-position-horizontal-relative:text;mso-position-vertical-relative:text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ititititititit it</w:t>
      </w:r>
    </w:p>
    <w:p w:rsidR="000B5074" w:rsidRDefault="000B5074" w:rsidP="00992DB2">
      <w:pPr>
        <w:spacing w:after="0"/>
        <w:ind w:right="-426" w:hanging="851"/>
        <w:rPr>
          <w:rFonts w:ascii="Nurhan Uz" w:hAnsi="Nurhan Uz" w:cs="Nurhan Uz"/>
          <w:sz w:val="70"/>
          <w:szCs w:val="70"/>
        </w:rPr>
      </w:pPr>
      <w:r>
        <w:rPr>
          <w:noProof/>
          <w:lang w:eastAsia="tr-TR"/>
        </w:rPr>
        <w:pict>
          <v:group id="Grup 4790" o:spid="_x0000_s1560" style="position:absolute;margin-left:-25.6pt;margin-top:12.75pt;width:507.2pt;height:40.1pt;z-index:251533824" coordorigin="567,14787" coordsize="10800,720">
            <v:group id="Group 97" o:spid="_x0000_s1561" style="position:absolute;left:567;top:14787;width:10800;height:720" coordorigin="567,14787" coordsize="10800,720">
              <v:rect id="Rectangle 98" o:spid="_x0000_s1562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563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564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565" style="position:absolute;left:567;top:14787;width:10800;height:720" coordorigin="567,14787" coordsize="10800,720">
              <v:shape id="Freeform 102" o:spid="_x0000_s1566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567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568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569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570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571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572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573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574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575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576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577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578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579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580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581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582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583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584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585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586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587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588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589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590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591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592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593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594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595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596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597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598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599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600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601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602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603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604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605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4836" o:spid="_x0000_s1606" type="#_x0000_t5" style="position:absolute;margin-left:-24.1pt;margin-top:13.3pt;width:31.2pt;height:10.8pt;z-index:25152460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837" o:spid="_x0000_s1607" style="position:absolute;margin-left:-24.15pt;margin-top:24.55pt;width:31.2pt;height:27.85pt;z-index:25152563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838" o:spid="_x0000_s1608" style="position:absolute;margin-left:-10.85pt;margin-top:27.7pt;width:6pt;height:12pt;z-index:25152768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839" o:spid="_x0000_s1609" style="position:absolute;z-index:25153280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840" o:spid="_x0000_s1610" style="position:absolute;z-index:25153177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841" o:spid="_x0000_s1611" style="position:absolute;z-index:25153075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842" o:spid="_x0000_s1612" style="position:absolute;z-index:25152972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843" o:spid="_x0000_s1613" style="position:absolute;z-index:25152870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844" o:spid="_x0000_s1614" style="position:absolute;z-index:251526656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4845" o:spid="_x0000_s1615" style="position:absolute;margin-left:-24.05pt;margin-top:24pt;width:31.2pt;height:28.8pt;z-index:251516416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4846" o:spid="_x0000_s1616" type="#_x0000_t5" style="position:absolute;margin-left:-24.05pt;margin-top:13pt;width:31.2pt;height:10.8pt;z-index:251515392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4847" o:spid="_x0000_s1617" style="position:absolute;z-index:251522560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4848" o:spid="_x0000_s1618" style="position:absolute;z-index:251523584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4849" o:spid="_x0000_s1619" style="position:absolute;z-index:251521536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4850" o:spid="_x0000_s1620" style="position:absolute;z-index:251520512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4851" o:spid="_x0000_s1621" style="position:absolute;z-index:251519488;visibility:visible" from="-19.15pt,40.6pt" to="-19.15pt,44.25pt" strokecolor="#4579b8"/>
        </w:pict>
      </w:r>
      <w:r>
        <w:rPr>
          <w:noProof/>
          <w:lang w:eastAsia="tr-TR"/>
        </w:rPr>
        <w:pict>
          <v:rect id="Dikdörtgen 4852" o:spid="_x0000_s1622" style="position:absolute;margin-left:-10.85pt;margin-top:28.15pt;width:6pt;height:12pt;z-index:251518464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4853" o:spid="_x0000_s1623" style="position:absolute;z-index:251517440;visibility:visible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it</w:t>
      </w:r>
    </w:p>
    <w:p w:rsidR="000B5074" w:rsidRDefault="000B5074" w:rsidP="00992DB2">
      <w:pPr>
        <w:spacing w:after="0"/>
        <w:ind w:right="-426" w:hanging="851"/>
        <w:rPr>
          <w:rFonts w:ascii="Hand writing Mutlu" w:hAnsi="Hand writing Mutlu" w:cs="Hand writing Mutlu"/>
          <w:sz w:val="70"/>
          <w:szCs w:val="70"/>
        </w:rPr>
      </w:pPr>
      <w:r>
        <w:rPr>
          <w:noProof/>
          <w:lang w:eastAsia="tr-TR"/>
        </w:rPr>
        <w:pict>
          <v:group id="Grup 4855" o:spid="_x0000_s1624" style="position:absolute;margin-left:-25.6pt;margin-top:13.2pt;width:507.2pt;height:40.1pt;z-index:251553280" coordorigin="567,14787" coordsize="10800,720">
            <v:group id="Group 97" o:spid="_x0000_s1625" style="position:absolute;left:567;top:14787;width:10800;height:720" coordorigin="567,14787" coordsize="10800,720">
              <v:rect id="Rectangle 98" o:spid="_x0000_s1626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627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628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629" style="position:absolute;left:567;top:14787;width:10800;height:720" coordorigin="567,14787" coordsize="10800,720">
              <v:shape id="Freeform 102" o:spid="_x0000_s1630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631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632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633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634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635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636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637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638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639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640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641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642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643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644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645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646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647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648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649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650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651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652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653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654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655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656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657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658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659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660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661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662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663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664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665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666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667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668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669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4901" o:spid="_x0000_s1670" type="#_x0000_t5" style="position:absolute;margin-left:-24.1pt;margin-top:13.3pt;width:31.2pt;height:10.8pt;z-index:25154406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902" o:spid="_x0000_s1671" style="position:absolute;margin-left:-24.15pt;margin-top:24.55pt;width:31.2pt;height:27.85pt;z-index:25154508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903" o:spid="_x0000_s1672" style="position:absolute;margin-left:-10.85pt;margin-top:27.7pt;width:6pt;height:12pt;z-index:25154713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904" o:spid="_x0000_s1673" style="position:absolute;z-index:25155225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905" o:spid="_x0000_s1674" style="position:absolute;z-index:25155123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906" o:spid="_x0000_s1675" style="position:absolute;z-index:25155020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907" o:spid="_x0000_s1676" style="position:absolute;z-index:25154918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908" o:spid="_x0000_s1677" style="position:absolute;z-index:25154816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909" o:spid="_x0000_s1678" style="position:absolute;z-index:25154611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ililililililililil</w:t>
      </w:r>
      <w:r>
        <w:rPr>
          <w:noProof/>
          <w:lang w:eastAsia="tr-TR"/>
        </w:rPr>
        <w:pict>
          <v:rect id="Dikdörtgen 4910" o:spid="_x0000_s1679" style="position:absolute;margin-left:-24.05pt;margin-top:24pt;width:31.2pt;height:28.8pt;z-index:251535872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4911" o:spid="_x0000_s1680" type="#_x0000_t5" style="position:absolute;margin-left:-24.05pt;margin-top:13pt;width:31.2pt;height:10.8pt;z-index:251534848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912" o:spid="_x0000_s1681" style="position:absolute;z-index:251542016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4913" o:spid="_x0000_s1682" style="position:absolute;z-index:251543040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4914" o:spid="_x0000_s1683" style="position:absolute;z-index:251540992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4915" o:spid="_x0000_s1684" style="position:absolute;z-index:251539968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4916" o:spid="_x0000_s1685" style="position:absolute;z-index:251538944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4917" o:spid="_x0000_s1686" style="position:absolute;margin-left:-10.85pt;margin-top:28.15pt;width:6pt;height:12pt;z-index:251537920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918" o:spid="_x0000_s1687" style="position:absolute;z-index:251536896;visibility:visible;mso-position-horizontal-relative:text;mso-position-vertical-relative:text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ilil</w:t>
      </w:r>
    </w:p>
    <w:p w:rsidR="000B5074" w:rsidRDefault="000B5074" w:rsidP="00FD059A">
      <w:pPr>
        <w:spacing w:after="0"/>
        <w:ind w:right="-426" w:hanging="851"/>
        <w:rPr>
          <w:rFonts w:ascii="Nurhan Uz" w:hAnsi="Nurhan Uz" w:cs="Nurhan Uz"/>
          <w:sz w:val="70"/>
          <w:szCs w:val="70"/>
        </w:rPr>
      </w:pPr>
      <w:r>
        <w:rPr>
          <w:noProof/>
          <w:lang w:eastAsia="tr-TR"/>
        </w:rPr>
        <w:pict>
          <v:group id="Grup 4920" o:spid="_x0000_s1688" style="position:absolute;margin-left:-25.6pt;margin-top:12.35pt;width:509.65pt;height:40.1pt;z-index:251572736" coordorigin="567,14787" coordsize="10800,720">
            <v:group id="Group 97" o:spid="_x0000_s1689" style="position:absolute;left:567;top:14787;width:10800;height:720" coordorigin="567,14787" coordsize="10800,720">
              <v:rect id="Rectangle 98" o:spid="_x0000_s1690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691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692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693" style="position:absolute;left:567;top:14787;width:10800;height:720" coordorigin="567,14787" coordsize="10800,720">
              <v:shape id="Freeform 102" o:spid="_x0000_s1694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695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696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697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698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699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700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701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702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703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704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705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706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707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708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709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710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711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712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713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714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715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716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717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718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719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720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721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722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723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724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725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726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727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728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729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730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731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732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733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4966" o:spid="_x0000_s1734" type="#_x0000_t5" style="position:absolute;margin-left:-24.1pt;margin-top:13.3pt;width:31.2pt;height:10.8pt;z-index:25156352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967" o:spid="_x0000_s1735" style="position:absolute;margin-left:-24.15pt;margin-top:24.55pt;width:31.2pt;height:27.85pt;z-index:2515645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4968" o:spid="_x0000_s1736" style="position:absolute;margin-left:-10.85pt;margin-top:27.7pt;width:6pt;height:12pt;z-index:25156659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4969" o:spid="_x0000_s1737" style="position:absolute;z-index:25157171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4970" o:spid="_x0000_s1738" style="position:absolute;z-index:25157068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4971" o:spid="_x0000_s1739" style="position:absolute;z-index:25156966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4972" o:spid="_x0000_s1740" style="position:absolute;z-index:25156864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4973" o:spid="_x0000_s1741" style="position:absolute;z-index:25156761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4974" o:spid="_x0000_s1742" style="position:absolute;z-index:251565568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il</w:t>
      </w:r>
      <w:r>
        <w:rPr>
          <w:rFonts w:ascii="Hand writing Mutlu" w:hAnsi="Hand writing Mutlu" w:cs="Hand writing Mutlu"/>
          <w:sz w:val="70"/>
          <w:szCs w:val="70"/>
        </w:rPr>
        <w:t>ilil</w:t>
      </w:r>
      <w:r>
        <w:rPr>
          <w:noProof/>
          <w:lang w:eastAsia="tr-TR"/>
        </w:rPr>
        <w:pict>
          <v:rect id="Dikdörtgen 4975" o:spid="_x0000_s1743" style="position:absolute;margin-left:-24.05pt;margin-top:24pt;width:31.2pt;height:28.8pt;z-index:251555328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shape id="İkizkenar Üçgen 4976" o:spid="_x0000_s1744" type="#_x0000_t5" style="position:absolute;margin-left:-24.05pt;margin-top:13pt;width:31.2pt;height:10.8pt;z-index:251554304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977" o:spid="_x0000_s1745" style="position:absolute;z-index:251561472;visibility:visible;mso-position-horizontal-relative:text;mso-position-vertical-relative:text" from="-15.5pt,47.85pt" to="-11.85pt,47.85pt" strokecolor="#4579b8"/>
        </w:pict>
      </w:r>
      <w:r>
        <w:rPr>
          <w:noProof/>
          <w:lang w:eastAsia="tr-TR"/>
        </w:rPr>
        <w:pict>
          <v:line id="Düz Bağlayıcı 4978" o:spid="_x0000_s1746" style="position:absolute;z-index:251562496;visibility:visible;mso-position-horizontal-relative:text;mso-position-vertical-relative:text" from="-12.1pt,47.8pt" to="-12.1pt,51.45pt" strokecolor="#4579b8"/>
        </w:pict>
      </w:r>
      <w:r>
        <w:rPr>
          <w:noProof/>
          <w:lang w:eastAsia="tr-TR"/>
        </w:rPr>
        <w:pict>
          <v:line id="Düz Bağlayıcı 4979" o:spid="_x0000_s1747" style="position:absolute;z-index:251560448;visibility:visible;mso-position-horizontal-relative:text;mso-position-vertical-relative:text" from="-15.5pt,44.35pt" to="-15.5pt,48pt" strokecolor="#4579b8"/>
        </w:pict>
      </w:r>
      <w:r>
        <w:rPr>
          <w:noProof/>
          <w:lang w:eastAsia="tr-TR"/>
        </w:rPr>
        <w:pict>
          <v:line id="Düz Bağlayıcı 4980" o:spid="_x0000_s1748" style="position:absolute;z-index:251559424;visibility:visible;mso-position-horizontal-relative:text;mso-position-vertical-relative:text" from="-19.15pt,44.25pt" to="-15.5pt,44.25pt" strokecolor="#4579b8"/>
        </w:pict>
      </w:r>
      <w:r>
        <w:rPr>
          <w:noProof/>
          <w:lang w:eastAsia="tr-TR"/>
        </w:rPr>
        <w:pict>
          <v:line id="Düz Bağlayıcı 4981" o:spid="_x0000_s1749" style="position:absolute;z-index:251558400;visibility:visible;mso-position-horizontal-relative:text;mso-position-vertical-relative:text" from="-19.15pt,40.6pt" to="-19.15pt,44.25pt" strokecolor="#4579b8"/>
        </w:pict>
      </w:r>
      <w:r>
        <w:rPr>
          <w:noProof/>
          <w:lang w:eastAsia="tr-TR"/>
        </w:rPr>
        <w:pict>
          <v:rect id="Dikdörtgen 4982" o:spid="_x0000_s1750" style="position:absolute;margin-left:-10.85pt;margin-top:28.15pt;width:6pt;height:12pt;z-index:251557376;visibility:visible;mso-position-horizontal-relative:text;mso-position-vertical-relative:text;v-text-anchor:middle" filled="f" strokecolor="#243f60" strokeweight="1.5pt"/>
        </w:pict>
      </w:r>
      <w:r>
        <w:rPr>
          <w:noProof/>
          <w:lang w:eastAsia="tr-TR"/>
        </w:rPr>
        <w:pict>
          <v:line id="Düz Bağlayıcı 4983" o:spid="_x0000_s1751" style="position:absolute;z-index:251556352;visibility:visible;mso-position-horizontal-relative:text;mso-position-vertical-relative:text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ilililililililil</w:t>
      </w:r>
    </w:p>
    <w:p w:rsidR="000B5074" w:rsidRDefault="000B5074" w:rsidP="0095086B">
      <w:pPr>
        <w:tabs>
          <w:tab w:val="right" w:pos="9498"/>
        </w:tabs>
        <w:spacing w:after="0"/>
        <w:ind w:right="-426" w:hanging="851"/>
        <w:rPr>
          <w:rFonts w:ascii="Nurhan Uz" w:hAnsi="Nurhan Uz" w:cs="Nurhan Uz"/>
          <w:sz w:val="72"/>
          <w:szCs w:val="72"/>
        </w:rPr>
        <w:sectPr w:rsidR="000B5074" w:rsidSect="00164626">
          <w:pgSz w:w="11906" w:h="16838"/>
          <w:pgMar w:top="851" w:right="1417" w:bottom="709" w:left="1417" w:header="708" w:footer="708" w:gutter="0"/>
          <w:cols w:space="708"/>
          <w:docGrid w:linePitch="360"/>
        </w:sectPr>
      </w:pPr>
      <w:r>
        <w:rPr>
          <w:noProof/>
          <w:lang w:eastAsia="tr-TR"/>
        </w:rPr>
        <w:pict>
          <v:group id="Grup 4985" o:spid="_x0000_s1752" style="position:absolute;margin-left:-25.6pt;margin-top:12.7pt;width:512.1pt;height:40.1pt;z-index:251592192" coordorigin="567,14787" coordsize="10800,720">
            <v:group id="Group 97" o:spid="_x0000_s1753" style="position:absolute;left:567;top:14787;width:10800;height:720" coordorigin="567,14787" coordsize="10800,720">
              <v:rect id="Rectangle 98" o:spid="_x0000_s175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75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75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757" style="position:absolute;left:567;top:14787;width:10800;height:720" coordorigin="567,14787" coordsize="10800,720">
              <v:shape id="Freeform 102" o:spid="_x0000_s175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75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76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76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76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76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76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76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76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76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76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76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77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77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77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77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77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77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77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77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77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77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78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78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78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78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78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78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78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78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78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78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79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79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79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79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79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79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79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79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031" o:spid="_x0000_s1798" type="#_x0000_t5" style="position:absolute;margin-left:-24.1pt;margin-top:13.3pt;width:31.2pt;height:10.8pt;z-index:25158297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032" o:spid="_x0000_s1799" style="position:absolute;margin-left:-24.15pt;margin-top:24.55pt;width:31.2pt;height:27.85pt;z-index:25158400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033" o:spid="_x0000_s1800" style="position:absolute;margin-left:-10.85pt;margin-top:27.7pt;width:6pt;height:12pt;z-index:251586048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034" o:spid="_x0000_s1801" style="position:absolute;z-index:251591168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035" o:spid="_x0000_s1802" style="position:absolute;z-index:251590144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036" o:spid="_x0000_s1803" style="position:absolute;z-index:251589120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037" o:spid="_x0000_s1804" style="position:absolute;z-index:251588096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038" o:spid="_x0000_s1805" style="position:absolute;z-index:251587072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039" o:spid="_x0000_s1806" style="position:absolute;z-index:251585024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040" o:spid="_x0000_s1807" style="position:absolute;margin-left:-24.05pt;margin-top:24pt;width:31.2pt;height:28.8pt;z-index:251574784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041" o:spid="_x0000_s1808" type="#_x0000_t5" style="position:absolute;margin-left:-24.05pt;margin-top:13pt;width:31.2pt;height:10.8pt;z-index:251573760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042" o:spid="_x0000_s1809" style="position:absolute;z-index:251580928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043" o:spid="_x0000_s1810" style="position:absolute;z-index:251581952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044" o:spid="_x0000_s1811" style="position:absolute;z-index:251579904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045" o:spid="_x0000_s1812" style="position:absolute;z-index:251578880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046" o:spid="_x0000_s1813" style="position:absolute;z-index:251577856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047" o:spid="_x0000_s1814" style="position:absolute;margin-left:-10.85pt;margin-top:28.15pt;width:6pt;height:12pt;z-index:251576832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048" o:spid="_x0000_s1815" style="position:absolute;z-index:251575808;visibility:visible" from="-24.05pt,40.4pt" to="7.15pt,40.4pt" strokecolor="#365f91" strokeweight="1.5pt"/>
        </w:pict>
      </w:r>
      <w:r>
        <w:rPr>
          <w:rFonts w:ascii="Nurhan Uz" w:hAnsi="Nurhan Uz" w:cs="Nurhan Uz"/>
          <w:sz w:val="70"/>
          <w:szCs w:val="70"/>
        </w:rPr>
        <w:t>il</w:t>
      </w:r>
    </w:p>
    <w:p w:rsidR="000B5074" w:rsidRPr="006016E1" w:rsidRDefault="000B5074" w:rsidP="00DE40BB">
      <w:pPr>
        <w:spacing w:after="0"/>
        <w:ind w:right="-426" w:hanging="426"/>
        <w:rPr>
          <w:rFonts w:ascii="Nurhan Uz" w:hAnsi="Nurhan Uz" w:cs="Nurhan Uz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Metin Kutusu 221" o:spid="_x0000_s1816" type="#_x0000_t202" style="position:absolute;margin-left:-41.3pt;margin-top:-29.15pt;width:146.3pt;height:89.1pt;z-index:251305472;visibility:visible" filled="f" stroked="f" strokeweight=".5pt">
            <v:textbox>
              <w:txbxContent>
                <w:p w:rsidR="000B5074" w:rsidRPr="005F59AC" w:rsidRDefault="000B5074">
                  <w:pPr>
                    <w:rPr>
                      <w:b/>
                      <w:bCs/>
                    </w:rPr>
                  </w:pPr>
                  <w:r w:rsidRPr="003E3848">
                    <w:rPr>
                      <w:b/>
                      <w:bCs/>
                      <w:noProof/>
                      <w:lang w:eastAsia="tr-TR"/>
                    </w:rPr>
                    <w:pict>
                      <v:shape id="Resim 6834" o:spid="_x0000_i1082" type="#_x0000_t75" style="width:134.25pt;height:80.25pt;visibility:visible">
                        <v:imagedata r:id="rId39" o:title="" croptop="2285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2" o:spid="_x0000_s1817" type="#_x0000_t202" style="position:absolute;margin-left:331.2pt;margin-top:-34.35pt;width:159.4pt;height:117pt;z-index:251306496;visibility:visible;mso-wrap-style:none" filled="f" stroked="f" strokeweight=".5pt">
            <v:textbox style="mso-fit-shape-to-text:t">
              <w:txbxContent>
                <w:p w:rsidR="000B5074" w:rsidRDefault="000B5074">
                  <w:r w:rsidRPr="00171453">
                    <w:rPr>
                      <w:noProof/>
                      <w:lang w:eastAsia="tr-TR"/>
                    </w:rPr>
                    <w:pict>
                      <v:shape id="Resim 6835" o:spid="_x0000_i1084" type="#_x0000_t75" style="width:98.25pt;height:85.5pt;visibility:visible">
                        <v:imagedata r:id="rId40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31" o:spid="_x0000_s1818" type="#_x0000_t202" style="position:absolute;margin-left:215.3pt;margin-top:60.15pt;width:104.75pt;height:66.9pt;z-index:251312640;visibility:visible" filled="f" stroked="f" strokeweight=".5pt">
            <v:textbox>
              <w:txbxContent>
                <w:p w:rsidR="000B5074" w:rsidRPr="003A229F" w:rsidRDefault="000B5074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at</w:t>
                  </w:r>
                  <w:r w:rsidRPr="003A229F"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6" o:spid="_x0000_s1819" type="#_x0000_t202" style="position:absolute;margin-left:101.7pt;margin-top:47.6pt;width:95.05pt;height:78pt;z-index:251308544;visibility:visible" filled="f" stroked="f" strokeweight=".5pt">
            <v:textbox>
              <w:txbxContent>
                <w:p w:rsidR="000B5074" w:rsidRPr="003A229F" w:rsidRDefault="000B5074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at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3" o:spid="_x0000_s1820" type="#_x0000_t202" style="position:absolute;margin-left:126.2pt;margin-top:-5.65pt;width:197.55pt;height:48.6pt;z-index:251307520;visibility:visible" filled="f" stroked="f" strokeweight=".5pt">
            <v:textbox>
              <w:txbxContent>
                <w:p w:rsidR="000B5074" w:rsidRPr="007226AB" w:rsidRDefault="000B5074" w:rsidP="00DE40BB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220" o:spid="_x0000_s1821" style="position:absolute;margin-left:105.15pt;margin-top:-6.05pt;width:230.4pt;height:52.8pt;z-index:251304448;visibility:visible;v-text-anchor:middle" arcsize="10923f" filled="f" strokecolor="#243f60" strokeweight="2pt"/>
        </w:pict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  <w:r>
        <w:rPr>
          <w:rFonts w:ascii="Nurhan Uz" w:hAnsi="Nurhan Uz" w:cs="Nurhan Uz"/>
          <w:outline/>
          <w:color w:val="000000"/>
          <w:sz w:val="72"/>
          <w:szCs w:val="72"/>
        </w:rPr>
        <w:tab/>
      </w:r>
    </w:p>
    <w:p w:rsidR="000B5074" w:rsidRDefault="000B5074" w:rsidP="00317A92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Metin Kutusu 227" o:spid="_x0000_s1822" type="#_x0000_t202" style="position:absolute;margin-left:102.15pt;margin-top:20.45pt;width:58.6pt;height:57.65pt;z-index:251309568;visibility:visible" filled="f" stroked="f" strokeweight=".5pt">
            <v:textbox>
              <w:txbxContent>
                <w:p w:rsidR="000B5074" w:rsidRPr="003A229F" w:rsidRDefault="000B5074">
                  <w:pPr>
                    <w:rPr>
                      <w:rFonts w:ascii="Hand writing Mutlu" w:hAnsi="Hand writing Mutlu" w:cs="Hand writing Mutlu"/>
                      <w:color w:val="FF0000"/>
                      <w:sz w:val="90"/>
                      <w:szCs w:val="90"/>
                    </w:rPr>
                  </w:pPr>
                  <w:r w:rsidRPr="003A229F"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a</w:t>
                  </w:r>
                </w:p>
              </w:txbxContent>
            </v:textbox>
          </v:shape>
        </w:pict>
      </w:r>
    </w:p>
    <w:p w:rsidR="000B5074" w:rsidRDefault="000B5074" w:rsidP="00317A92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Düz Ok Bağlayıcısı 229" o:spid="_x0000_s1823" type="#_x0000_t32" style="position:absolute;margin-left:159.05pt;margin-top:20.8pt;width:58.25pt;height:13.6pt;flip:y;z-index:251311616;visibility:visible" strokeweight="1.5pt">
            <v:stroke endarrow="open"/>
          </v:shape>
        </w:pict>
      </w:r>
      <w:r>
        <w:rPr>
          <w:noProof/>
          <w:lang w:eastAsia="tr-TR"/>
        </w:rPr>
        <w:pict>
          <v:shape id="Düz Ok Bağlayıcısı 228" o:spid="_x0000_s1824" type="#_x0000_t32" style="position:absolute;margin-left:158.4pt;margin-top:-.2pt;width:60.8pt;height:9.8pt;z-index:251310592;visibility:visible" strokeweight="1.5pt">
            <v:stroke endarrow="open"/>
          </v:shape>
        </w:pict>
      </w:r>
    </w:p>
    <w:p w:rsidR="000B5074" w:rsidRDefault="000B5074" w:rsidP="00317A92">
      <w:pPr>
        <w:ind w:hanging="142"/>
        <w:rPr>
          <w:i/>
          <w:iCs/>
          <w:sz w:val="16"/>
          <w:szCs w:val="16"/>
        </w:rPr>
      </w:pPr>
    </w:p>
    <w:p w:rsidR="000B5074" w:rsidRPr="00E1624A" w:rsidRDefault="000B5074" w:rsidP="00317A92">
      <w:pPr>
        <w:ind w:hanging="142"/>
        <w:rPr>
          <w:i/>
          <w:iCs/>
          <w:sz w:val="8"/>
          <w:szCs w:val="8"/>
        </w:rPr>
      </w:pPr>
      <w:r>
        <w:rPr>
          <w:noProof/>
          <w:lang w:eastAsia="tr-TR"/>
        </w:rPr>
        <w:pict>
          <v:shape id="Metin Kutusu 664" o:spid="_x0000_s1825" type="#_x0000_t202" style="position:absolute;margin-left:340.85pt;margin-top:6.2pt;width:120.9pt;height:102pt;z-index:251380224;visibility:visible" filled="f" stroked="f" strokeweight=".5pt">
            <v:textbox>
              <w:txbxContent>
                <w:p w:rsidR="000B5074" w:rsidRPr="003A229F" w:rsidRDefault="000B5074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 w:rsidRPr="003E3848"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  <w:lang w:eastAsia="tr-TR"/>
                    </w:rPr>
                    <w:pict>
                      <v:shape id="Resim 173" o:spid="_x0000_i1086" type="#_x0000_t75" alt="https://encrypted-tbn0.gstatic.com/images?q=tbn:ANd9GcRfIzgki6_4d2FgZxDkeOYbQYvMtl9ES7GCHVv7IUS2_hgDAUPNng" style="width:105.75pt;height:84.75pt;visibility:visible">
                        <v:imagedata r:id="rId41" o:title=""/>
                      </v:shape>
                    </w:pict>
                  </w:r>
                </w:p>
              </w:txbxContent>
            </v:textbox>
          </v:shape>
        </w:pict>
      </w:r>
    </w:p>
    <w:p w:rsidR="000B5074" w:rsidRDefault="000B5074" w:rsidP="00317A92">
      <w:pPr>
        <w:ind w:hanging="142"/>
        <w:rPr>
          <w:i/>
          <w:iCs/>
          <w:sz w:val="16"/>
          <w:szCs w:val="16"/>
        </w:rPr>
      </w:pPr>
      <w:r>
        <w:rPr>
          <w:noProof/>
          <w:lang w:eastAsia="tr-TR"/>
        </w:rPr>
        <w:pict>
          <v:shape id="Metin Kutusu 668" o:spid="_x0000_s1826" type="#_x0000_t202" style="position:absolute;margin-left:237pt;margin-top:10.45pt;width:114pt;height:66.9pt;z-index:251381248;visibility:visible" filled="f" stroked="f" strokeweight=".5pt">
            <v:textbox>
              <w:txbxContent>
                <w:p w:rsidR="000B5074" w:rsidRPr="003A229F" w:rsidRDefault="000B5074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A</w:t>
                  </w:r>
                  <w:r w:rsidRPr="00877CE4"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ta</w:t>
                  </w:r>
                  <w:r w:rsidRPr="003A229F"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58" o:spid="_x0000_s1827" type="#_x0000_t202" style="position:absolute;margin-left:-33.95pt;margin-top:15.75pt;width:104.75pt;height:66.9pt;z-index:251379200;visibility:visible" filled="f" stroked="f" strokeweight=".5pt">
            <v:textbox>
              <w:txbxContent>
                <w:p w:rsidR="000B5074" w:rsidRPr="003A229F" w:rsidRDefault="000B5074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a</w:t>
                  </w:r>
                  <w:r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ta</w:t>
                  </w:r>
                </w:p>
              </w:txbxContent>
            </v:textbox>
          </v:shape>
        </w:pict>
      </w:r>
    </w:p>
    <w:p w:rsidR="000B5074" w:rsidRDefault="000B5074" w:rsidP="00317A92">
      <w:pPr>
        <w:ind w:hanging="142"/>
        <w:rPr>
          <w:i/>
          <w:iCs/>
          <w:sz w:val="16"/>
          <w:szCs w:val="16"/>
        </w:rPr>
      </w:pPr>
    </w:p>
    <w:p w:rsidR="000B5074" w:rsidRDefault="000B5074" w:rsidP="00317A92">
      <w:pPr>
        <w:ind w:hanging="142"/>
        <w:rPr>
          <w:i/>
          <w:iCs/>
          <w:sz w:val="16"/>
          <w:szCs w:val="16"/>
        </w:rPr>
      </w:pPr>
    </w:p>
    <w:p w:rsidR="000B5074" w:rsidRPr="00ED409A" w:rsidRDefault="000B5074" w:rsidP="00317A92">
      <w:pPr>
        <w:ind w:hanging="142"/>
        <w:rPr>
          <w:i/>
          <w:iCs/>
          <w:sz w:val="16"/>
          <w:szCs w:val="16"/>
        </w:rPr>
      </w:pPr>
    </w:p>
    <w:p w:rsidR="000B5074" w:rsidRPr="0081318E" w:rsidRDefault="000B5074" w:rsidP="00317A92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Metin Kutusu 241" o:spid="_x0000_s1828" type="#_x0000_t202" style="position:absolute;margin-left:-27.45pt;margin-top:3.6pt;width:102.45pt;height:121.65pt;z-index:251315712;visibility:visible;mso-wrap-style:none" filled="f" stroked="f" strokeweight=".5pt">
            <v:textbox style="mso-fit-shape-to-text:t">
              <w:txbxContent>
                <w:p w:rsidR="000B5074" w:rsidRDefault="000B5074">
                  <w:r w:rsidRPr="00171453">
                    <w:rPr>
                      <w:noProof/>
                      <w:lang w:eastAsia="tr-TR"/>
                    </w:rPr>
                    <w:pict>
                      <v:shape id="Resim 174" o:spid="_x0000_i1088" type="#_x0000_t75" style="width:79.5pt;height:96pt;visibility:visible">
                        <v:imagedata r:id="rId4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43" o:spid="_x0000_s1829" type="#_x0000_t202" style="position:absolute;margin-left:391.55pt;margin-top:8.8pt;width:125.3pt;height:95.7pt;z-index:251316736;visibility:visible;mso-wrap-style:none" filled="f" stroked="f" strokeweight=".5pt">
            <v:textbox style="mso-fit-shape-to-text:t">
              <w:txbxContent>
                <w:p w:rsidR="000B5074" w:rsidRDefault="000B5074">
                  <w:r w:rsidRPr="00171453">
                    <w:rPr>
                      <w:noProof/>
                      <w:lang w:eastAsia="tr-TR"/>
                    </w:rPr>
                    <w:pict>
                      <v:shape id="Resim 175" o:spid="_x0000_i1090" type="#_x0000_t75" style="width:91.5pt;height:75.75pt;visibility:visible">
                        <v:imagedata r:id="rId43" o:title="" cropbottom="3828f" cropleft="7567f" cropright="4507f"/>
                      </v:shape>
                    </w:pict>
                  </w:r>
                </w:p>
                <w:p w:rsidR="000B5074" w:rsidRDefault="000B5074"/>
              </w:txbxContent>
            </v:textbox>
          </v:shape>
        </w:pict>
      </w:r>
    </w:p>
    <w:p w:rsidR="000B5074" w:rsidRDefault="000B5074" w:rsidP="00196A0D">
      <w:pPr>
        <w:rPr>
          <w:sz w:val="80"/>
          <w:szCs w:val="80"/>
        </w:rPr>
      </w:pPr>
      <w:r>
        <w:rPr>
          <w:noProof/>
          <w:lang w:eastAsia="tr-TR"/>
        </w:rPr>
        <w:pict>
          <v:roundrect id="Yuvarlatılmış Dikdörtgen 234" o:spid="_x0000_s1830" style="position:absolute;margin-left:62.7pt;margin-top:6.25pt;width:332.95pt;height:52.8pt;z-index:25131366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239" o:spid="_x0000_s1831" type="#_x0000_t202" style="position:absolute;margin-left:65.35pt;margin-top:2pt;width:325.65pt;height:61.25pt;z-index:251314688;visibility:visible" filled="f" stroked="f" strokeweight=".5pt">
            <v:textbox>
              <w:txbxContent>
                <w:p w:rsidR="000B5074" w:rsidRPr="007226AB" w:rsidRDefault="000B5074" w:rsidP="00DE40BB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 - Okuyalım</w:t>
                  </w:r>
                </w:p>
              </w:txbxContent>
            </v:textbox>
          </v:shape>
        </w:pict>
      </w:r>
    </w:p>
    <w:p w:rsidR="000B5074" w:rsidRPr="00BD6765" w:rsidRDefault="000B5074" w:rsidP="00196A0D">
      <w:pPr>
        <w:rPr>
          <w:sz w:val="10"/>
          <w:szCs w:val="10"/>
        </w:rPr>
      </w:pPr>
    </w:p>
    <w:p w:rsidR="000B5074" w:rsidRDefault="000B5074" w:rsidP="00BD6765">
      <w:pPr>
        <w:tabs>
          <w:tab w:val="right" w:pos="9498"/>
        </w:tabs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5058" o:spid="_x0000_s1832" style="position:absolute;margin-left:-24pt;margin-top:13pt;width:513.4pt;height:40.1pt;z-index:251611648" coordorigin="567,14787" coordsize="10800,720">
            <v:group id="Group 97" o:spid="_x0000_s1833" style="position:absolute;left:567;top:14787;width:10800;height:720" coordorigin="567,14787" coordsize="10800,720">
              <v:rect id="Rectangle 98" o:spid="_x0000_s183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83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83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837" style="position:absolute;left:567;top:14787;width:10800;height:720" coordorigin="567,14787" coordsize="10800,720">
              <v:shape id="Freeform 102" o:spid="_x0000_s183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83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84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84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84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84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84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84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84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84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84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84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85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85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85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85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85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85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85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85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85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85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86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86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86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86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86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86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86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86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86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86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87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87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87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87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87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87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87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87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104" o:spid="_x0000_s1878" type="#_x0000_t5" style="position:absolute;margin-left:-24.1pt;margin-top:13.3pt;width:31.2pt;height:10.8pt;z-index:25160243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105" o:spid="_x0000_s1879" style="position:absolute;margin-left:-24.15pt;margin-top:24.55pt;width:31.2pt;height:27.85pt;z-index:25160345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106" o:spid="_x0000_s1880" style="position:absolute;margin-left:-10.85pt;margin-top:27.7pt;width:6pt;height:12pt;z-index:25160550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107" o:spid="_x0000_s1881" style="position:absolute;z-index:25161062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108" o:spid="_x0000_s1882" style="position:absolute;z-index:25160960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109" o:spid="_x0000_s1883" style="position:absolute;z-index:25160857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110" o:spid="_x0000_s1884" style="position:absolute;z-index:25160755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111" o:spid="_x0000_s1885" style="position:absolute;z-index:25160652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112" o:spid="_x0000_s1886" style="position:absolute;z-index:251604480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113" o:spid="_x0000_s1887" style="position:absolute;margin-left:-24.05pt;margin-top:24pt;width:31.2pt;height:28.8pt;z-index:251594240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114" o:spid="_x0000_s1888" type="#_x0000_t5" style="position:absolute;margin-left:-24.05pt;margin-top:13pt;width:31.2pt;height:10.8pt;z-index:251593216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115" o:spid="_x0000_s1889" style="position:absolute;z-index:251600384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116" o:spid="_x0000_s1890" style="position:absolute;z-index:251601408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117" o:spid="_x0000_s1891" style="position:absolute;z-index:251599360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118" o:spid="_x0000_s1892" style="position:absolute;z-index:251598336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119" o:spid="_x0000_s1893" style="position:absolute;z-index:251597312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120" o:spid="_x0000_s1894" style="position:absolute;margin-left:-10.85pt;margin-top:28.15pt;width:6pt;height:12pt;z-index:251596288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121" o:spid="_x0000_s1895" style="position:absolute;z-index:251595264;visibility:visible" from="-24.05pt,40.4pt" to="7.15pt,40.4pt" strokecolor="#365f91" strokeweight="1.5pt"/>
        </w:pict>
      </w:r>
      <w:r w:rsidRPr="00BD6765">
        <w:rPr>
          <w:rFonts w:ascii="Hand writing Mutlu" w:hAnsi="Hand writing Mutlu" w:cs="Hand writing Mutlu"/>
          <w:outline/>
          <w:color w:val="000000"/>
          <w:sz w:val="72"/>
          <w:szCs w:val="72"/>
        </w:rPr>
        <w:t>ata ata ata ata ata ata</w:t>
      </w:r>
    </w:p>
    <w:p w:rsidR="000B5074" w:rsidRDefault="000B5074" w:rsidP="00BD6765">
      <w:pPr>
        <w:tabs>
          <w:tab w:val="right" w:pos="9498"/>
        </w:tabs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5123" o:spid="_x0000_s1896" style="position:absolute;margin-left:-25.65pt;margin-top:12.75pt;width:515.05pt;height:40.1pt;z-index:251631104" coordorigin="567,14787" coordsize="10800,720">
            <v:group id="Group 97" o:spid="_x0000_s1897" style="position:absolute;left:567;top:14787;width:10800;height:720" coordorigin="567,14787" coordsize="10800,720">
              <v:rect id="Rectangle 98" o:spid="_x0000_s189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89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90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901" style="position:absolute;left:567;top:14787;width:10800;height:720" coordorigin="567,14787" coordsize="10800,720">
              <v:shape id="Freeform 102" o:spid="_x0000_s190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90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90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90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90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90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90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90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91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91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91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91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91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91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91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91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91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91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92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92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92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92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92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92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92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92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92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92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93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93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93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93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93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93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193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193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193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193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194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194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169" o:spid="_x0000_s1942" type="#_x0000_t5" style="position:absolute;margin-left:-24.1pt;margin-top:13.3pt;width:31.2pt;height:10.8pt;z-index:25162188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170" o:spid="_x0000_s1943" style="position:absolute;margin-left:-24.15pt;margin-top:24.55pt;width:31.2pt;height:27.85pt;z-index:25162291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171" o:spid="_x0000_s1944" style="position:absolute;margin-left:-10.85pt;margin-top:27.7pt;width:6pt;height:12pt;z-index:25162496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172" o:spid="_x0000_s1945" style="position:absolute;z-index:25163008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173" o:spid="_x0000_s1946" style="position:absolute;z-index:25162905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174" o:spid="_x0000_s1947" style="position:absolute;z-index:25162803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175" o:spid="_x0000_s1948" style="position:absolute;z-index:25162700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176" o:spid="_x0000_s1949" style="position:absolute;z-index:25162598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177" o:spid="_x0000_s1950" style="position:absolute;z-index:251623936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178" o:spid="_x0000_s1951" style="position:absolute;margin-left:-24.05pt;margin-top:24pt;width:31.2pt;height:28.8pt;z-index:251613696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179" o:spid="_x0000_s1952" type="#_x0000_t5" style="position:absolute;margin-left:-24.05pt;margin-top:13pt;width:31.2pt;height:10.8pt;z-index:251612672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180" o:spid="_x0000_s1953" style="position:absolute;z-index:251619840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181" o:spid="_x0000_s1954" style="position:absolute;z-index:251620864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182" o:spid="_x0000_s1955" style="position:absolute;z-index:251618816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183" o:spid="_x0000_s1956" style="position:absolute;z-index:251617792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184" o:spid="_x0000_s1957" style="position:absolute;z-index:251616768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185" o:spid="_x0000_s1958" style="position:absolute;margin-left:-10.85pt;margin-top:28.15pt;width:6pt;height:12pt;z-index:251615744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186" o:spid="_x0000_s1959" style="position:absolute;z-index:251614720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ataataataataataata</w:t>
      </w:r>
    </w:p>
    <w:p w:rsidR="000B5074" w:rsidRDefault="000B5074" w:rsidP="00BD6765">
      <w:pPr>
        <w:tabs>
          <w:tab w:val="right" w:pos="9498"/>
        </w:tabs>
        <w:spacing w:after="0"/>
        <w:ind w:right="-426" w:hanging="851"/>
        <w:rPr>
          <w:rFonts w:ascii="Hand writing Mutlu" w:hAnsi="Hand writing Mutlu" w:cs="Hand writing Mutlu"/>
          <w:sz w:val="72"/>
          <w:szCs w:val="72"/>
        </w:rPr>
      </w:pPr>
      <w:r>
        <w:rPr>
          <w:noProof/>
          <w:lang w:eastAsia="tr-TR"/>
        </w:rPr>
        <w:pict>
          <v:group id="Grup 5328" o:spid="_x0000_s1960" style="position:absolute;margin-left:-25.65pt;margin-top:12.5pt;width:515.05pt;height:40.1pt;z-index:251689472" coordorigin="567,14787" coordsize="10800,720">
            <v:group id="Group 97" o:spid="_x0000_s1961" style="position:absolute;left:567;top:14787;width:10800;height:720" coordorigin="567,14787" coordsize="10800,720">
              <v:rect id="Rectangle 98" o:spid="_x0000_s1962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1963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1964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1965" style="position:absolute;left:567;top:14787;width:10800;height:720" coordorigin="567,14787" coordsize="10800,720">
              <v:shape id="Freeform 102" o:spid="_x0000_s1966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1967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1968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1969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1970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1971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1972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1973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1974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1975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1976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1977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1978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1979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1980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1981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1982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1983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1984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1985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1986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1987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1988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1989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1990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1991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1992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1993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1994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1995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1996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1997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1998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1999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000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001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002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003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004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005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439" o:spid="_x0000_s2006" type="#_x0000_t5" style="position:absolute;margin-left:-24.1pt;margin-top:13.3pt;width:31.2pt;height:10.8pt;z-index:25169971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440" o:spid="_x0000_s2007" style="position:absolute;margin-left:-24.15pt;margin-top:24.55pt;width:31.2pt;height:27.85pt;z-index:25170073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441" o:spid="_x0000_s2008" style="position:absolute;margin-left:-10.85pt;margin-top:27.7pt;width:6pt;height:12pt;z-index:251702784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442" o:spid="_x0000_s2009" style="position:absolute;z-index:251707904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443" o:spid="_x0000_s2010" style="position:absolute;z-index:251706880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444" o:spid="_x0000_s2011" style="position:absolute;z-index:251705856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445" o:spid="_x0000_s2012" style="position:absolute;z-index:251704832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446" o:spid="_x0000_s2013" style="position:absolute;z-index:251703808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447" o:spid="_x0000_s2014" style="position:absolute;z-index:251701760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448" o:spid="_x0000_s2015" style="position:absolute;margin-left:-24.05pt;margin-top:24pt;width:31.2pt;height:28.8pt;z-index:251691520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449" o:spid="_x0000_s2016" type="#_x0000_t5" style="position:absolute;margin-left:-24.05pt;margin-top:13pt;width:31.2pt;height:10.8pt;z-index:251690496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450" o:spid="_x0000_s2017" style="position:absolute;z-index:251697664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451" o:spid="_x0000_s2018" style="position:absolute;z-index:251698688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452" o:spid="_x0000_s2019" style="position:absolute;z-index:251696640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453" o:spid="_x0000_s2020" style="position:absolute;z-index:251695616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454" o:spid="_x0000_s2021" style="position:absolute;z-index:251694592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455" o:spid="_x0000_s2022" style="position:absolute;margin-left:-10.85pt;margin-top:28.15pt;width:6pt;height:12pt;z-index:251693568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456" o:spid="_x0000_s2023" style="position:absolute;z-index:251692544;visibility:visible" from="-24.05pt,40.4pt" to="7.15pt,40.4pt" strokecolor="#365f91" strokeweight="1.5pt"/>
        </w:pict>
      </w:r>
      <w:r>
        <w:rPr>
          <w:noProof/>
          <w:lang w:eastAsia="tr-TR"/>
        </w:rPr>
        <w:pict>
          <v:shape id="İkizkenar Üçgen 5374" o:spid="_x0000_s2024" type="#_x0000_t5" style="position:absolute;margin-left:-24.1pt;margin-top:13.3pt;width:31.2pt;height:10.8pt;z-index:251680256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375" o:spid="_x0000_s2025" style="position:absolute;margin-left:-24.15pt;margin-top:24.55pt;width:31.2pt;height:27.85pt;z-index:25168128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376" o:spid="_x0000_s2026" style="position:absolute;margin-left:-10.85pt;margin-top:27.7pt;width:6pt;height:12pt;z-index:251683328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377" o:spid="_x0000_s2027" style="position:absolute;z-index:251688448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378" o:spid="_x0000_s2028" style="position:absolute;z-index:251687424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379" o:spid="_x0000_s2029" style="position:absolute;z-index:251686400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380" o:spid="_x0000_s2030" style="position:absolute;z-index:251685376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381" o:spid="_x0000_s2031" style="position:absolute;z-index:251684352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382" o:spid="_x0000_s2032" style="position:absolute;z-index:251682304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383" o:spid="_x0000_s2033" style="position:absolute;margin-left:-24.05pt;margin-top:24pt;width:31.2pt;height:28.8pt;z-index:251672064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384" o:spid="_x0000_s2034" type="#_x0000_t5" style="position:absolute;margin-left:-24.05pt;margin-top:13pt;width:31.2pt;height:10.8pt;z-index:251671040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385" o:spid="_x0000_s2035" style="position:absolute;z-index:251678208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386" o:spid="_x0000_s2036" style="position:absolute;z-index:251679232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387" o:spid="_x0000_s2037" style="position:absolute;z-index:251677184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388" o:spid="_x0000_s2038" style="position:absolute;z-index:251676160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389" o:spid="_x0000_s2039" style="position:absolute;z-index:251675136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390" o:spid="_x0000_s2040" style="position:absolute;margin-left:-10.85pt;margin-top:28.15pt;width:6pt;height:12pt;z-index:251674112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391" o:spid="_x0000_s2041" style="position:absolute;z-index:251673088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ata</w:t>
      </w:r>
    </w:p>
    <w:p w:rsidR="000B5074" w:rsidRDefault="000B5074" w:rsidP="00BD6765">
      <w:pPr>
        <w:tabs>
          <w:tab w:val="right" w:pos="9498"/>
        </w:tabs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5198" o:spid="_x0000_s2042" style="position:absolute;margin-left:-25.65pt;margin-top:12.8pt;width:515pt;height:40.1pt;z-index:251650560" coordorigin="567,14787" coordsize="10800,720">
            <v:group id="Group 97" o:spid="_x0000_s2043" style="position:absolute;left:567;top:14787;width:10800;height:720" coordorigin="567,14787" coordsize="10800,720">
              <v:rect id="Rectangle 98" o:spid="_x0000_s204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04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04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047" style="position:absolute;left:567;top:14787;width:10800;height:720" coordorigin="567,14787" coordsize="10800,720">
              <v:shape id="Freeform 102" o:spid="_x0000_s204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04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05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05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05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05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05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05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05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05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05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05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06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06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06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06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06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06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06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06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06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06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07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07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07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07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07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07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07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07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07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07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08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08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08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08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08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08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08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08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244" o:spid="_x0000_s2088" type="#_x0000_t5" style="position:absolute;margin-left:-24.1pt;margin-top:13.3pt;width:31.2pt;height:10.8pt;z-index:2516413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245" o:spid="_x0000_s2089" style="position:absolute;margin-left:-24.15pt;margin-top:24.55pt;width:31.2pt;height:27.85pt;z-index:2516423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246" o:spid="_x0000_s2090" style="position:absolute;margin-left:-10.85pt;margin-top:27.7pt;width:6pt;height:12pt;z-index:25164441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247" o:spid="_x0000_s2091" style="position:absolute;z-index:25164953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248" o:spid="_x0000_s2092" style="position:absolute;z-index:25164851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249" o:spid="_x0000_s2093" style="position:absolute;z-index:25164748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250" o:spid="_x0000_s2094" style="position:absolute;z-index:25164646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251" o:spid="_x0000_s2095" style="position:absolute;z-index:25164544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252" o:spid="_x0000_s2096" style="position:absolute;z-index:251643392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253" o:spid="_x0000_s2097" style="position:absolute;margin-left:-24.05pt;margin-top:24pt;width:31.2pt;height:28.8pt;z-index:251633152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254" o:spid="_x0000_s2098" type="#_x0000_t5" style="position:absolute;margin-left:-24.05pt;margin-top:13pt;width:31.2pt;height:10.8pt;z-index:251632128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255" o:spid="_x0000_s2099" style="position:absolute;z-index:251639296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256" o:spid="_x0000_s2100" style="position:absolute;z-index:251640320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257" o:spid="_x0000_s2101" style="position:absolute;z-index:251638272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258" o:spid="_x0000_s2102" style="position:absolute;z-index:251637248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259" o:spid="_x0000_s2103" style="position:absolute;z-index:251636224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260" o:spid="_x0000_s2104" style="position:absolute;margin-left:-10.85pt;margin-top:28.15pt;width:6pt;height:12pt;z-index:251635200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261" o:spid="_x0000_s2105" style="position:absolute;z-index:251634176;visibility:visible" from="-24.05pt,40.4pt" to="7.15pt,40.4pt" strokecolor="#365f91" strokeweight="1.5pt"/>
        </w:pict>
      </w:r>
      <w:r w:rsidRPr="00BD6765">
        <w:rPr>
          <w:rFonts w:ascii="Hand writing Mutlu" w:hAnsi="Hand writing Mutlu" w:cs="Hand writing Mutlu"/>
          <w:outline/>
          <w:color w:val="000000"/>
          <w:sz w:val="72"/>
          <w:szCs w:val="72"/>
        </w:rPr>
        <w:t xml:space="preserve"> Ata Ata Ata Ata Ata</w:t>
      </w:r>
    </w:p>
    <w:p w:rsidR="000B5074" w:rsidRDefault="000B5074" w:rsidP="00BD6765">
      <w:pPr>
        <w:tabs>
          <w:tab w:val="right" w:pos="9498"/>
        </w:tabs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5263" o:spid="_x0000_s2106" style="position:absolute;margin-left:-25.65pt;margin-top:12.5pt;width:515.05pt;height:40.1pt;z-index:251670016" coordorigin="567,14787" coordsize="10800,720">
            <v:group id="Group 97" o:spid="_x0000_s2107" style="position:absolute;left:567;top:14787;width:10800;height:720" coordorigin="567,14787" coordsize="10800,720">
              <v:rect id="Rectangle 98" o:spid="_x0000_s210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10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11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111" style="position:absolute;left:567;top:14787;width:10800;height:720" coordorigin="567,14787" coordsize="10800,720">
              <v:shape id="Freeform 102" o:spid="_x0000_s211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11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11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11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11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11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11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11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12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12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12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12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12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12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12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12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12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12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13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13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13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13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13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13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13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13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13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13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14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14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14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14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14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14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14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14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14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14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15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15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309" o:spid="_x0000_s2152" type="#_x0000_t5" style="position:absolute;margin-left:-24.1pt;margin-top:13.3pt;width:31.2pt;height:10.8pt;z-index:251660800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310" o:spid="_x0000_s2153" style="position:absolute;margin-left:-24.15pt;margin-top:24.55pt;width:31.2pt;height:27.85pt;z-index:2516618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311" o:spid="_x0000_s2154" style="position:absolute;margin-left:-10.85pt;margin-top:27.7pt;width:6pt;height:12pt;z-index:251663872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312" o:spid="_x0000_s2155" style="position:absolute;z-index:251668992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313" o:spid="_x0000_s2156" style="position:absolute;z-index:251667968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314" o:spid="_x0000_s2157" style="position:absolute;z-index:251666944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315" o:spid="_x0000_s2158" style="position:absolute;z-index:251665920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316" o:spid="_x0000_s2159" style="position:absolute;z-index:251664896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317" o:spid="_x0000_s2160" style="position:absolute;z-index:251662848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318" o:spid="_x0000_s2161" style="position:absolute;margin-left:-24.05pt;margin-top:24pt;width:31.2pt;height:28.8pt;z-index:251652608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319" o:spid="_x0000_s2162" type="#_x0000_t5" style="position:absolute;margin-left:-24.05pt;margin-top:13pt;width:31.2pt;height:10.8pt;z-index:251651584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320" o:spid="_x0000_s2163" style="position:absolute;z-index:251658752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321" o:spid="_x0000_s2164" style="position:absolute;z-index:251659776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322" o:spid="_x0000_s2165" style="position:absolute;z-index:251657728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323" o:spid="_x0000_s2166" style="position:absolute;z-index:251656704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324" o:spid="_x0000_s2167" style="position:absolute;z-index:251655680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325" o:spid="_x0000_s2168" style="position:absolute;margin-left:-10.85pt;margin-top:28.15pt;width:6pt;height:12pt;z-index:251654656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326" o:spid="_x0000_s2169" style="position:absolute;z-index:251653632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AtaAtaAtaAtaAta</w:t>
      </w:r>
    </w:p>
    <w:p w:rsidR="000B5074" w:rsidRDefault="000B5074" w:rsidP="00BD6765">
      <w:pPr>
        <w:tabs>
          <w:tab w:val="right" w:pos="9498"/>
        </w:tabs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5458" o:spid="_x0000_s2170" style="position:absolute;margin-left:-25.65pt;margin-top:13.35pt;width:515pt;height:40.1pt;z-index:251727360" coordorigin="567,14787" coordsize="10800,720">
            <v:group id="Group 97" o:spid="_x0000_s2171" style="position:absolute;left:567;top:14787;width:10800;height:720" coordorigin="567,14787" coordsize="10800,720">
              <v:rect id="Rectangle 98" o:spid="_x0000_s2172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173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174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175" style="position:absolute;left:567;top:14787;width:10800;height:720" coordorigin="567,14787" coordsize="10800,720">
              <v:shape id="Freeform 102" o:spid="_x0000_s2176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177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178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179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180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181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182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183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184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185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186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187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188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189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190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191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192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193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194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195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196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197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198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199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200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201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202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203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204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205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206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207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208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209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210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211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212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213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214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215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5504" o:spid="_x0000_s2216" type="#_x0000_t5" style="position:absolute;margin-left:-24.1pt;margin-top:13.3pt;width:31.2pt;height:10.8pt;z-index:2517181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505" o:spid="_x0000_s2217" style="position:absolute;margin-left:-24.15pt;margin-top:24.55pt;width:31.2pt;height:27.85pt;z-index:2517191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5506" o:spid="_x0000_s2218" style="position:absolute;margin-left:-10.85pt;margin-top:27.7pt;width:6pt;height:12pt;z-index:25172121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5507" o:spid="_x0000_s2219" style="position:absolute;z-index:25172633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5508" o:spid="_x0000_s2220" style="position:absolute;z-index:25172531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5509" o:spid="_x0000_s2221" style="position:absolute;z-index:25172428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5510" o:spid="_x0000_s2222" style="position:absolute;z-index:25172326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5511" o:spid="_x0000_s2223" style="position:absolute;z-index:25172224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5512" o:spid="_x0000_s2224" style="position:absolute;z-index:251720192;visibility:visible" from="-24.05pt,40.4pt" to="7.15pt,40.4pt" strokecolor="#365f91" strokeweight="1.5pt"/>
        </w:pict>
      </w:r>
      <w:r>
        <w:rPr>
          <w:noProof/>
          <w:lang w:eastAsia="tr-TR"/>
        </w:rPr>
        <w:pict>
          <v:rect id="Dikdörtgen 5513" o:spid="_x0000_s2225" style="position:absolute;margin-left:-24.05pt;margin-top:24pt;width:31.2pt;height:28.8pt;z-index:251709952;visibility:visible;v-text-anchor:middle" filled="f" strokecolor="#243f60" strokeweight="1.5pt"/>
        </w:pict>
      </w:r>
      <w:r>
        <w:rPr>
          <w:noProof/>
          <w:lang w:eastAsia="tr-TR"/>
        </w:rPr>
        <w:pict>
          <v:shape id="İkizkenar Üçgen 5514" o:spid="_x0000_s2226" type="#_x0000_t5" style="position:absolute;margin-left:-24.05pt;margin-top:13pt;width:31.2pt;height:10.8pt;z-index:251708928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515" o:spid="_x0000_s2227" style="position:absolute;z-index:251716096;visibility:visible" from="-15.5pt,47.85pt" to="-11.85pt,47.85pt" strokecolor="#4579b8"/>
        </w:pict>
      </w:r>
      <w:r>
        <w:rPr>
          <w:noProof/>
          <w:lang w:eastAsia="tr-TR"/>
        </w:rPr>
        <w:pict>
          <v:line id="Düz Bağlayıcı 5516" o:spid="_x0000_s2228" style="position:absolute;z-index:251717120;visibility:visible" from="-12.1pt,47.8pt" to="-12.1pt,51.45pt" strokecolor="#4579b8"/>
        </w:pict>
      </w:r>
      <w:r>
        <w:rPr>
          <w:noProof/>
          <w:lang w:eastAsia="tr-TR"/>
        </w:rPr>
        <w:pict>
          <v:line id="Düz Bağlayıcı 5517" o:spid="_x0000_s2229" style="position:absolute;z-index:251715072;visibility:visible" from="-15.5pt,44.35pt" to="-15.5pt,48pt" strokecolor="#4579b8"/>
        </w:pict>
      </w:r>
      <w:r>
        <w:rPr>
          <w:noProof/>
          <w:lang w:eastAsia="tr-TR"/>
        </w:rPr>
        <w:pict>
          <v:line id="Düz Bağlayıcı 5518" o:spid="_x0000_s2230" style="position:absolute;z-index:251714048;visibility:visible" from="-19.15pt,44.25pt" to="-15.5pt,44.25pt" strokecolor="#4579b8"/>
        </w:pict>
      </w:r>
      <w:r>
        <w:rPr>
          <w:noProof/>
          <w:lang w:eastAsia="tr-TR"/>
        </w:rPr>
        <w:pict>
          <v:line id="Düz Bağlayıcı 5519" o:spid="_x0000_s2231" style="position:absolute;z-index:251713024;visibility:visible" from="-19.15pt,40.6pt" to="-19.15pt,44.25pt" strokecolor="#4579b8"/>
        </w:pict>
      </w:r>
      <w:r>
        <w:rPr>
          <w:noProof/>
          <w:lang w:eastAsia="tr-TR"/>
        </w:rPr>
        <w:pict>
          <v:rect id="Dikdörtgen 5520" o:spid="_x0000_s2232" style="position:absolute;margin-left:-10.85pt;margin-top:28.15pt;width:6pt;height:12pt;z-index:251712000;visibility:visible;v-text-anchor:middle" filled="f" strokecolor="#243f60" strokeweight="1.5pt"/>
        </w:pict>
      </w:r>
      <w:r>
        <w:rPr>
          <w:noProof/>
          <w:lang w:eastAsia="tr-TR"/>
        </w:rPr>
        <w:pict>
          <v:line id="Düz Bağlayıcı 5521" o:spid="_x0000_s2233" style="position:absolute;z-index:251710976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Ata</w:t>
      </w:r>
    </w:p>
    <w:p w:rsidR="000B5074" w:rsidRDefault="000B5074">
      <w:pPr>
        <w:rPr>
          <w:rFonts w:ascii="Hand writing Mutlu" w:hAnsi="Hand writing Mutlu" w:cs="Hand writing Mutlu"/>
          <w:outline/>
          <w:color w:val="000000"/>
          <w:sz w:val="72"/>
          <w:szCs w:val="72"/>
        </w:rPr>
        <w:sectPr w:rsidR="000B5074" w:rsidSect="00AB3EBD">
          <w:pgSz w:w="11906" w:h="16838"/>
          <w:pgMar w:top="851" w:right="1418" w:bottom="709" w:left="1418" w:header="708" w:footer="708" w:gutter="0"/>
          <w:cols w:space="708"/>
          <w:docGrid w:linePitch="360"/>
        </w:sectPr>
      </w:pPr>
    </w:p>
    <w:p w:rsidR="000B5074" w:rsidRDefault="000B5074" w:rsidP="00DA6CCA">
      <w:pPr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shape id="Metin Kutusu 6337" o:spid="_x0000_s2234" type="#_x0000_t202" style="position:absolute;margin-left:232.8pt;margin-top:-23.35pt;width:111pt;height:93.4pt;z-index:251739648;visibility:visible;mso-wrap-style:none" filled="f" stroked="f" strokeweight=".5pt">
            <v:textbox style="mso-fit-shape-to-text:t">
              <w:txbxContent>
                <w:p w:rsidR="000B5074" w:rsidRDefault="000B5074" w:rsidP="00DA6CCA">
                  <w:r w:rsidRPr="00171453">
                    <w:rPr>
                      <w:noProof/>
                      <w:lang w:eastAsia="tr-TR"/>
                    </w:rPr>
                    <w:pict>
                      <v:shape id="Resim 6836" o:spid="_x0000_i1092" type="#_x0000_t75" style="width:111pt;height:81pt;visibility:visible">
                        <v:imagedata r:id="rId44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6335" o:spid="_x0000_s2235" style="position:absolute;margin-left:60.85pt;margin-top:-15.9pt;width:169.25pt;height:52.8pt;z-index:251737600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6336" o:spid="_x0000_s2236" type="#_x0000_t202" style="position:absolute;margin-left:60.2pt;margin-top:-19.55pt;width:177pt;height:61.25pt;z-index:251738624;visibility:visible" filled="f" stroked="f" strokeweight=".5pt">
            <v:textbox>
              <w:txbxContent>
                <w:p w:rsidR="000B5074" w:rsidRPr="007226AB" w:rsidRDefault="000B5074" w:rsidP="00DA6CCA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Okuyalım</w:t>
                  </w:r>
                </w:p>
              </w:txbxContent>
            </v:textbox>
          </v:shape>
        </w:pict>
      </w:r>
    </w:p>
    <w:p w:rsidR="000B5074" w:rsidRDefault="000B5074" w:rsidP="00DA6CCA">
      <w:pPr>
        <w:spacing w:after="0"/>
        <w:ind w:right="-426"/>
        <w:jc w:val="center"/>
        <w:rPr>
          <w:rFonts w:ascii="Nurhan Uz" w:hAnsi="Nurhan Uz" w:cs="Nurhan Uz"/>
          <w:sz w:val="20"/>
          <w:szCs w:val="20"/>
        </w:rPr>
      </w:pPr>
    </w:p>
    <w:p w:rsidR="000B5074" w:rsidRPr="00A746BF" w:rsidRDefault="000B5074" w:rsidP="00DA6CCA">
      <w:pPr>
        <w:spacing w:after="0"/>
        <w:ind w:right="-426"/>
        <w:jc w:val="center"/>
        <w:rPr>
          <w:rFonts w:ascii="Nurhan Uz" w:hAnsi="Nurhan Uz" w:cs="Nurhan Uz"/>
          <w:sz w:val="70"/>
          <w:szCs w:val="70"/>
        </w:rPr>
      </w:pPr>
      <w:r w:rsidRPr="003E3848">
        <w:rPr>
          <w:rFonts w:ascii="Arial" w:hAnsi="Arial" w:cs="Arial"/>
          <w:noProof/>
          <w:color w:val="0000FF"/>
          <w:sz w:val="27"/>
          <w:szCs w:val="27"/>
          <w:lang w:eastAsia="tr-TR"/>
        </w:rPr>
        <w:pict>
          <v:shape id="Resim 6339" o:spid="_x0000_i1093" type="#_x0000_t75" alt="https://encrypted-tbn2.gstatic.com/images?q=tbn:ANd9GcSg_ABqPlWNHHresIY_hfCCvHN2gHwqKC23D-WqlhVPKicHdTB02Q" style="width:92.25pt;height:81.75pt;visibility:visible">
            <v:imagedata r:id="rId45" o:title="" croptop="3038f" cropbottom="5739f" cropleft="4521f" cropright="6402f"/>
          </v:shape>
        </w:pict>
      </w:r>
    </w:p>
    <w:p w:rsidR="000B5074" w:rsidRDefault="000B5074" w:rsidP="00DA6CCA">
      <w:pPr>
        <w:spacing w:after="0"/>
        <w:ind w:right="55"/>
        <w:jc w:val="center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186" o:spid="_x0000_s2237" style="position:absolute;left:0;text-align:left;margin-left:-10.55pt;margin-top:8.1pt;width:360.6pt;height:28.1pt;z-index:251731456" coordorigin="567,14787" coordsize="10800,720">
            <v:group id="Group 97" o:spid="_x0000_s2238" style="position:absolute;left:567;top:14787;width:10800;height:720" coordorigin="567,14787" coordsize="10800,720">
              <v:rect id="Rectangle 98" o:spid="_x0000_s223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24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24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242" style="position:absolute;left:567;top:14787;width:10800;height:720" coordorigin="567,14787" coordsize="10800,720">
              <v:shape id="Freeform 102" o:spid="_x0000_s224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24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24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24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24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24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24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25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25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25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25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25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25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25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25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25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25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26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26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26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26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26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26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26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26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26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26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27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27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27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27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27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27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27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27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27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27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28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28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28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ALA AT</w:t>
      </w:r>
    </w:p>
    <w:p w:rsidR="000B5074" w:rsidRDefault="000B5074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255" o:spid="_x0000_s2283" style="position:absolute;margin-left:-10.5pt;margin-top:7.7pt;width:360.6pt;height:28.1pt;z-index:251732480" coordorigin="567,14787" coordsize="10800,720">
            <v:group id="Group 97" o:spid="_x0000_s2284" style="position:absolute;left:567;top:14787;width:10800;height:720" coordorigin="567,14787" coordsize="10800,720">
              <v:rect id="Rectangle 98" o:spid="_x0000_s2285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286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287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288" style="position:absolute;left:567;top:14787;width:10800;height:720" coordorigin="567,14787" coordsize="10800,720">
              <v:shape id="Freeform 102" o:spid="_x0000_s2289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290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291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292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293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294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295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296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297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298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299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300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301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302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303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304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305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306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307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308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309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310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311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312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313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314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315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316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317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318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319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320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321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322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323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324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325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326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327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328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4B090A">
        <w:rPr>
          <w:rFonts w:ascii="Nurhan Uz" w:hAnsi="Nurhan Uz" w:cs="Nurhan Uz"/>
          <w:sz w:val="48"/>
          <w:szCs w:val="48"/>
        </w:rPr>
        <w:t>Al Ela al.</w:t>
      </w:r>
    </w:p>
    <w:p w:rsidR="000B5074" w:rsidRDefault="000B5074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342" o:spid="_x0000_s2329" style="position:absolute;margin-left:-10.5pt;margin-top:7.7pt;width:360.6pt;height:28.1pt;z-index:251740672" coordorigin="567,14787" coordsize="10800,720">
            <v:group id="Group 97" o:spid="_x0000_s2330" style="position:absolute;left:567;top:14787;width:10800;height:720" coordorigin="567,14787" coordsize="10800,720">
              <v:rect id="Rectangle 98" o:spid="_x0000_s2331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332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333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334" style="position:absolute;left:567;top:14787;width:10800;height:720" coordorigin="567,14787" coordsize="10800,720">
              <v:shape id="Freeform 102" o:spid="_x0000_s2335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336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337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338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339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340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341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342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343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344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345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346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347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348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349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350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351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352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353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354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355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356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357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358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359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360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361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362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363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364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365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366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367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368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369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370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371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372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373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374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Al L</w:t>
      </w:r>
      <w:r w:rsidRPr="004B090A">
        <w:rPr>
          <w:rFonts w:ascii="Nurhan Uz" w:hAnsi="Nurhan Uz" w:cs="Nurhan Uz"/>
          <w:sz w:val="48"/>
          <w:szCs w:val="48"/>
        </w:rPr>
        <w:t>a</w:t>
      </w:r>
      <w:r>
        <w:rPr>
          <w:rFonts w:ascii="Nurhan Uz" w:hAnsi="Nurhan Uz" w:cs="Nurhan Uz"/>
          <w:sz w:val="48"/>
          <w:szCs w:val="48"/>
        </w:rPr>
        <w:t>le</w:t>
      </w:r>
      <w:r w:rsidRPr="004B090A">
        <w:rPr>
          <w:rFonts w:ascii="Nurhan Uz" w:hAnsi="Nurhan Uz" w:cs="Nurhan Uz"/>
          <w:sz w:val="48"/>
          <w:szCs w:val="48"/>
        </w:rPr>
        <w:t xml:space="preserve"> al.</w:t>
      </w:r>
    </w:p>
    <w:p w:rsidR="000B5074" w:rsidRPr="0022562D" w:rsidRDefault="000B5074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shape id="Metin Kutusu 497" o:spid="_x0000_s2375" type="#_x0000_t202" style="position:absolute;margin-left:175.15pt;margin-top:37.6pt;width:67.85pt;height:55.6pt;z-index:251744768;visibility:visible" filled="f" stroked="f" strokeweight=".5pt">
            <v:textbox>
              <w:txbxContent>
                <w:p w:rsidR="000B5074" w:rsidRDefault="000B5074" w:rsidP="00DA6CCA">
                  <w:r w:rsidRPr="003E3848">
                    <w:rPr>
                      <w:rFonts w:ascii="Tahoma" w:hAnsi="Tahoma" w:cs="Tahoma"/>
                      <w:noProof/>
                      <w:color w:val="333333"/>
                      <w:sz w:val="17"/>
                      <w:szCs w:val="17"/>
                      <w:lang w:eastAsia="tr-TR"/>
                    </w:rPr>
                    <w:pict>
                      <v:shape id="Resim 6827" o:spid="_x0000_i1096" type="#_x0000_t75" alt="https://fbcdn-sphotos-c-a.akamaihd.net/hphotos-ak-ash4/s480x480/248873_4360670328893_1281636843_n.jpg" style="width:47.25pt;height:43.5pt;visibility:visible">
                        <v:imagedata r:id="rId46" o:title=""/>
                      </v:shape>
                    </w:pict>
                  </w:r>
                  <w:r w:rsidRPr="003E3848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6828" o:spid="_x0000_i1097" type="#_x0000_t75" alt="http://www.hediyeler.org/wp-content/uploads/2009/05/maydanoz.jpg" style="width:52.5pt;height:46.5pt;visibility:visible">
                        <v:imagedata r:id="rId4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293" o:spid="_x0000_s2376" style="position:absolute;margin-left:-10.65pt;margin-top:8.05pt;width:360.6pt;height:28.1pt;z-index:251733504" coordorigin="567,14787" coordsize="10800,720">
            <v:group id="Group 97" o:spid="_x0000_s2377" style="position:absolute;left:567;top:14787;width:10800;height:720" coordorigin="567,14787" coordsize="10800,720">
              <v:rect id="Rectangle 98" o:spid="_x0000_s237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37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38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381" style="position:absolute;left:567;top:14787;width:10800;height:720" coordorigin="567,14787" coordsize="10800,720">
              <v:shape id="Freeform 102" o:spid="_x0000_s238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38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38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38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38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38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38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38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39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39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39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39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39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39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39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39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39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39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40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40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40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40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40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40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40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40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40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40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41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41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41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41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41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41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41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41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41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41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42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42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Ela atal, ala at al.</w:t>
      </w:r>
    </w:p>
    <w:p w:rsidR="000B5074" w:rsidRPr="002C17A4" w:rsidRDefault="000B5074" w:rsidP="00DA6CCA">
      <w:pPr>
        <w:spacing w:after="0"/>
        <w:ind w:right="-426"/>
        <w:rPr>
          <w:rFonts w:ascii="Nurhan Uz" w:hAnsi="Nurhan Uz" w:cs="Nurhan Uz"/>
          <w:noProof/>
          <w:sz w:val="10"/>
          <w:szCs w:val="10"/>
          <w:lang w:eastAsia="tr-TR"/>
        </w:rPr>
      </w:pPr>
      <w:r>
        <w:rPr>
          <w:noProof/>
          <w:lang w:eastAsia="tr-TR"/>
        </w:rPr>
        <w:pict>
          <v:shape id="Metin Kutusu 6389" o:spid="_x0000_s2422" type="#_x0000_t202" style="position:absolute;margin-left:59.75pt;margin-top:36.45pt;width:67.85pt;height:52.35pt;z-index:251743744;visibility:visible" filled="f" stroked="f" strokeweight=".5pt">
            <v:textbox>
              <w:txbxContent>
                <w:p w:rsidR="000B5074" w:rsidRDefault="000B5074" w:rsidP="00DA6CCA">
                  <w:r w:rsidRPr="003E3848">
                    <w:rPr>
                      <w:rFonts w:ascii="Tahoma" w:hAnsi="Tahoma" w:cs="Tahoma"/>
                      <w:noProof/>
                      <w:color w:val="333333"/>
                      <w:sz w:val="17"/>
                      <w:szCs w:val="17"/>
                      <w:lang w:eastAsia="tr-TR"/>
                    </w:rPr>
                    <w:pict>
                      <v:shape id="Resim 6829" o:spid="_x0000_i1099" type="#_x0000_t75" alt="https://fbcdn-sphotos-c-a.akamaihd.net/hphotos-ak-ash4/s480x480/248873_4360670328893_1281636843_n.jpg" style="width:47.25pt;height:43.5pt;visibility:visible">
                        <v:imagedata r:id="rId46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438" o:spid="_x0000_s2423" type="#_x0000_t202" style="position:absolute;margin-left:122.2pt;margin-top:42pt;width:67.85pt;height:46.65pt;z-index:251741696;visibility:visible" filled="f" stroked="f" strokeweight=".5pt">
            <v:textbox>
              <w:txbxContent>
                <w:p w:rsidR="000B5074" w:rsidRDefault="000B5074" w:rsidP="00DA6CCA">
                  <w:r w:rsidRPr="003E3848">
                    <w:rPr>
                      <w:rFonts w:ascii="Trebuchet MS" w:hAnsi="Trebuchet MS" w:cs="Trebuchet MS"/>
                      <w:noProof/>
                      <w:sz w:val="18"/>
                      <w:szCs w:val="18"/>
                      <w:lang w:eastAsia="tr-TR"/>
                    </w:rPr>
                    <w:pict>
                      <v:shape id="Resim 6830" o:spid="_x0000_i1101" type="#_x0000_t75" alt="Galatasaray 3-0 Liverpool maç golleri izle seyret(gs haberleri)spor" style="width:31.5pt;height:31.5pt;visibility:visible">
                        <v:imagedata r:id="rId4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498" o:spid="_x0000_s2424" style="position:absolute;margin-left:-10.65pt;margin-top:7.9pt;width:360.6pt;height:28.1pt;z-index:251734528" coordorigin="567,14787" coordsize="10800,720">
            <v:group id="Group 97" o:spid="_x0000_s2425" style="position:absolute;left:567;top:14787;width:10800;height:720" coordorigin="567,14787" coordsize="10800,720">
              <v:rect id="Rectangle 98" o:spid="_x0000_s2426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427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428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429" style="position:absolute;left:567;top:14787;width:10800;height:720" coordorigin="567,14787" coordsize="10800,720">
              <v:shape id="Freeform 102" o:spid="_x0000_s2430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431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432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433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434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435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436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437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438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439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440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441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442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443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444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445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446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447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448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449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450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451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452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453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454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455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456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457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458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459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460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461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462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463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464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465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466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467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468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469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2C17A4">
        <w:rPr>
          <w:rFonts w:ascii="Nurhan Uz" w:hAnsi="Nurhan Uz" w:cs="Nurhan Uz"/>
          <w:sz w:val="48"/>
          <w:szCs w:val="48"/>
        </w:rPr>
        <w:t>A</w:t>
      </w:r>
      <w:r>
        <w:rPr>
          <w:rFonts w:ascii="Nurhan Uz" w:hAnsi="Nurhan Uz" w:cs="Nurhan Uz"/>
          <w:sz w:val="48"/>
          <w:szCs w:val="48"/>
        </w:rPr>
        <w:t>t</w:t>
      </w:r>
      <w:r w:rsidRPr="002C17A4">
        <w:rPr>
          <w:rFonts w:ascii="Nurhan Uz" w:hAnsi="Nurhan Uz" w:cs="Nurhan Uz"/>
          <w:sz w:val="48"/>
          <w:szCs w:val="48"/>
        </w:rPr>
        <w:t xml:space="preserve">a </w:t>
      </w:r>
      <w:r>
        <w:rPr>
          <w:rFonts w:ascii="Nurhan Uz" w:hAnsi="Nurhan Uz" w:cs="Nurhan Uz"/>
          <w:sz w:val="48"/>
          <w:szCs w:val="48"/>
        </w:rPr>
        <w:t xml:space="preserve">atla, ata   </w:t>
      </w:r>
      <w:r w:rsidRPr="002C17A4">
        <w:rPr>
          <w:rFonts w:ascii="Nurhan Uz" w:hAnsi="Nurhan Uz" w:cs="Nurhan Uz"/>
          <w:sz w:val="48"/>
          <w:szCs w:val="48"/>
        </w:rPr>
        <w:t xml:space="preserve">     al.</w:t>
      </w:r>
    </w:p>
    <w:p w:rsidR="000B5074" w:rsidRDefault="000B5074" w:rsidP="00DA6CCA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580" o:spid="_x0000_s2470" style="position:absolute;margin-left:-10pt;margin-top:6.8pt;width:360.6pt;height:28.1pt;z-index:251742720" coordorigin="567,14787" coordsize="10800,720">
            <v:group id="Group 97" o:spid="_x0000_s2471" style="position:absolute;left:567;top:14787;width:10800;height:720" coordorigin="567,14787" coordsize="10800,720">
              <v:rect id="Rectangle 98" o:spid="_x0000_s2472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473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474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475" style="position:absolute;left:567;top:14787;width:10800;height:720" coordorigin="567,14787" coordsize="10800,720">
              <v:shape id="Freeform 102" o:spid="_x0000_s2476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477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478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479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480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481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482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483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484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485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486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487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488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489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490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491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492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493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494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495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496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497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498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499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500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501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502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503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504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505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506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507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508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509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510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511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512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513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514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515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Ata           la</w:t>
      </w:r>
      <w:r w:rsidRPr="002C17A4">
        <w:rPr>
          <w:rFonts w:ascii="Nurhan Uz" w:hAnsi="Nurhan Uz" w:cs="Nurhan Uz"/>
          <w:sz w:val="48"/>
          <w:szCs w:val="48"/>
        </w:rPr>
        <w:t>.</w:t>
      </w:r>
    </w:p>
    <w:p w:rsidR="000B5074" w:rsidRDefault="000B5074" w:rsidP="00DA6CCA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72" o:spid="_x0000_s2516" style="position:absolute;margin-left:-9.45pt;margin-top:6.75pt;width:360.6pt;height:28.1pt;z-index:251735552" coordorigin="567,14787" coordsize="10800,720">
            <v:group id="Group 97" o:spid="_x0000_s2517" style="position:absolute;left:567;top:14787;width:10800;height:720" coordorigin="567,14787" coordsize="10800,720">
              <v:rect id="Rectangle 98" o:spid="_x0000_s251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51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52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521" style="position:absolute;left:567;top:14787;width:10800;height:720" coordorigin="567,14787" coordsize="10800,720">
              <v:shape id="Freeform 102" o:spid="_x0000_s252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52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52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52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52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52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52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52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53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53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53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53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53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53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53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53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53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53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54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54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54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54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54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54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54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54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54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54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55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55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55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55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55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55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55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55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55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55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56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56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 xml:space="preserve">Lale ata atla  </w:t>
      </w:r>
    </w:p>
    <w:p w:rsidR="000B5074" w:rsidRDefault="000B5074" w:rsidP="00DA6CCA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5552" o:spid="_x0000_s2562" style="position:absolute;margin-left:-11.15pt;margin-top:8pt;width:360.6pt;height:28.1pt;z-index:251736576" coordorigin="567,14787" coordsize="10800,720">
            <v:group id="Group 97" o:spid="_x0000_s2563" style="position:absolute;left:567;top:14787;width:10800;height:720" coordorigin="567,14787" coordsize="10800,720">
              <v:rect id="Rectangle 98" o:spid="_x0000_s256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56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56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567" style="position:absolute;left:567;top:14787;width:10800;height:720" coordorigin="567,14787" coordsize="10800,720">
              <v:shape id="Freeform 102" o:spid="_x0000_s256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56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57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57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57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57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57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57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57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57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57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57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58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58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58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58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58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58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58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58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58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58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59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59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59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59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59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59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59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59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59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59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60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60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60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60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60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60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60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60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Atla Lale atla.</w:t>
      </w:r>
    </w:p>
    <w:p w:rsidR="000B5074" w:rsidRDefault="000B5074" w:rsidP="00DA6CCA">
      <w:pPr>
        <w:spacing w:after="0"/>
        <w:ind w:right="-426"/>
        <w:rPr>
          <w:rFonts w:ascii="Hand writing Mutlu" w:hAnsi="Hand writing Mutlu" w:cs="Hand writing Mutlu"/>
          <w:noProof/>
          <w:sz w:val="48"/>
          <w:szCs w:val="48"/>
          <w:lang w:eastAsia="tr-TR"/>
        </w:rPr>
      </w:pPr>
      <w:r>
        <w:rPr>
          <w:noProof/>
          <w:lang w:eastAsia="tr-TR"/>
        </w:rPr>
        <w:pict>
          <v:shape id="Metin Kutusu 3657" o:spid="_x0000_s2608" type="#_x0000_t202" style="position:absolute;margin-left:199.75pt;margin-top:-23.4pt;width:111.5pt;height:94.9pt;z-index:251730432;visibility:visible;mso-wrap-style:none" filled="f" stroked="f" strokeweight=".5pt">
            <v:textbox>
              <w:txbxContent>
                <w:p w:rsidR="000B5074" w:rsidRDefault="000B5074" w:rsidP="00DA6CCA">
                  <w:r w:rsidRPr="00171453">
                    <w:rPr>
                      <w:noProof/>
                      <w:lang w:eastAsia="tr-TR"/>
                    </w:rPr>
                    <w:pict>
                      <v:shape id="Resim 6831" o:spid="_x0000_i1103" type="#_x0000_t75" style="width:76.5pt;height:90.75pt;visibility:visible">
                        <v:imagedata r:id="rId4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658" o:spid="_x0000_s2609" type="#_x0000_t202" style="position:absolute;margin-left:31pt;margin-top:-15.9pt;width:177pt;height:61.25pt;z-index:251728384;visibility:visible" filled="f" stroked="f" strokeweight=".5pt">
            <v:textbox>
              <w:txbxContent>
                <w:p w:rsidR="000B5074" w:rsidRPr="007226AB" w:rsidRDefault="000B5074" w:rsidP="00DA6CCA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3659" o:spid="_x0000_s2610" style="position:absolute;margin-left:28.6pt;margin-top:-15.9pt;width:169.25pt;height:52.8pt;z-index:251729408;visibility:visible;v-text-anchor:middle" arcsize="10923f" filled="f" strokecolor="#243f60" strokeweight="2pt"/>
        </w:pict>
      </w:r>
    </w:p>
    <w:p w:rsidR="000B5074" w:rsidRDefault="000B5074" w:rsidP="00DA6CCA">
      <w:pPr>
        <w:spacing w:after="0"/>
        <w:ind w:right="-426"/>
        <w:jc w:val="both"/>
        <w:rPr>
          <w:rFonts w:ascii="Arial" w:hAnsi="Arial" w:cs="Arial"/>
          <w:noProof/>
          <w:color w:val="0000FF"/>
          <w:sz w:val="27"/>
          <w:szCs w:val="27"/>
          <w:lang w:eastAsia="tr-TR"/>
        </w:rPr>
      </w:pPr>
      <w:r>
        <w:rPr>
          <w:noProof/>
          <w:lang w:eastAsia="tr-TR"/>
        </w:rPr>
        <w:pict>
          <v:shape id="Metin Kutusu 6832" o:spid="_x0000_s2611" type="#_x0000_t202" style="position:absolute;left:0;text-align:left;margin-left:74.85pt;margin-top:8.35pt;width:129.15pt;height:106.2pt;z-index:251757056;visibility:visible" stroked="f" strokeweight=".5pt">
            <v:textbox>
              <w:txbxContent>
                <w:p w:rsidR="000B5074" w:rsidRPr="00E52836" w:rsidRDefault="000B5074" w:rsidP="00DA6CCA">
                  <w:r w:rsidRPr="003E3848">
                    <w:rPr>
                      <w:rFonts w:ascii="Arial" w:hAnsi="Arial" w:cs="Arial"/>
                      <w:noProof/>
                      <w:color w:val="0000FF"/>
                      <w:sz w:val="27"/>
                      <w:szCs w:val="27"/>
                      <w:lang w:eastAsia="tr-TR"/>
                    </w:rPr>
                    <w:pict>
                      <v:shape id="Resim 6833" o:spid="_x0000_i1105" type="#_x0000_t75" alt="https://encrypted-tbn2.gstatic.com/images?q=tbn:ANd9GcSg_ABqPlWNHHresIY_hfCCvHN2gHwqKC23D-WqlhVPKicHdTB02Q" style="width:93.75pt;height:82.5pt;visibility:visible">
                        <v:imagedata r:id="rId45" o:title="" croptop="3038f" cropbottom="5739f" cropleft="4521f" cropright="6402f"/>
                      </v:shape>
                    </w:pict>
                  </w:r>
                </w:p>
              </w:txbxContent>
            </v:textbox>
          </v:shape>
        </w:pict>
      </w:r>
    </w:p>
    <w:p w:rsidR="000B5074" w:rsidRPr="00E52836" w:rsidRDefault="000B5074" w:rsidP="00DA6CCA">
      <w:pPr>
        <w:spacing w:after="0"/>
        <w:ind w:right="-426"/>
        <w:jc w:val="both"/>
        <w:rPr>
          <w:rFonts w:ascii="Arial" w:hAnsi="Arial" w:cs="Arial"/>
          <w:noProof/>
          <w:color w:val="0000FF"/>
          <w:sz w:val="27"/>
          <w:szCs w:val="27"/>
          <w:lang w:eastAsia="tr-TR"/>
        </w:rPr>
      </w:pPr>
    </w:p>
    <w:p w:rsidR="000B5074" w:rsidRPr="00E52836" w:rsidRDefault="000B5074" w:rsidP="00DA6CCA">
      <w:pPr>
        <w:pStyle w:val="Heading2"/>
        <w:rPr>
          <w:rFonts w:cs="Times New Roman"/>
          <w:noProof/>
          <w:sz w:val="27"/>
          <w:szCs w:val="27"/>
          <w:lang w:eastAsia="tr-TR"/>
        </w:rPr>
      </w:pPr>
    </w:p>
    <w:p w:rsidR="000B5074" w:rsidRPr="00E52836" w:rsidRDefault="000B5074" w:rsidP="00DA6CCA">
      <w:pPr>
        <w:spacing w:after="0"/>
        <w:ind w:right="-426"/>
        <w:jc w:val="both"/>
        <w:rPr>
          <w:rFonts w:ascii="Hand writing Mutlu" w:hAnsi="Hand writing Mutlu" w:cs="Hand writing Mutlu"/>
          <w:noProof/>
          <w:sz w:val="48"/>
          <w:szCs w:val="48"/>
          <w:lang w:eastAsia="tr-TR"/>
        </w:rPr>
      </w:pPr>
    </w:p>
    <w:p w:rsidR="000B5074" w:rsidRDefault="000B5074" w:rsidP="00DA6CCA">
      <w:pPr>
        <w:spacing w:after="0"/>
        <w:ind w:right="55"/>
        <w:jc w:val="center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443" o:spid="_x0000_s2612" style="position:absolute;left:0;text-align:left;margin-left:-10.55pt;margin-top:8.1pt;width:360.6pt;height:28.1pt;z-index:251745792" coordorigin="567,14787" coordsize="10800,720">
            <v:group id="Group 97" o:spid="_x0000_s2613" style="position:absolute;left:567;top:14787;width:10800;height:720" coordorigin="567,14787" coordsize="10800,720">
              <v:rect id="Rectangle 98" o:spid="_x0000_s261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61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61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617" style="position:absolute;left:567;top:14787;width:10800;height:720" coordorigin="567,14787" coordsize="10800,720">
              <v:shape id="Freeform 102" o:spid="_x0000_s261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61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62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62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62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62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62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62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62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62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62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62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63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63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63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63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63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63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63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63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63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63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64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64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64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64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64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64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64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64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64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64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65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65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65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65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65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65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65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65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ALA AT</w:t>
      </w:r>
    </w:p>
    <w:p w:rsidR="000B5074" w:rsidRDefault="000B5074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489" o:spid="_x0000_s2658" style="position:absolute;margin-left:-10.5pt;margin-top:7.7pt;width:360.6pt;height:28.1pt;z-index:251746816" coordorigin="567,14787" coordsize="10800,720">
            <v:group id="Group 97" o:spid="_x0000_s2659" style="position:absolute;left:567;top:14787;width:10800;height:720" coordorigin="567,14787" coordsize="10800,720">
              <v:rect id="Rectangle 98" o:spid="_x0000_s2660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661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662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663" style="position:absolute;left:567;top:14787;width:10800;height:720" coordorigin="567,14787" coordsize="10800,720">
              <v:shape id="Freeform 102" o:spid="_x0000_s2664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665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666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667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668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669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670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671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672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673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674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675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676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677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678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679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680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681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682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683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684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685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686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687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688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689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690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691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692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693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694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695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696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697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698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699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700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701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702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703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 xml:space="preserve">Al      </w:t>
      </w:r>
      <w:r w:rsidRPr="004B090A">
        <w:rPr>
          <w:rFonts w:ascii="Nurhan Uz" w:hAnsi="Nurhan Uz" w:cs="Nurhan Uz"/>
          <w:sz w:val="48"/>
          <w:szCs w:val="48"/>
        </w:rPr>
        <w:t xml:space="preserve"> al.</w:t>
      </w:r>
    </w:p>
    <w:p w:rsidR="000B5074" w:rsidRDefault="000B5074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535" o:spid="_x0000_s2704" style="position:absolute;margin-left:-10.5pt;margin-top:7.7pt;width:360.6pt;height:28.1pt;z-index:251751936" coordorigin="567,14787" coordsize="10800,720">
            <v:group id="Group 97" o:spid="_x0000_s2705" style="position:absolute;left:567;top:14787;width:10800;height:720" coordorigin="567,14787" coordsize="10800,720">
              <v:rect id="Rectangle 98" o:spid="_x0000_s2706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707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708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709" style="position:absolute;left:567;top:14787;width:10800;height:720" coordorigin="567,14787" coordsize="10800,720">
              <v:shape id="Freeform 102" o:spid="_x0000_s2710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711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712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713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714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715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716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717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718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719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720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721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722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723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724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725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726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727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728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729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730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731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732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733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734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735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736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737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738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739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740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741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742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743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744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745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746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747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748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749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 xml:space="preserve">Al       </w:t>
      </w:r>
      <w:r w:rsidRPr="004B090A">
        <w:rPr>
          <w:rFonts w:ascii="Nurhan Uz" w:hAnsi="Nurhan Uz" w:cs="Nurhan Uz"/>
          <w:sz w:val="48"/>
          <w:szCs w:val="48"/>
        </w:rPr>
        <w:t xml:space="preserve"> al.</w:t>
      </w:r>
    </w:p>
    <w:p w:rsidR="000B5074" w:rsidRPr="0022562D" w:rsidRDefault="000B5074" w:rsidP="00DA6CCA">
      <w:pPr>
        <w:spacing w:after="0"/>
        <w:ind w:right="55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shape id="Metin Kutusu 6581" o:spid="_x0000_s2750" type="#_x0000_t202" style="position:absolute;margin-left:175.15pt;margin-top:37.6pt;width:67.85pt;height:55.6pt;z-index:251756032;visibility:visible" filled="f" stroked="f" strokeweight=".5pt">
            <v:textbox>
              <w:txbxContent>
                <w:p w:rsidR="000B5074" w:rsidRDefault="000B5074" w:rsidP="00DA6CCA">
                  <w:r w:rsidRPr="003E3848">
                    <w:rPr>
                      <w:rFonts w:ascii="Tahoma" w:hAnsi="Tahoma" w:cs="Tahoma"/>
                      <w:noProof/>
                      <w:color w:val="333333"/>
                      <w:sz w:val="17"/>
                      <w:szCs w:val="17"/>
                      <w:lang w:eastAsia="tr-TR"/>
                    </w:rPr>
                    <w:pict>
                      <v:shape id="Resim 6815" o:spid="_x0000_i1108" type="#_x0000_t75" alt="https://fbcdn-sphotos-c-a.akamaihd.net/hphotos-ak-ash4/s480x480/248873_4360670328893_1281636843_n.jpg" style="width:47.25pt;height:43.5pt;visibility:visible">
                        <v:imagedata r:id="rId46" o:title=""/>
                      </v:shape>
                    </w:pict>
                  </w:r>
                  <w:r w:rsidRPr="003E3848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6816" o:spid="_x0000_i1109" type="#_x0000_t75" alt="http://www.hediyeler.org/wp-content/uploads/2009/05/maydanoz.jpg" style="width:52.5pt;height:46.5pt;visibility:visible">
                        <v:imagedata r:id="rId4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6582" o:spid="_x0000_s2751" style="position:absolute;margin-left:-10.65pt;margin-top:8.05pt;width:360.6pt;height:28.1pt;z-index:251747840" coordorigin="567,14787" coordsize="10800,720">
            <v:group id="Group 97" o:spid="_x0000_s2752" style="position:absolute;left:567;top:14787;width:10800;height:720" coordorigin="567,14787" coordsize="10800,720">
              <v:rect id="Rectangle 98" o:spid="_x0000_s275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75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75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756" style="position:absolute;left:567;top:14787;width:10800;height:720" coordorigin="567,14787" coordsize="10800,720">
              <v:shape id="Freeform 102" o:spid="_x0000_s275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75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75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76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76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76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76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76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76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76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76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76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76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77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77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77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77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77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77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77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77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77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77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78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78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78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78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78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78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78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78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78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78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79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79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79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79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79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79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79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Ela atal,       at al.</w:t>
      </w:r>
    </w:p>
    <w:p w:rsidR="000B5074" w:rsidRPr="002C17A4" w:rsidRDefault="000B5074" w:rsidP="00DA6CCA">
      <w:pPr>
        <w:spacing w:after="0"/>
        <w:ind w:right="-426"/>
        <w:rPr>
          <w:rFonts w:ascii="Nurhan Uz" w:hAnsi="Nurhan Uz" w:cs="Nurhan Uz"/>
          <w:noProof/>
          <w:sz w:val="10"/>
          <w:szCs w:val="10"/>
          <w:lang w:eastAsia="tr-TR"/>
        </w:rPr>
      </w:pPr>
      <w:r>
        <w:rPr>
          <w:noProof/>
          <w:lang w:eastAsia="tr-TR"/>
        </w:rPr>
        <w:pict>
          <v:shape id="Metin Kutusu 6628" o:spid="_x0000_s2797" type="#_x0000_t202" style="position:absolute;margin-left:59.75pt;margin-top:36.45pt;width:67.85pt;height:52.35pt;z-index:251755008;visibility:visible" filled="f" stroked="f" strokeweight=".5pt">
            <v:textbox>
              <w:txbxContent>
                <w:p w:rsidR="000B5074" w:rsidRDefault="000B5074" w:rsidP="00DA6CCA">
                  <w:r w:rsidRPr="003E3848">
                    <w:rPr>
                      <w:rFonts w:ascii="Tahoma" w:hAnsi="Tahoma" w:cs="Tahoma"/>
                      <w:noProof/>
                      <w:color w:val="333333"/>
                      <w:sz w:val="17"/>
                      <w:szCs w:val="17"/>
                      <w:lang w:eastAsia="tr-TR"/>
                    </w:rPr>
                    <w:pict>
                      <v:shape id="Resim 6817" o:spid="_x0000_i1111" type="#_x0000_t75" alt="https://fbcdn-sphotos-c-a.akamaihd.net/hphotos-ak-ash4/s480x480/248873_4360670328893_1281636843_n.jpg" style="width:47.25pt;height:43.5pt;visibility:visible">
                        <v:imagedata r:id="rId46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629" o:spid="_x0000_s2798" type="#_x0000_t202" style="position:absolute;margin-left:122.2pt;margin-top:42pt;width:67.85pt;height:46.65pt;z-index:251752960;visibility:visible" filled="f" stroked="f" strokeweight=".5pt">
            <v:textbox>
              <w:txbxContent>
                <w:p w:rsidR="000B5074" w:rsidRDefault="000B5074" w:rsidP="00DA6CCA">
                  <w:r w:rsidRPr="003E3848">
                    <w:rPr>
                      <w:rFonts w:ascii="Trebuchet MS" w:hAnsi="Trebuchet MS" w:cs="Trebuchet MS"/>
                      <w:noProof/>
                      <w:sz w:val="18"/>
                      <w:szCs w:val="18"/>
                      <w:lang w:eastAsia="tr-TR"/>
                    </w:rPr>
                    <w:pict>
                      <v:shape id="Resim 6818" o:spid="_x0000_i1113" type="#_x0000_t75" alt="Galatasaray 3-0 Liverpool maç golleri izle seyret(gs haberleri)spor" style="width:31.5pt;height:31.5pt;visibility:visible">
                        <v:imagedata r:id="rId4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6630" o:spid="_x0000_s2799" style="position:absolute;margin-left:-10.65pt;margin-top:7.9pt;width:360.6pt;height:28.1pt;z-index:251748864" coordorigin="567,14787" coordsize="10800,720">
            <v:group id="Group 97" o:spid="_x0000_s2800" style="position:absolute;left:567;top:14787;width:10800;height:720" coordorigin="567,14787" coordsize="10800,720">
              <v:rect id="Rectangle 98" o:spid="_x0000_s2801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802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803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804" style="position:absolute;left:567;top:14787;width:10800;height:720" coordorigin="567,14787" coordsize="10800,720">
              <v:shape id="Freeform 102" o:spid="_x0000_s2805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806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807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808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809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810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811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812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813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814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815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816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817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818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819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820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821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822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823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824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825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826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827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828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829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830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831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832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833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834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835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836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837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838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839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840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841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842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843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844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2C17A4">
        <w:rPr>
          <w:rFonts w:ascii="Nurhan Uz" w:hAnsi="Nurhan Uz" w:cs="Nurhan Uz"/>
          <w:sz w:val="48"/>
          <w:szCs w:val="48"/>
        </w:rPr>
        <w:t>A</w:t>
      </w:r>
      <w:r>
        <w:rPr>
          <w:rFonts w:ascii="Nurhan Uz" w:hAnsi="Nurhan Uz" w:cs="Nurhan Uz"/>
          <w:sz w:val="48"/>
          <w:szCs w:val="48"/>
        </w:rPr>
        <w:t>t</w:t>
      </w:r>
      <w:r w:rsidRPr="002C17A4">
        <w:rPr>
          <w:rFonts w:ascii="Nurhan Uz" w:hAnsi="Nurhan Uz" w:cs="Nurhan Uz"/>
          <w:sz w:val="48"/>
          <w:szCs w:val="48"/>
        </w:rPr>
        <w:t xml:space="preserve">a </w:t>
      </w:r>
      <w:r>
        <w:rPr>
          <w:rFonts w:ascii="Nurhan Uz" w:hAnsi="Nurhan Uz" w:cs="Nurhan Uz"/>
          <w:sz w:val="48"/>
          <w:szCs w:val="48"/>
        </w:rPr>
        <w:t xml:space="preserve">     , ata</w:t>
      </w:r>
      <w:r w:rsidRPr="002C17A4">
        <w:rPr>
          <w:rFonts w:ascii="Nurhan Uz" w:hAnsi="Nurhan Uz" w:cs="Nurhan Uz"/>
          <w:sz w:val="48"/>
          <w:szCs w:val="48"/>
        </w:rPr>
        <w:t xml:space="preserve">     al.</w:t>
      </w:r>
    </w:p>
    <w:p w:rsidR="000B5074" w:rsidRDefault="000B5074" w:rsidP="00DA6CCA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676" o:spid="_x0000_s2845" style="position:absolute;margin-left:-10pt;margin-top:6.8pt;width:360.6pt;height:28.1pt;z-index:251753984" coordorigin="567,14787" coordsize="10800,720">
            <v:group id="Group 97" o:spid="_x0000_s2846" style="position:absolute;left:567;top:14787;width:10800;height:720" coordorigin="567,14787" coordsize="10800,720">
              <v:rect id="Rectangle 98" o:spid="_x0000_s2847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848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849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850" style="position:absolute;left:567;top:14787;width:10800;height:720" coordorigin="567,14787" coordsize="10800,720">
              <v:shape id="Freeform 102" o:spid="_x0000_s2851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852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853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854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855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856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857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858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859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860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861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862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863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864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865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866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867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868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869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870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871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872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873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874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875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876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877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878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879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880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881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882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883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884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885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886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887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888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889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890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la</w:t>
      </w:r>
      <w:r w:rsidRPr="002C17A4">
        <w:rPr>
          <w:rFonts w:ascii="Nurhan Uz" w:hAnsi="Nurhan Uz" w:cs="Nurhan Uz"/>
          <w:sz w:val="48"/>
          <w:szCs w:val="48"/>
        </w:rPr>
        <w:t>.</w:t>
      </w:r>
    </w:p>
    <w:p w:rsidR="000B5074" w:rsidRDefault="000B5074" w:rsidP="00DA6CCA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</w:pPr>
      <w:r>
        <w:rPr>
          <w:noProof/>
          <w:lang w:eastAsia="tr-TR"/>
        </w:rPr>
        <w:pict>
          <v:group id="Grup 6722" o:spid="_x0000_s2891" style="position:absolute;margin-left:-9.45pt;margin-top:6.75pt;width:360.6pt;height:28.1pt;z-index:251749888" coordorigin="567,14787" coordsize="10800,720">
            <v:group id="Group 97" o:spid="_x0000_s2892" style="position:absolute;left:567;top:14787;width:10800;height:720" coordorigin="567,14787" coordsize="10800,720">
              <v:rect id="Rectangle 98" o:spid="_x0000_s2893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894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895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896" style="position:absolute;left:567;top:14787;width:10800;height:720" coordorigin="567,14787" coordsize="10800,720">
              <v:shape id="Freeform 102" o:spid="_x0000_s2897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898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899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900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901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902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903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904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905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906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907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908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909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910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911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912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913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914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915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916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917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918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919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920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921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922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923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924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925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926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927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928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929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930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931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932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933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934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935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936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 xml:space="preserve">Lale        atla.  </w:t>
      </w:r>
    </w:p>
    <w:p w:rsidR="000B5074" w:rsidRPr="00C10ACD" w:rsidRDefault="000B5074" w:rsidP="00C10ACD">
      <w:pPr>
        <w:tabs>
          <w:tab w:val="left" w:pos="6946"/>
        </w:tabs>
        <w:spacing w:after="0"/>
        <w:ind w:right="-426"/>
        <w:rPr>
          <w:rFonts w:ascii="Nurhan Uz" w:hAnsi="Nurhan Uz" w:cs="Nurhan Uz"/>
          <w:sz w:val="48"/>
          <w:szCs w:val="48"/>
        </w:rPr>
        <w:sectPr w:rsidR="000B5074" w:rsidRPr="00C10ACD" w:rsidSect="00C10ACD">
          <w:pgSz w:w="16838" w:h="11906" w:orient="landscape"/>
          <w:pgMar w:top="709" w:right="851" w:bottom="567" w:left="709" w:header="708" w:footer="708" w:gutter="0"/>
          <w:cols w:num="2" w:space="708"/>
          <w:docGrid w:linePitch="360"/>
        </w:sectPr>
      </w:pPr>
      <w:r>
        <w:rPr>
          <w:noProof/>
          <w:lang w:eastAsia="tr-TR"/>
        </w:rPr>
        <w:pict>
          <v:group id="Grup 6768" o:spid="_x0000_s2937" style="position:absolute;margin-left:-11.15pt;margin-top:8pt;width:360.6pt;height:28.1pt;z-index:251750912" coordorigin="567,14787" coordsize="10800,720">
            <v:group id="Group 97" o:spid="_x0000_s2938" style="position:absolute;left:567;top:14787;width:10800;height:720" coordorigin="567,14787" coordsize="10800,720">
              <v:rect id="Rectangle 98" o:spid="_x0000_s293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294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294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2942" style="position:absolute;left:567;top:14787;width:10800;height:720" coordorigin="567,14787" coordsize="10800,720">
              <v:shape id="Freeform 102" o:spid="_x0000_s294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294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294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294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294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294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294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295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295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295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295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295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295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295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295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295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295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296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296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296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296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296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296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296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296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296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296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297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297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297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297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297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297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297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297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297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297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298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298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298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Nurhan Uz" w:hAnsi="Nurhan Uz" w:cs="Nurhan Uz"/>
          <w:sz w:val="48"/>
          <w:szCs w:val="48"/>
        </w:rPr>
        <w:t>Atla Lale          .</w:t>
      </w:r>
    </w:p>
    <w:p w:rsidR="000B5074" w:rsidRPr="004F2C55" w:rsidRDefault="000B5074" w:rsidP="004F2C55">
      <w:pPr>
        <w:spacing w:after="0"/>
        <w:ind w:right="-426" w:hanging="426"/>
        <w:rPr>
          <w:rFonts w:ascii="Nurhan Uz" w:hAnsi="Nurhan Uz" w:cs="Nurhan Uz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shape id="Metin Kutusu 698" o:spid="_x0000_s2983" type="#_x0000_t202" style="position:absolute;margin-left:105.05pt;margin-top:58.9pt;width:58.6pt;height:62.7pt;z-index:251387392;visibility:visible" filled="f" stroked="f" strokeweight=".5pt">
            <v:textbox>
              <w:txbxContent>
                <w:p w:rsidR="000B5074" w:rsidRPr="00CA3E85" w:rsidRDefault="000B5074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4" o:spid="_x0000_s2984" type="#_x0000_t202" style="position:absolute;margin-left:100.6pt;margin-top:25.75pt;width:95.05pt;height:78pt;z-index:251386368;visibility:visible" filled="f" stroked="f" strokeweight=".5pt">
            <v:textbox>
              <w:txbxContent>
                <w:p w:rsidR="000B5074" w:rsidRPr="00CA3E85" w:rsidRDefault="000B5074" w:rsidP="004F2C55">
                  <w:pPr>
                    <w:rPr>
                      <w:rFonts w:ascii="Hand writing Mutlu" w:hAnsi="Hand writing Mutlu" w:cs="Hand writing Mutlu"/>
                      <w:color w:val="FF0000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et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5" o:spid="_x0000_s2985" type="#_x0000_t202" style="position:absolute;margin-left:-41.4pt;margin-top:-35.8pt;width:155.55pt;height:113.1pt;z-index:251383296;visibility:visible;mso-wrap-style:none" filled="f" stroked="f" strokeweight=".5pt">
            <v:textbox style="mso-fit-shape-to-text:t">
              <w:txbxContent>
                <w:p w:rsidR="000B5074" w:rsidRDefault="000B5074" w:rsidP="004F2C55">
                  <w:r w:rsidRPr="00171453">
                    <w:rPr>
                      <w:noProof/>
                      <w:lang w:eastAsia="tr-TR"/>
                    </w:rPr>
                    <w:pict>
                      <v:shape id="Resim 6837" o:spid="_x0000_i1115" type="#_x0000_t75" style="width:124.5pt;height:78.75pt;visibility:visible">
                        <v:imagedata r:id="rId49" o:title="" croptop="4501f" cropbottom="6574f" cropleft="2982f" cropright="1977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2" o:spid="_x0000_s2986" type="#_x0000_t202" style="position:absolute;margin-left:331.25pt;margin-top:-22.8pt;width:159.4pt;height:117pt;z-index:251384320;visibility:visible;mso-wrap-style:none" filled="f" stroked="f" strokeweight=".5pt">
            <v:textbox style="mso-fit-shape-to-text:t">
              <w:txbxContent>
                <w:p w:rsidR="000B5074" w:rsidRDefault="000B5074" w:rsidP="004F2C55">
                  <w:r w:rsidRPr="00171453">
                    <w:rPr>
                      <w:noProof/>
                      <w:lang w:eastAsia="tr-TR"/>
                    </w:rPr>
                    <w:pict>
                      <v:shape id="Resim 6838" o:spid="_x0000_i1117" type="#_x0000_t75" style="width:99.75pt;height:1in;visibility:visible">
                        <v:imagedata r:id="rId50" o:title="" croptop="2791f" cropbottom="7100f" cropleft="2166f" cropright="3296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3" o:spid="_x0000_s2987" type="#_x0000_t202" style="position:absolute;margin-left:215.3pt;margin-top:60.15pt;width:104.75pt;height:66.9pt;z-index:251390464;visibility:visible" filled="f" stroked="f" strokeweight=".5pt">
            <v:textbox>
              <w:txbxContent>
                <w:p w:rsidR="000B5074" w:rsidRPr="00CA3E85" w:rsidRDefault="000B5074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et</w:t>
                  </w: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96" o:spid="_x0000_s2988" type="#_x0000_t202" style="position:absolute;margin-left:126.2pt;margin-top:-5.65pt;width:197.55pt;height:48.6pt;z-index:251385344;visibility:visible" filled="f" stroked="f" strokeweight=".5pt">
            <v:textbox>
              <w:txbxContent>
                <w:p w:rsidR="000B5074" w:rsidRPr="007226AB" w:rsidRDefault="000B5074" w:rsidP="004F2C55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697" o:spid="_x0000_s2989" style="position:absolute;margin-left:105.15pt;margin-top:-6.05pt;width:230.4pt;height:52.8pt;z-index:251382272;visibility:visible;v-text-anchor:middle" arcsize="10923f" filled="f" strokecolor="#243f60" strokeweight="2pt"/>
        </w:pict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  <w:r w:rsidRPr="004F2C55">
        <w:rPr>
          <w:rFonts w:ascii="Nurhan Uz" w:hAnsi="Nurhan Uz" w:cs="Nurhan Uz"/>
          <w:outline/>
          <w:color w:val="000000"/>
          <w:sz w:val="72"/>
          <w:szCs w:val="72"/>
        </w:rPr>
        <w:tab/>
      </w:r>
    </w:p>
    <w:p w:rsidR="000B5074" w:rsidRDefault="000B5074" w:rsidP="004F2C55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Düz Ok Bağlayıcısı 699" o:spid="_x0000_s2990" type="#_x0000_t32" style="position:absolute;margin-left:159.05pt;margin-top:20.8pt;width:58.25pt;height:13.6pt;flip:y;z-index:251389440;visibility:visible" strokeweight="1.5pt">
            <v:stroke endarrow="open"/>
          </v:shape>
        </w:pict>
      </w:r>
      <w:r>
        <w:rPr>
          <w:noProof/>
          <w:lang w:eastAsia="tr-TR"/>
        </w:rPr>
        <w:pict>
          <v:shape id="Düz Ok Bağlayıcısı 700" o:spid="_x0000_s2991" type="#_x0000_t32" style="position:absolute;margin-left:158.4pt;margin-top:-.2pt;width:60.8pt;height:9.8pt;z-index:251388416;visibility:visible" strokeweight="1.5pt">
            <v:stroke endarrow="open"/>
          </v:shape>
        </w:pict>
      </w:r>
    </w:p>
    <w:p w:rsidR="000B5074" w:rsidRDefault="000B5074" w:rsidP="004F2C55">
      <w:pPr>
        <w:ind w:hanging="142"/>
        <w:rPr>
          <w:i/>
          <w:iCs/>
          <w:sz w:val="16"/>
          <w:szCs w:val="16"/>
        </w:rPr>
      </w:pPr>
    </w:p>
    <w:p w:rsidR="000B5074" w:rsidRDefault="000B5074" w:rsidP="004F2C55">
      <w:pPr>
        <w:ind w:hanging="142"/>
        <w:rPr>
          <w:i/>
          <w:iCs/>
          <w:sz w:val="16"/>
          <w:szCs w:val="16"/>
        </w:rPr>
      </w:pPr>
      <w:r>
        <w:rPr>
          <w:noProof/>
          <w:lang w:eastAsia="tr-TR"/>
        </w:rPr>
        <w:pict>
          <v:shape id="Metin Kutusu 209" o:spid="_x0000_s2992" type="#_x0000_t202" style="position:absolute;margin-left:-15.3pt;margin-top:5.5pt;width:104.75pt;height:66.9pt;z-index:251395584;visibility:visible" filled="f" stroked="f" strokeweight=".5pt">
            <v:textbox>
              <w:txbxContent>
                <w:p w:rsidR="000B5074" w:rsidRPr="00CA3E85" w:rsidRDefault="000B5074" w:rsidP="00CA3E8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et</w:t>
                  </w: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e</w:t>
                  </w:r>
                </w:p>
                <w:p w:rsidR="000B5074" w:rsidRPr="003A229F" w:rsidRDefault="000B5074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03" o:spid="_x0000_s2993" type="#_x0000_t202" style="position:absolute;margin-left:267.25pt;margin-top:6.15pt;width:120.9pt;height:102pt;z-index:251396608;visibility:visible" filled="f" stroked="f" strokeweight=".5pt">
            <v:textbox>
              <w:txbxContent>
                <w:p w:rsidR="000B5074" w:rsidRPr="003A229F" w:rsidRDefault="000B5074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 w:rsidRPr="003E3848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6839" o:spid="_x0000_i1119" type="#_x0000_t75" alt="http://www.doktorlarhaber.com/wp-content/uploads/2012/01/78951.jpg" style="width:84pt;height:57pt;flip:x;visibility:visible">
                        <v:imagedata r:id="rId51" o:title="" cropbottom="13248f" cropright="13498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840" o:spid="_x0000_s2994" type="#_x0000_t202" style="position:absolute;margin-left:355.4pt;margin-top:8.55pt;width:104.75pt;height:66.9pt;z-index:251758080;visibility:visible" filled="f" stroked="f" strokeweight=".5pt">
            <v:textbox>
              <w:txbxContent>
                <w:p w:rsidR="000B5074" w:rsidRPr="003A229F" w:rsidRDefault="000B5074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at.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02" o:spid="_x0000_s2995" type="#_x0000_t202" style="position:absolute;margin-left:170pt;margin-top:10.55pt;width:104.75pt;height:66.9pt;z-index:251397632;visibility:visible" filled="f" stroked="f" strokeweight=".5pt">
            <v:textbox>
              <w:txbxContent>
                <w:p w:rsidR="000B5074" w:rsidRPr="003A229F" w:rsidRDefault="000B5074" w:rsidP="004F2C55">
                  <w:pPr>
                    <w:rPr>
                      <w:rFonts w:ascii="Hand writing Mutlu" w:hAnsi="Hand writing Mutlu" w:cs="Hand writing Mutlu"/>
                      <w:sz w:val="90"/>
                      <w:szCs w:val="90"/>
                    </w:rPr>
                  </w:pPr>
                  <w:r>
                    <w:rPr>
                      <w:rFonts w:ascii="Hand writing Mutlu" w:hAnsi="Hand writing Mutlu" w:cs="Hand writing Mutlu"/>
                      <w:noProof/>
                      <w:sz w:val="90"/>
                      <w:szCs w:val="90"/>
                      <w:lang w:eastAsia="tr-TR"/>
                    </w:rPr>
                    <w:t>E</w:t>
                  </w:r>
                  <w:r w:rsidRPr="003B7BF8">
                    <w:rPr>
                      <w:rFonts w:ascii="Hand writing Mutlu" w:hAnsi="Hand writing Mutlu" w:cs="Hand writing Mutlu"/>
                      <w:noProof/>
                      <w:color w:val="FF0000"/>
                      <w:sz w:val="90"/>
                      <w:szCs w:val="90"/>
                      <w:lang w:eastAsia="tr-TR"/>
                    </w:rPr>
                    <w:t>te</w:t>
                  </w:r>
                </w:p>
              </w:txbxContent>
            </v:textbox>
          </v:shape>
        </w:pict>
      </w:r>
    </w:p>
    <w:p w:rsidR="000B5074" w:rsidRDefault="000B5074" w:rsidP="004F2C55">
      <w:pPr>
        <w:ind w:hanging="142"/>
        <w:rPr>
          <w:i/>
          <w:iCs/>
          <w:sz w:val="16"/>
          <w:szCs w:val="16"/>
        </w:rPr>
      </w:pPr>
    </w:p>
    <w:p w:rsidR="000B5074" w:rsidRDefault="000B5074" w:rsidP="004F2C55">
      <w:pPr>
        <w:ind w:hanging="142"/>
        <w:rPr>
          <w:i/>
          <w:iCs/>
          <w:sz w:val="16"/>
          <w:szCs w:val="16"/>
        </w:rPr>
      </w:pPr>
    </w:p>
    <w:p w:rsidR="000B5074" w:rsidRPr="00ED409A" w:rsidRDefault="000B5074" w:rsidP="004F2C55">
      <w:pPr>
        <w:ind w:hanging="142"/>
        <w:rPr>
          <w:i/>
          <w:iCs/>
          <w:sz w:val="16"/>
          <w:szCs w:val="16"/>
        </w:rPr>
      </w:pPr>
      <w:r>
        <w:rPr>
          <w:noProof/>
          <w:lang w:eastAsia="tr-TR"/>
        </w:rPr>
        <w:pict>
          <v:shape id="Metin Kutusu 218" o:spid="_x0000_s2996" type="#_x0000_t202" style="position:absolute;margin-left:-49.25pt;margin-top:8.4pt;width:102.45pt;height:121.65pt;z-index:251393536;visibility:visible;mso-wrap-style:none" filled="f" stroked="f" strokeweight=".5pt">
            <v:textbox style="mso-fit-shape-to-text:t">
              <w:txbxContent>
                <w:p w:rsidR="000B5074" w:rsidRDefault="000B5074" w:rsidP="004F2C55">
                  <w:r w:rsidRPr="00171453">
                    <w:rPr>
                      <w:noProof/>
                      <w:lang w:eastAsia="tr-TR"/>
                    </w:rPr>
                    <w:pict>
                      <v:shape id="Resim 6841" o:spid="_x0000_i1121" type="#_x0000_t75" style="width:83.25pt;height:100.5pt;visibility:visible">
                        <v:imagedata r:id="rId52" o:title=""/>
                      </v:shape>
                    </w:pict>
                  </w:r>
                </w:p>
              </w:txbxContent>
            </v:textbox>
          </v:shape>
        </w:pict>
      </w:r>
    </w:p>
    <w:p w:rsidR="000B5074" w:rsidRPr="0081318E" w:rsidRDefault="000B5074" w:rsidP="004F2C55">
      <w:pPr>
        <w:ind w:hanging="142"/>
        <w:rPr>
          <w:i/>
          <w:iCs/>
        </w:rPr>
      </w:pPr>
      <w:r>
        <w:rPr>
          <w:noProof/>
          <w:lang w:eastAsia="tr-TR"/>
        </w:rPr>
        <w:pict>
          <v:shape id="Metin Kutusu 225" o:spid="_x0000_s2997" type="#_x0000_t202" style="position:absolute;margin-left:388.4pt;margin-top:2.55pt;width:126pt;height:99.05pt;z-index:251394560;visibility:visible;mso-wrap-style:none" filled="f" stroked="f" strokeweight=".5pt">
            <v:textbox style="mso-fit-shape-to-text:t">
              <w:txbxContent>
                <w:p w:rsidR="000B5074" w:rsidRDefault="000B5074" w:rsidP="004F2C55">
                  <w:r w:rsidRPr="00171453">
                    <w:rPr>
                      <w:noProof/>
                      <w:lang w:eastAsia="tr-TR"/>
                    </w:rPr>
                    <w:pict>
                      <v:shape id="Resim 6842" o:spid="_x0000_i1123" type="#_x0000_t75" style="width:114.75pt;height:93pt;visibility:visible">
                        <v:imagedata r:id="rId53" o:title=""/>
                      </v:shape>
                    </w:pict>
                  </w:r>
                </w:p>
              </w:txbxContent>
            </v:textbox>
          </v:shape>
        </w:pict>
      </w:r>
    </w:p>
    <w:p w:rsidR="000B5074" w:rsidRPr="00196A0D" w:rsidRDefault="000B5074" w:rsidP="004F2C55">
      <w:pPr>
        <w:rPr>
          <w:sz w:val="80"/>
          <w:szCs w:val="80"/>
        </w:rPr>
      </w:pPr>
      <w:r>
        <w:rPr>
          <w:noProof/>
          <w:lang w:eastAsia="tr-TR"/>
        </w:rPr>
        <w:pict>
          <v:roundrect id="Yuvarlatılmış Dikdörtgen 230" o:spid="_x0000_s2998" style="position:absolute;margin-left:62.7pt;margin-top:6.25pt;width:332.95pt;height:52.8pt;z-index:251391488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233" o:spid="_x0000_s2999" type="#_x0000_t202" style="position:absolute;margin-left:65.35pt;margin-top:2pt;width:325.65pt;height:61.25pt;z-index:251392512;visibility:visible" filled="f" stroked="f" strokeweight=".5pt">
            <v:textbox>
              <w:txbxContent>
                <w:p w:rsidR="000B5074" w:rsidRPr="007226AB" w:rsidRDefault="000B5074" w:rsidP="004F2C55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 - Okuyalım</w:t>
                  </w:r>
                </w:p>
              </w:txbxContent>
            </v:textbox>
          </v:shape>
        </w:pict>
      </w:r>
    </w:p>
    <w:p w:rsidR="000B5074" w:rsidRDefault="000B5074" w:rsidP="00DE4E4F">
      <w:pPr>
        <w:spacing w:after="0"/>
        <w:ind w:right="-42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6918" o:spid="_x0000_s3000" style="position:absolute;margin-left:-24pt;margin-top:13pt;width:513.4pt;height:40.1pt;z-index:251768320" coordorigin="567,14787" coordsize="10800,720">
            <v:group id="Group 97" o:spid="_x0000_s3001" style="position:absolute;left:567;top:14787;width:10800;height:720" coordorigin="567,14787" coordsize="10800,720">
              <v:rect id="Rectangle 98" o:spid="_x0000_s3002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003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004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005" style="position:absolute;left:567;top:14787;width:10800;height:720" coordorigin="567,14787" coordsize="10800,720">
              <v:shape id="Freeform 102" o:spid="_x0000_s3006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007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008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009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010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011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012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013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014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015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016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017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018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019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020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021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022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023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024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025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026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027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028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029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030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031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032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033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034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035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036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037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038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039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040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041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042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043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044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045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6964" o:spid="_x0000_s3046" type="#_x0000_t5" style="position:absolute;margin-left:-24.1pt;margin-top:13.3pt;width:31.2pt;height:10.8pt;z-index:2517591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6965" o:spid="_x0000_s3047" style="position:absolute;margin-left:-24.15pt;margin-top:24.55pt;width:31.2pt;height:27.85pt;z-index:25176012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6966" o:spid="_x0000_s3048" style="position:absolute;margin-left:-10.85pt;margin-top:27.7pt;width:6pt;height:12pt;z-index:25176217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6967" o:spid="_x0000_s3049" style="position:absolute;z-index:25176729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6968" o:spid="_x0000_s3050" style="position:absolute;z-index:25176627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6969" o:spid="_x0000_s3051" style="position:absolute;z-index:25176524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6970" o:spid="_x0000_s3052" style="position:absolute;z-index:25176422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6971" o:spid="_x0000_s3053" style="position:absolute;z-index:25176320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6972" o:spid="_x0000_s3054" style="position:absolute;z-index:251761152;visibility:visible" from="-24.05pt,40.4pt" to="7.15pt,40.4pt" strokecolor="#365f91" strokeweight="1.5pt"/>
        </w:pic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eteeteeteeteeteeteeteete</w:t>
      </w:r>
    </w:p>
    <w:p w:rsidR="000B5074" w:rsidRDefault="000B5074" w:rsidP="0076591B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6973" o:spid="_x0000_s3055" style="position:absolute;margin-left:-24pt;margin-top:13pt;width:513.4pt;height:40.1pt;z-index:251778560" coordorigin="567,14787" coordsize="10800,720">
            <v:group id="Group 97" o:spid="_x0000_s3056" style="position:absolute;left:567;top:14787;width:10800;height:720" coordorigin="567,14787" coordsize="10800,720">
              <v:rect id="Rectangle 98" o:spid="_x0000_s3057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058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059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060" style="position:absolute;left:567;top:14787;width:10800;height:720" coordorigin="567,14787" coordsize="10800,720">
              <v:shape id="Freeform 102" o:spid="_x0000_s3061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062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063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064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065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066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067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068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069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070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071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072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073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074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075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076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077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078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079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080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081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082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083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084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085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086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087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088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089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090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091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092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093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094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095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096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097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098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099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100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019" o:spid="_x0000_s3101" type="#_x0000_t5" style="position:absolute;margin-left:-24.1pt;margin-top:13.3pt;width:31.2pt;height:10.8pt;z-index:2517693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020" o:spid="_x0000_s3102" style="position:absolute;margin-left:-24.15pt;margin-top:24.55pt;width:31.2pt;height:27.85pt;z-index:2517703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021" o:spid="_x0000_s3103" style="position:absolute;margin-left:-10.85pt;margin-top:27.7pt;width:6pt;height:12pt;z-index:25177241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022" o:spid="_x0000_s3104" style="position:absolute;z-index:25177753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023" o:spid="_x0000_s3105" style="position:absolute;z-index:25177651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024" o:spid="_x0000_s3106" style="position:absolute;z-index:25177548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025" o:spid="_x0000_s3107" style="position:absolute;z-index:25177446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026" o:spid="_x0000_s3108" style="position:absolute;z-index:25177344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027" o:spid="_x0000_s3109" style="position:absolute;z-index:251771392;visibility:visible" from="-24.05pt,40.4pt" to="7.15pt,40.4pt" strokecolor="#365f91" strokeweight="1.5pt"/>
        </w:pic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ete</w:t>
      </w:r>
      <w:r>
        <w:rPr>
          <w:rFonts w:ascii="Nurhan Uz" w:hAnsi="Nurhan Uz" w:cs="Nurhan Uz"/>
          <w:sz w:val="72"/>
          <w:szCs w:val="72"/>
        </w:rPr>
        <w:t>eteeteeteeteeteeteete</w:t>
      </w:r>
    </w:p>
    <w:p w:rsidR="000B5074" w:rsidRDefault="000B5074" w:rsidP="0076591B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028" o:spid="_x0000_s3110" style="position:absolute;margin-left:-24pt;margin-top:13pt;width:513.4pt;height:40.1pt;z-index:251788800" coordorigin="567,14787" coordsize="10800,720">
            <v:group id="Group 97" o:spid="_x0000_s3111" style="position:absolute;left:567;top:14787;width:10800;height:720" coordorigin="567,14787" coordsize="10800,720">
              <v:rect id="Rectangle 98" o:spid="_x0000_s3112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113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114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115" style="position:absolute;left:567;top:14787;width:10800;height:720" coordorigin="567,14787" coordsize="10800,720">
              <v:shape id="Freeform 102" o:spid="_x0000_s3116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117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118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119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120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121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122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123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124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125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126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127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128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129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130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131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132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133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134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135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136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137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138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139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140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141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142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143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144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145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146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147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148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149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150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151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152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153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154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155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074" o:spid="_x0000_s3156" type="#_x0000_t5" style="position:absolute;margin-left:-24.1pt;margin-top:13.3pt;width:31.2pt;height:10.8pt;z-index:25177958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075" o:spid="_x0000_s3157" style="position:absolute;margin-left:-24.15pt;margin-top:24.55pt;width:31.2pt;height:27.85pt;z-index:25178060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076" o:spid="_x0000_s3158" style="position:absolute;margin-left:-10.85pt;margin-top:27.7pt;width:6pt;height:12pt;z-index:25178265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077" o:spid="_x0000_s3159" style="position:absolute;z-index:25178777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078" o:spid="_x0000_s3160" style="position:absolute;z-index:25178675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079" o:spid="_x0000_s3161" style="position:absolute;z-index:25178572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080" o:spid="_x0000_s3162" style="position:absolute;z-index:25178470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081" o:spid="_x0000_s3163" style="position:absolute;z-index:25178368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082" o:spid="_x0000_s3164" style="position:absolute;z-index:251781632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ete</w:t>
      </w:r>
    </w:p>
    <w:p w:rsidR="000B5074" w:rsidRDefault="000B5074" w:rsidP="0034686F">
      <w:pPr>
        <w:spacing w:after="0" w:line="240" w:lineRule="auto"/>
        <w:ind w:right="-426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Metin Kutusu 712" o:spid="_x0000_s3165" type="#_x0000_t202" style="position:absolute;margin-left:158.25pt;margin-top:-.1pt;width:184.6pt;height:58.6pt;z-index:251789824;visibility:visible" filled="f" stroked="f" strokeweight=".5pt">
            <v:textbox>
              <w:txbxContent>
                <w:p w:rsidR="000B5074" w:rsidRDefault="000B5074" w:rsidP="0034686F">
                  <w:pPr>
                    <w:ind w:left="360"/>
                    <w:rPr>
                      <w:rFonts w:ascii="Nurhan Uz" w:hAnsi="Nurhan Uz" w:cs="Nurhan Uz"/>
                      <w:sz w:val="68"/>
                      <w:szCs w:val="68"/>
                    </w:rPr>
                  </w:pPr>
                  <w:r>
                    <w:rPr>
                      <w:rFonts w:ascii="Nurhan Uz" w:hAnsi="Nurhan Uz" w:cs="Nurhan Uz"/>
                      <w:sz w:val="68"/>
                      <w:szCs w:val="68"/>
                    </w:rPr>
                    <w:t>AT</w:t>
                  </w:r>
                </w:p>
                <w:p w:rsidR="000B5074" w:rsidRPr="00B412CE" w:rsidRDefault="000B5074" w:rsidP="0034686F">
                  <w:pPr>
                    <w:ind w:left="360"/>
                    <w:rPr>
                      <w:rFonts w:ascii="Nurhan Uz" w:hAnsi="Nurhan Uz" w:cs="Nurhan Uz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3E3848">
        <w:rPr>
          <w:rFonts w:ascii="Arial" w:hAnsi="Arial" w:cs="Arial"/>
          <w:noProof/>
          <w:sz w:val="20"/>
          <w:szCs w:val="20"/>
          <w:lang w:eastAsia="tr-TR"/>
        </w:rPr>
        <w:pict>
          <v:shape id="Resim 7083" o:spid="_x0000_i1124" type="#_x0000_t75" alt="http://www.doktorlarhaber.com/wp-content/uploads/2012/01/78951.jpg" style="width:60pt;height:53.25pt;visibility:visible">
            <v:imagedata r:id="rId54" o:title="" cropbottom="-61f"/>
            <o:lock v:ext="edit" aspectratio="f"/>
          </v:shape>
        </w:pict>
      </w:r>
    </w:p>
    <w:p w:rsidR="000B5074" w:rsidRDefault="000B5074" w:rsidP="0034686F">
      <w:pPr>
        <w:spacing w:after="0" w:line="240" w:lineRule="auto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084" o:spid="_x0000_s3166" style="position:absolute;margin-left:-24pt;margin-top:13pt;width:513.4pt;height:40.1pt;z-index:251800064" coordorigin="567,14787" coordsize="10800,720">
            <v:group id="Group 97" o:spid="_x0000_s3167" style="position:absolute;left:567;top:14787;width:10800;height:720" coordorigin="567,14787" coordsize="10800,720">
              <v:rect id="Rectangle 98" o:spid="_x0000_s3168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169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170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171" style="position:absolute;left:567;top:14787;width:10800;height:720" coordorigin="567,14787" coordsize="10800,720">
              <v:shape id="Freeform 102" o:spid="_x0000_s3172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173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174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175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176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177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178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179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180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181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182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183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184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185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186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187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188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189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190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191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192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193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194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195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196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197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198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199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200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201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202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203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204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205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206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207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208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209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210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211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130" o:spid="_x0000_s3212" type="#_x0000_t5" style="position:absolute;margin-left:-24.1pt;margin-top:13.3pt;width:31.2pt;height:10.8pt;z-index:25179084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131" o:spid="_x0000_s3213" style="position:absolute;margin-left:-24.15pt;margin-top:24.55pt;width:31.2pt;height:27.85pt;z-index:25179187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132" o:spid="_x0000_s3214" style="position:absolute;margin-left:-10.85pt;margin-top:27.7pt;width:6pt;height:12pt;z-index:25179392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133" o:spid="_x0000_s3215" style="position:absolute;z-index:25179904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134" o:spid="_x0000_s3216" style="position:absolute;z-index:25179801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135" o:spid="_x0000_s3217" style="position:absolute;z-index:25179699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136" o:spid="_x0000_s3218" style="position:absolute;z-index:25179596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137" o:spid="_x0000_s3219" style="position:absolute;z-index:25179494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138" o:spid="_x0000_s3220" style="position:absolute;z-index:251792896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At, at, at.</w:t>
      </w:r>
    </w:p>
    <w:p w:rsidR="000B5074" w:rsidRDefault="000B5074" w:rsidP="0034686F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Metin Kutusu 7249" o:spid="_x0000_s3221" type="#_x0000_t202" style="position:absolute;margin-left:81.05pt;margin-top:1.1pt;width:71.35pt;height:59.95pt;z-index:251821568;visibility:visible" filled="f" stroked="f" strokeweight=".5pt">
            <v:textbox>
              <w:txbxContent>
                <w:p w:rsidR="000B5074" w:rsidRDefault="000B5074">
                  <w:r w:rsidRPr="003E3848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7250" o:spid="_x0000_i1126" type="#_x0000_t75" alt="http://www.doktorlarhaber.com/wp-content/uploads/2012/01/78951.jpg" style="width:55.5pt;height:47.25pt;visibility:visible">
                        <v:imagedata r:id="rId55" o:title="" cropbottom="-478f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7139" o:spid="_x0000_s3222" style="position:absolute;margin-left:-24pt;margin-top:13pt;width:513.4pt;height:40.1pt;z-index:251810304" coordorigin="567,14787" coordsize="10800,720">
            <v:group id="Group 97" o:spid="_x0000_s3223" style="position:absolute;left:567;top:14787;width:10800;height:720" coordorigin="567,14787" coordsize="10800,720">
              <v:rect id="Rectangle 98" o:spid="_x0000_s322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22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22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227" style="position:absolute;left:567;top:14787;width:10800;height:720" coordorigin="567,14787" coordsize="10800,720">
              <v:shape id="Freeform 102" o:spid="_x0000_s322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22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23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23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23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23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23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23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23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23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23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23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24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24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24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24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24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24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24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24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24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24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25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25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25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25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25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25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25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25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25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25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26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26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26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26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26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26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26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26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185" o:spid="_x0000_s3268" type="#_x0000_t5" style="position:absolute;margin-left:-24.1pt;margin-top:13.3pt;width:31.2pt;height:10.8pt;z-index:25180108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186" o:spid="_x0000_s3269" style="position:absolute;margin-left:-24.15pt;margin-top:24.55pt;width:31.2pt;height:27.85pt;z-index:25180211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187" o:spid="_x0000_s3270" style="position:absolute;margin-left:-10.85pt;margin-top:27.7pt;width:6pt;height:12pt;z-index:25180416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188" o:spid="_x0000_s3271" style="position:absolute;z-index:25180928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189" o:spid="_x0000_s3272" style="position:absolute;z-index:25180825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190" o:spid="_x0000_s3273" style="position:absolute;z-index:25180723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191" o:spid="_x0000_s3274" style="position:absolute;z-index:25180620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192" o:spid="_x0000_s3275" style="position:absolute;z-index:25180518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193" o:spid="_x0000_s3276" style="position:absolute;z-index:251803136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Ete      at</w:t>
      </w:r>
    </w:p>
    <w:p w:rsidR="000B5074" w:rsidRDefault="000B5074" w:rsidP="0034686F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shape id="Metin Kutusu 7251" o:spid="_x0000_s3277" type="#_x0000_t202" style="position:absolute;margin-left:108.55pt;margin-top:1.45pt;width:71.3pt;height:59.95pt;z-index:251822592;visibility:visible" filled="f" stroked="f" strokeweight=".5pt">
            <v:textbox>
              <w:txbxContent>
                <w:p w:rsidR="000B5074" w:rsidRDefault="000B5074" w:rsidP="003F2007">
                  <w:r w:rsidRPr="003E3848">
                    <w:rPr>
                      <w:rFonts w:ascii="Arial" w:hAnsi="Arial" w:cs="Arial"/>
                      <w:noProof/>
                      <w:sz w:val="20"/>
                      <w:szCs w:val="20"/>
                      <w:lang w:eastAsia="tr-TR"/>
                    </w:rPr>
                    <w:pict>
                      <v:shape id="Resim 7252" o:spid="_x0000_i1128" type="#_x0000_t75" alt="http://www.doktorlarhaber.com/wp-content/uploads/2012/01/78951.jpg" style="width:55.5pt;height:47.25pt;visibility:visible">
                        <v:imagedata r:id="rId55" o:title="" cropbottom="-478f"/>
                        <o:lock v:ext="edit" aspectratio="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7194" o:spid="_x0000_s3278" style="position:absolute;margin-left:-24pt;margin-top:13pt;width:513.4pt;height:40.1pt;z-index:251820544" coordorigin="567,14787" coordsize="10800,720">
            <v:group id="Group 97" o:spid="_x0000_s3279" style="position:absolute;left:567;top:14787;width:10800;height:720" coordorigin="567,14787" coordsize="10800,720">
              <v:rect id="Rectangle 98" o:spid="_x0000_s3280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281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282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283" style="position:absolute;left:567;top:14787;width:10800;height:720" coordorigin="567,14787" coordsize="10800,720">
              <v:shape id="Freeform 102" o:spid="_x0000_s3284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285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286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287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288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289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290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291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292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293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294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295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296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297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298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299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300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301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302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303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304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305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306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307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308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309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310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311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312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313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314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315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316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317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318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319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320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321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322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323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240" o:spid="_x0000_s3324" type="#_x0000_t5" style="position:absolute;margin-left:-24.1pt;margin-top:13.3pt;width:31.2pt;height:10.8pt;z-index:25181132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241" o:spid="_x0000_s3325" style="position:absolute;margin-left:-24.15pt;margin-top:24.55pt;width:31.2pt;height:27.85pt;z-index:251812352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242" o:spid="_x0000_s3326" style="position:absolute;margin-left:-10.85pt;margin-top:27.7pt;width:6pt;height:12pt;z-index:251814400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243" o:spid="_x0000_s3327" style="position:absolute;z-index:251819520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244" o:spid="_x0000_s3328" style="position:absolute;z-index:251818496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245" o:spid="_x0000_s3329" style="position:absolute;z-index:251817472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246" o:spid="_x0000_s3330" style="position:absolute;z-index:251816448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247" o:spid="_x0000_s3331" style="position:absolute;z-index:251815424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248" o:spid="_x0000_s3332" style="position:absolute;z-index:251813376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Lale et al, ete at.</w:t>
      </w:r>
    </w:p>
    <w:p w:rsidR="000B5074" w:rsidRDefault="000B5074" w:rsidP="00593F4A">
      <w:pPr>
        <w:rPr>
          <w:sz w:val="20"/>
          <w:szCs w:val="20"/>
        </w:rPr>
      </w:pPr>
    </w:p>
    <w:p w:rsidR="000B5074" w:rsidRDefault="000B5074" w:rsidP="00593F4A">
      <w:pPr>
        <w:rPr>
          <w:sz w:val="20"/>
          <w:szCs w:val="20"/>
        </w:rPr>
      </w:pPr>
    </w:p>
    <w:p w:rsidR="000B5074" w:rsidRDefault="000B5074" w:rsidP="00593F4A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292" o:spid="_x0000_s3333" type="#_x0000_t202" style="position:absolute;margin-left:-4.7pt;margin-top:32.55pt;width:95.6pt;height:70pt;z-index:251824640;visibility:visible" filled="f" stroked="f" strokeweight=".5pt">
            <v:textbox>
              <w:txbxContent>
                <w:p w:rsidR="000B5074" w:rsidRPr="00774D7E" w:rsidRDefault="000B5074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774D7E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e</w:t>
                  </w:r>
                  <w:r w:rsidRPr="00774D7E"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te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2" o:spid="_x0000_s3334" type="#_x0000_t202" style="position:absolute;margin-left:316.85pt;margin-top:-20.25pt;width:98pt;height:120.4pt;z-index:251320832;visibility:visible" filled="f" stroked="f" strokeweight=".5pt">
            <v:textbox style="mso-fit-shape-to-text:t">
              <w:txbxContent>
                <w:p w:rsidR="000B5074" w:rsidRDefault="000B5074">
                  <w:r w:rsidRPr="00171453">
                    <w:rPr>
                      <w:noProof/>
                      <w:lang w:eastAsia="tr-TR"/>
                    </w:rPr>
                    <w:pict>
                      <v:shape id="Resim 7287" o:spid="_x0000_i1130" type="#_x0000_t75" style="width:86.25pt;height:58.5pt;visibility:visible">
                        <v:imagedata r:id="rId56" o:title="" cropbottom="7047f" cropright="4583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56" o:spid="_x0000_s3335" type="#_x0000_t202" style="position:absolute;margin-left:402.8pt;margin-top:-27.25pt;width:114.95pt;height:86pt;z-index:251317760;visibility:visible" filled="f" stroked="f" strokeweight=".5pt">
            <v:textbox>
              <w:txbxContent>
                <w:p w:rsidR="000B5074" w:rsidRDefault="000B5074" w:rsidP="005F71B9">
                  <w:r w:rsidRPr="00171453">
                    <w:rPr>
                      <w:noProof/>
                      <w:lang w:eastAsia="tr-TR"/>
                    </w:rPr>
                    <w:pict>
                      <v:shape id="Resim 7291" o:spid="_x0000_i1132" type="#_x0000_t75" style="width:117pt;height:67.5pt;visibility:visible">
                        <v:imagedata r:id="rId5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0" o:spid="_x0000_s3336" type="#_x0000_t202" style="position:absolute;margin-left:135.45pt;margin-top:-7.8pt;width:190.7pt;height:61.25pt;z-index:251318784;visibility:visible" filled="f" stroked="f" strokeweight=".5pt">
            <v:textbox>
              <w:txbxContent>
                <w:p w:rsidR="000B5074" w:rsidRPr="007226AB" w:rsidRDefault="000B5074" w:rsidP="0099360B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Oluşturalım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411" o:spid="_x0000_s3337" style="position:absolute;margin-left:135.45pt;margin-top:-9.85pt;width:187.7pt;height:52.8pt;z-index:251319808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7289" o:spid="_x0000_s3338" type="#_x0000_t202" style="position:absolute;margin-left:12.2pt;margin-top:-34.95pt;width:138.55pt;height:84.1pt;z-index:251823616;visibility:visible;mso-wrap-style:none" filled="f" stroked="f" strokeweight=".5pt">
            <v:textbox style="mso-fit-shape-to-text:t">
              <w:txbxContent>
                <w:p w:rsidR="000B5074" w:rsidRDefault="000B5074">
                  <w:r w:rsidRPr="00171453">
                    <w:rPr>
                      <w:noProof/>
                      <w:lang w:eastAsia="tr-TR"/>
                    </w:rPr>
                    <w:pict>
                      <v:shape id="Resim 7290" o:spid="_x0000_i1134" type="#_x0000_t75" style="width:115.5pt;height:84pt;visibility:visible">
                        <v:imagedata r:id="rId5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3" o:spid="_x0000_s3339" type="#_x0000_t202" style="position:absolute;margin-left:-59.45pt;margin-top:-19pt;width:86.5pt;height:74.55pt;z-index:251321856;visibility:visible" filled="f" stroked="f" strokeweight=".5pt">
            <v:textbox>
              <w:txbxContent>
                <w:p w:rsidR="000B5074" w:rsidRDefault="000B5074">
                  <w:r w:rsidRPr="00171453">
                    <w:rPr>
                      <w:noProof/>
                      <w:lang w:eastAsia="tr-TR"/>
                    </w:rPr>
                    <w:pict>
                      <v:shape id="Resim 7263" o:spid="_x0000_i1136" type="#_x0000_t75" style="width:62.25pt;height:54pt;visibility:visible">
                        <v:imagedata r:id="rId59" o:title=""/>
                      </v:shape>
                    </w:pict>
                  </w:r>
                </w:p>
              </w:txbxContent>
            </v:textbox>
          </v:shape>
        </w:pict>
      </w:r>
    </w:p>
    <w:p w:rsidR="000B5074" w:rsidRDefault="000B5074" w:rsidP="00593F4A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297" o:spid="_x0000_s3340" type="#_x0000_t202" style="position:absolute;margin-left:370.2pt;margin-top:4.2pt;width:118.6pt;height:70pt;z-index:251829760;visibility:visible" filled="f" stroked="f" strokeweight=".5pt">
            <v:textbox>
              <w:txbxContent>
                <w:p w:rsidR="000B5074" w:rsidRPr="00774D7E" w:rsidRDefault="000B5074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a</w:t>
                  </w:r>
                  <w:r w:rsidRPr="00774D7E"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t</w:t>
                  </w:r>
                  <w: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a</w:t>
                  </w:r>
                </w:p>
              </w:txbxContent>
            </v:textbox>
          </v:shape>
        </w:pict>
      </w:r>
    </w:p>
    <w:p w:rsidR="000B5074" w:rsidRDefault="000B5074" w:rsidP="00593F4A">
      <w:pPr>
        <w:rPr>
          <w:sz w:val="20"/>
          <w:szCs w:val="20"/>
        </w:rPr>
      </w:pPr>
    </w:p>
    <w:p w:rsidR="000B5074" w:rsidRDefault="000B5074" w:rsidP="00593F4A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302" o:spid="_x0000_s3341" type="#_x0000_t202" style="position:absolute;margin-left:427.45pt;margin-top:23.45pt;width:79.25pt;height:64.7pt;z-index:251833856;visibility:visible" filled="f" stroked="f" strokeweight=".5pt">
            <v:textbox>
              <w:txbxContent>
                <w:p w:rsidR="000B5074" w:rsidRPr="003E3848" w:rsidRDefault="000B5074">
                  <w:pPr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</w:pPr>
                  <w:r w:rsidRPr="003E3848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ta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301" o:spid="_x0000_s3342" type="#_x0000_t202" style="position:absolute;margin-left:335.7pt;margin-top:18.95pt;width:79.25pt;height:64.7pt;z-index:251832832;visibility:visible" filled="f" stroked="f" strokeweight=".5pt">
            <v:textbox>
              <w:txbxContent>
                <w:p w:rsidR="000B5074" w:rsidRPr="004B32E9" w:rsidRDefault="000B5074">
                  <w:pP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7300" o:spid="_x0000_s3343" type="#_x0000_t32" style="position:absolute;margin-left:436.05pt;margin-top:19.6pt;width:24.8pt;height:30.85pt;z-index:251831808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7299" o:spid="_x0000_s3344" type="#_x0000_t32" style="position:absolute;margin-left:365.95pt;margin-top:19.6pt;width:25.4pt;height:30.85pt;flip:x;z-index:251830784;visibility:visible" strokecolor="#4579b8" strokeweight="2.25pt">
            <v:stroke endarrow="open"/>
          </v:shape>
        </w:pict>
      </w:r>
    </w:p>
    <w:p w:rsidR="000B5074" w:rsidRDefault="000B5074" w:rsidP="009837F0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296" o:spid="_x0000_s3345" type="#_x0000_t202" style="position:absolute;margin-left:40.35pt;margin-top:8.2pt;width:79.25pt;height:64.7pt;z-index:251828736;visibility:visible" filled="f" stroked="f" strokeweight=".5pt">
            <v:textbox>
              <w:txbxContent>
                <w:p w:rsidR="000B5074" w:rsidRPr="003E3848" w:rsidRDefault="000B5074">
                  <w:pPr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</w:pPr>
                  <w:r w:rsidRPr="003E3848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te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295" o:spid="_x0000_s3346" type="#_x0000_t202" style="position:absolute;margin-left:-38.9pt;margin-top:7.05pt;width:79.25pt;height:64.7pt;z-index:251827712;visibility:visible" filled="f" stroked="f" strokeweight=".5pt">
            <v:textbox>
              <w:txbxContent>
                <w:p w:rsidR="000B5074" w:rsidRPr="004B32E9" w:rsidRDefault="000B5074">
                  <w:pP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</w:pP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7294" o:spid="_x0000_s3347" type="#_x0000_t32" style="position:absolute;margin-left:48.25pt;margin-top:2.25pt;width:24.8pt;height:30.85pt;z-index:251826688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7293" o:spid="_x0000_s3348" type="#_x0000_t32" style="position:absolute;margin-left:-10.4pt;margin-top:2.2pt;width:25.4pt;height:30.85pt;flip:x;z-index:251825664;visibility:visible" strokecolor="#4579b8" strokeweight="2.25pt">
            <v:stroke endarrow="open"/>
          </v:shape>
        </w:pict>
      </w:r>
    </w:p>
    <w:p w:rsidR="000B5074" w:rsidRDefault="000B5074" w:rsidP="009837F0">
      <w:pPr>
        <w:rPr>
          <w:sz w:val="20"/>
          <w:szCs w:val="20"/>
        </w:rPr>
      </w:pPr>
    </w:p>
    <w:p w:rsidR="000B5074" w:rsidRDefault="000B5074" w:rsidP="009837F0">
      <w:pPr>
        <w:rPr>
          <w:sz w:val="20"/>
          <w:szCs w:val="20"/>
        </w:rPr>
      </w:pPr>
    </w:p>
    <w:p w:rsidR="000B5074" w:rsidRDefault="000B5074" w:rsidP="00491089">
      <w:pPr>
        <w:ind w:hanging="426"/>
        <w:rPr>
          <w:rFonts w:ascii="Hand writing Mutlu" w:hAnsi="Hand writing Mutlu" w:cs="Hand writing Mutlu"/>
          <w:outline/>
          <w:color w:val="000000"/>
          <w:sz w:val="80"/>
          <w:szCs w:val="80"/>
        </w:rPr>
      </w:pPr>
      <w:r>
        <w:rPr>
          <w:noProof/>
          <w:lang w:eastAsia="tr-TR"/>
        </w:rPr>
        <w:pict>
          <v:shape id="Metin Kutusu 7304" o:spid="_x0000_s3349" type="#_x0000_t202" style="position:absolute;margin-left:325.7pt;margin-top:60.85pt;width:119.35pt;height:119.2pt;z-index:251834880;visibility:visible;mso-wrap-style:none" filled="f" stroked="f" strokeweight=".5pt">
            <v:textbox style="mso-fit-shape-to-text:t">
              <w:txbxContent>
                <w:p w:rsidR="000B5074" w:rsidRDefault="000B5074">
                  <w:r w:rsidRPr="00171453">
                    <w:rPr>
                      <w:noProof/>
                      <w:lang w:eastAsia="tr-TR"/>
                    </w:rPr>
                    <w:pict>
                      <v:shape id="Resim 7307" o:spid="_x0000_i1138" type="#_x0000_t75" style="width:104.25pt;height:126pt;visibility:visible">
                        <v:imagedata r:id="rId60" o:title=""/>
                      </v:shape>
                    </w:pict>
                  </w:r>
                </w:p>
              </w:txbxContent>
            </v:textbox>
          </v:shape>
        </w:pict>
      </w:r>
      <w:r w:rsidRPr="00491089">
        <w:rPr>
          <w:rFonts w:ascii="Hand writing Mutlu" w:hAnsi="Hand writing Mutlu" w:cs="Hand writing Mutlu"/>
          <w:outline/>
          <w:color w:val="000000"/>
          <w:sz w:val="80"/>
          <w:szCs w:val="80"/>
        </w:rPr>
        <w:t>ete</w:t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 xml:space="preserve"> a </w: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t</w: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</w:t>
      </w:r>
    </w:p>
    <w:p w:rsidR="000B5074" w:rsidRDefault="000B5074" w:rsidP="009837F0">
      <w:pPr>
        <w:rPr>
          <w:sz w:val="20"/>
          <w:szCs w:val="20"/>
        </w:rPr>
      </w:pPr>
      <w:r>
        <w:rPr>
          <w:noProof/>
          <w:lang w:eastAsia="tr-TR"/>
        </w:rPr>
        <w:pict>
          <v:roundrect id="Yuvarlatılmış Dikdörtgen 503" o:spid="_x0000_s3350" style="position:absolute;margin-left:150.05pt;margin-top:13.55pt;width:169.25pt;height:52.8pt;z-index:25132390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502" o:spid="_x0000_s3351" type="#_x0000_t202" style="position:absolute;margin-left:157.1pt;margin-top:12.7pt;width:177pt;height:61.25pt;z-index:251322880;visibility:visible" filled="f" stroked="f" strokeweight=".5pt">
            <v:textbox>
              <w:txbxContent>
                <w:p w:rsidR="000B5074" w:rsidRPr="007226AB" w:rsidRDefault="000B5074" w:rsidP="00966F96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</w:p>
    <w:p w:rsidR="000B5074" w:rsidRDefault="000B5074" w:rsidP="009837F0">
      <w:pPr>
        <w:rPr>
          <w:sz w:val="20"/>
          <w:szCs w:val="20"/>
        </w:rPr>
      </w:pPr>
    </w:p>
    <w:p w:rsidR="000B5074" w:rsidRDefault="000B5074" w:rsidP="009837F0">
      <w:pPr>
        <w:rPr>
          <w:sz w:val="20"/>
          <w:szCs w:val="20"/>
        </w:rPr>
      </w:pPr>
    </w:p>
    <w:p w:rsidR="000B5074" w:rsidRDefault="000B5074" w:rsidP="00491089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363" o:spid="_x0000_s3352" style="position:absolute;margin-left:-24pt;margin-top:13pt;width:513.4pt;height:40.1pt;z-index:251845120" coordorigin="567,14787" coordsize="10800,720">
            <v:group id="Group 97" o:spid="_x0000_s3353" style="position:absolute;left:567;top:14787;width:10800;height:720" coordorigin="567,14787" coordsize="10800,720">
              <v:rect id="Rectangle 98" o:spid="_x0000_s335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35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35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357" style="position:absolute;left:567;top:14787;width:10800;height:720" coordorigin="567,14787" coordsize="10800,720">
              <v:shape id="Freeform 102" o:spid="_x0000_s335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35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36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36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36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36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36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36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36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36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36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36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37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37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37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37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37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37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37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37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37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37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38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38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38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38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38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38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38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38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38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38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39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39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39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39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39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39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39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39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409" o:spid="_x0000_s3398" type="#_x0000_t5" style="position:absolute;margin-left:-24.1pt;margin-top:13.3pt;width:31.2pt;height:10.8pt;z-index:2518359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410" o:spid="_x0000_s3399" style="position:absolute;margin-left:-24.15pt;margin-top:24.55pt;width:31.2pt;height:27.85pt;z-index:25183692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411" o:spid="_x0000_s3400" style="position:absolute;margin-left:-10.85pt;margin-top:27.7pt;width:6pt;height:12pt;z-index:25183897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412" o:spid="_x0000_s3401" style="position:absolute;z-index:25184409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413" o:spid="_x0000_s3402" style="position:absolute;z-index:25184307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414" o:spid="_x0000_s3403" style="position:absolute;z-index:25184204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415" o:spid="_x0000_s3404" style="position:absolute;z-index:25184102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416" o:spid="_x0000_s3405" style="position:absolute;z-index:25184000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417" o:spid="_x0000_s3406" style="position:absolute;z-index:251837952;visibility:visible" from="-24.05pt,40.4pt" to="7.15pt,40.4pt" strokecolor="#365f91" strokeweight="1.5pt"/>
        </w:pic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et</w:t>
      </w:r>
      <w:r>
        <w:rPr>
          <w:rFonts w:ascii="Nurhan Uz" w:hAnsi="Nurhan Uz" w:cs="Nurhan Uz"/>
          <w:sz w:val="72"/>
          <w:szCs w:val="72"/>
        </w:rPr>
        <w:t xml:space="preserve">et et et et </w:t>
      </w:r>
    </w:p>
    <w:p w:rsidR="000B5074" w:rsidRDefault="000B5074" w:rsidP="00491089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418" o:spid="_x0000_s3407" style="position:absolute;margin-left:-24pt;margin-top:13pt;width:513.4pt;height:40.1pt;z-index:251855360" coordorigin="567,14787" coordsize="10800,720">
            <v:group id="Group 97" o:spid="_x0000_s3408" style="position:absolute;left:567;top:14787;width:10800;height:720" coordorigin="567,14787" coordsize="10800,720">
              <v:rect id="Rectangle 98" o:spid="_x0000_s340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41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41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412" style="position:absolute;left:567;top:14787;width:10800;height:720" coordorigin="567,14787" coordsize="10800,720">
              <v:shape id="Freeform 102" o:spid="_x0000_s341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41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41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41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41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41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41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42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42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42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42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42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42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42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42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42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42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43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43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43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43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43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43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43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43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43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43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44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44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44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44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44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44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44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44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44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44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45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45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45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464" o:spid="_x0000_s3453" type="#_x0000_t5" style="position:absolute;margin-left:-24.1pt;margin-top:13.3pt;width:31.2pt;height:10.8pt;z-index:2518461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465" o:spid="_x0000_s3454" style="position:absolute;margin-left:-24.15pt;margin-top:24.55pt;width:31.2pt;height:27.85pt;z-index:2518471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466" o:spid="_x0000_s3455" style="position:absolute;margin-left:-10.85pt;margin-top:27.7pt;width:6pt;height:12pt;z-index:25184921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467" o:spid="_x0000_s3456" style="position:absolute;z-index:25185433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468" o:spid="_x0000_s3457" style="position:absolute;z-index:25185331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469" o:spid="_x0000_s3458" style="position:absolute;z-index:25185228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470" o:spid="_x0000_s3459" style="position:absolute;z-index:25185126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471" o:spid="_x0000_s3460" style="position:absolute;z-index:25185024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472" o:spid="_x0000_s3461" style="position:absolute;z-index:251848192;visibility:visible" from="-24.05pt,40.4pt" to="7.15pt,40.4pt" strokecolor="#365f91" strokeweight="1.5pt"/>
        </w:pic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ete</w:t>
      </w:r>
      <w:r>
        <w:rPr>
          <w:rFonts w:ascii="Nurhan Uz" w:hAnsi="Nurhan Uz" w:cs="Nurhan Uz"/>
          <w:sz w:val="72"/>
          <w:szCs w:val="72"/>
        </w:rPr>
        <w:t>eteeteete</w:t>
      </w:r>
    </w:p>
    <w:p w:rsidR="000B5074" w:rsidRDefault="000B5074" w:rsidP="00491089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473" o:spid="_x0000_s3462" style="position:absolute;margin-left:-24pt;margin-top:13pt;width:513.4pt;height:40.1pt;z-index:251865600" coordorigin="567,14787" coordsize="10800,720">
            <v:group id="Group 97" o:spid="_x0000_s3463" style="position:absolute;left:567;top:14787;width:10800;height:720" coordorigin="567,14787" coordsize="10800,720">
              <v:rect id="Rectangle 98" o:spid="_x0000_s346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46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46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467" style="position:absolute;left:567;top:14787;width:10800;height:720" coordorigin="567,14787" coordsize="10800,720">
              <v:shape id="Freeform 102" o:spid="_x0000_s346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46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47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47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47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47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47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47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47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47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47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47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48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48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48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48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48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48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48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48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48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48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49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49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49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49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49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49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49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49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49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49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50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50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50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50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50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50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50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50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519" o:spid="_x0000_s3508" type="#_x0000_t5" style="position:absolute;margin-left:-24.1pt;margin-top:13.3pt;width:31.2pt;height:10.8pt;z-index:25185638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520" o:spid="_x0000_s3509" style="position:absolute;margin-left:-24.15pt;margin-top:24.55pt;width:31.2pt;height:27.85pt;z-index:25185740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521" o:spid="_x0000_s3510" style="position:absolute;margin-left:-10.85pt;margin-top:27.7pt;width:6pt;height:12pt;z-index:25185945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522" o:spid="_x0000_s3511" style="position:absolute;z-index:25186457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523" o:spid="_x0000_s3512" style="position:absolute;z-index:25186355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524" o:spid="_x0000_s3513" style="position:absolute;z-index:25186252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525" o:spid="_x0000_s3514" style="position:absolute;z-index:25186150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526" o:spid="_x0000_s3515" style="position:absolute;z-index:25186048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527" o:spid="_x0000_s3516" style="position:absolute;z-index:251858432;visibility:visible" from="-24.05pt,40.4pt" to="7.15pt,40.4pt" strokecolor="#365f91" strokeweight="1.5pt"/>
        </w:pict>
      </w:r>
      <w:r w:rsidRPr="0076591B">
        <w:rPr>
          <w:rFonts w:ascii="Hand writing Mutlu" w:hAnsi="Hand writing Mutlu" w:cs="Hand writing Mutlu"/>
          <w:outline/>
          <w:color w:val="000000"/>
          <w:sz w:val="72"/>
          <w:szCs w:val="72"/>
        </w:rPr>
        <w:t>te</w:t>
      </w:r>
      <w:r>
        <w:rPr>
          <w:rFonts w:ascii="Nurhan Uz" w:hAnsi="Nurhan Uz" w:cs="Nurhan Uz"/>
          <w:sz w:val="72"/>
          <w:szCs w:val="72"/>
        </w:rPr>
        <w:t>tetetetete</w:t>
      </w:r>
    </w:p>
    <w:p w:rsidR="000B5074" w:rsidRDefault="000B5074" w:rsidP="000F77F7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528" o:spid="_x0000_s3517" style="position:absolute;margin-left:-24pt;margin-top:13pt;width:513.4pt;height:40.1pt;z-index:251875840" coordorigin="567,14787" coordsize="10800,720">
            <v:group id="Group 97" o:spid="_x0000_s3518" style="position:absolute;left:567;top:14787;width:10800;height:720" coordorigin="567,14787" coordsize="10800,720">
              <v:rect id="Rectangle 98" o:spid="_x0000_s351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52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52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522" style="position:absolute;left:567;top:14787;width:10800;height:720" coordorigin="567,14787" coordsize="10800,720">
              <v:shape id="Freeform 102" o:spid="_x0000_s352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52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52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52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52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52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52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53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53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53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53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53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53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53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53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53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53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54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54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54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54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54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54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54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54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54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54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55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55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55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55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55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55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55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55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55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55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56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56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56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574" o:spid="_x0000_s3563" type="#_x0000_t5" style="position:absolute;margin-left:-24.1pt;margin-top:13.3pt;width:31.2pt;height:10.8pt;z-index:2518666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575" o:spid="_x0000_s3564" style="position:absolute;margin-left:-24.15pt;margin-top:24.55pt;width:31.2pt;height:27.85pt;z-index:25186764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576" o:spid="_x0000_s3565" style="position:absolute;margin-left:-10.85pt;margin-top:27.7pt;width:6pt;height:12pt;z-index:25186969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577" o:spid="_x0000_s3566" style="position:absolute;z-index:25187481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578" o:spid="_x0000_s3567" style="position:absolute;z-index:25187379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579" o:spid="_x0000_s3568" style="position:absolute;z-index:25187276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580" o:spid="_x0000_s3569" style="position:absolute;z-index:25187174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581" o:spid="_x0000_s3570" style="position:absolute;z-index:25187072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582" o:spid="_x0000_s3571" style="position:absolute;z-index:25186867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at</w:t>
      </w:r>
      <w:r>
        <w:rPr>
          <w:rFonts w:ascii="Nurhan Uz" w:hAnsi="Nurhan Uz" w:cs="Nurhan Uz"/>
          <w:sz w:val="72"/>
          <w:szCs w:val="72"/>
        </w:rPr>
        <w:t>at atat</w:t>
      </w:r>
    </w:p>
    <w:p w:rsidR="000B5074" w:rsidRDefault="000B5074" w:rsidP="000F77F7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583" o:spid="_x0000_s3572" style="position:absolute;margin-left:-24pt;margin-top:13pt;width:513.4pt;height:40.1pt;z-index:251886080" coordorigin="567,14787" coordsize="10800,720">
            <v:group id="Group 97" o:spid="_x0000_s3573" style="position:absolute;left:567;top:14787;width:10800;height:720" coordorigin="567,14787" coordsize="10800,720">
              <v:rect id="Rectangle 98" o:spid="_x0000_s357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57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57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577" style="position:absolute;left:567;top:14787;width:10800;height:720" coordorigin="567,14787" coordsize="10800,720">
              <v:shape id="Freeform 102" o:spid="_x0000_s357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57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58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58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58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58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58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58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58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58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58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58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59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59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59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59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59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59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59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59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59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59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60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60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60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60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60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60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60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60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60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60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61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61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61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61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61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61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61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61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629" o:spid="_x0000_s3618" type="#_x0000_t5" style="position:absolute;margin-left:-24.1pt;margin-top:13.3pt;width:31.2pt;height:10.8pt;z-index:25187686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630" o:spid="_x0000_s3619" style="position:absolute;margin-left:-24.15pt;margin-top:24.55pt;width:31.2pt;height:27.85pt;z-index:25187788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631" o:spid="_x0000_s3620" style="position:absolute;margin-left:-10.85pt;margin-top:27.7pt;width:6pt;height:12pt;z-index:25187993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632" o:spid="_x0000_s3621" style="position:absolute;z-index:25188505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633" o:spid="_x0000_s3622" style="position:absolute;z-index:25188403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634" o:spid="_x0000_s3623" style="position:absolute;z-index:25188300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635" o:spid="_x0000_s3624" style="position:absolute;z-index:25188198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636" o:spid="_x0000_s3625" style="position:absolute;z-index:25188096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637" o:spid="_x0000_s3626" style="position:absolute;z-index:25187891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ata</w:t>
      </w:r>
      <w:r>
        <w:rPr>
          <w:rFonts w:ascii="Nurhan Uz" w:hAnsi="Nurhan Uz" w:cs="Nurhan Uz"/>
          <w:sz w:val="72"/>
          <w:szCs w:val="72"/>
        </w:rPr>
        <w:t xml:space="preserve"> ata ata</w:t>
      </w:r>
    </w:p>
    <w:p w:rsidR="000B5074" w:rsidRDefault="000B5074" w:rsidP="000F77F7">
      <w:pPr>
        <w:spacing w:after="0"/>
        <w:ind w:right="-42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638" o:spid="_x0000_s3627" style="position:absolute;margin-left:-24pt;margin-top:13pt;width:513.4pt;height:40.1pt;z-index:251896320" coordorigin="567,14787" coordsize="10800,720">
            <v:group id="Group 97" o:spid="_x0000_s3628" style="position:absolute;left:567;top:14787;width:10800;height:720" coordorigin="567,14787" coordsize="10800,720">
              <v:rect id="Rectangle 98" o:spid="_x0000_s362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63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63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632" style="position:absolute;left:567;top:14787;width:10800;height:720" coordorigin="567,14787" coordsize="10800,720">
              <v:shape id="Freeform 102" o:spid="_x0000_s363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63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63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63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63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63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63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64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64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64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64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64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64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64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64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64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64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65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65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65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65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65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65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65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65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65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65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66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66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66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66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66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66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66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66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66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66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67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67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67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684" o:spid="_x0000_s3673" type="#_x0000_t5" style="position:absolute;margin-left:-24.1pt;margin-top:13.3pt;width:31.2pt;height:10.8pt;z-index:2518871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685" o:spid="_x0000_s3674" style="position:absolute;margin-left:-24.15pt;margin-top:24.55pt;width:31.2pt;height:27.85pt;z-index:25188812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686" o:spid="_x0000_s3675" style="position:absolute;margin-left:-10.85pt;margin-top:27.7pt;width:6pt;height:12pt;z-index:25189017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687" o:spid="_x0000_s3676" style="position:absolute;z-index:25189529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688" o:spid="_x0000_s3677" style="position:absolute;z-index:25189427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689" o:spid="_x0000_s3678" style="position:absolute;z-index:25189324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690" o:spid="_x0000_s3679" style="position:absolute;z-index:25189222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691" o:spid="_x0000_s3680" style="position:absolute;z-index:25189120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692" o:spid="_x0000_s3681" style="position:absolute;z-index:25188915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ta</w:t>
      </w:r>
      <w:r>
        <w:rPr>
          <w:rFonts w:ascii="Nurhan Uz" w:hAnsi="Nurhan Uz" w:cs="Nurhan Uz"/>
          <w:sz w:val="72"/>
          <w:szCs w:val="72"/>
        </w:rPr>
        <w:t>tatata</w:t>
      </w:r>
    </w:p>
    <w:p w:rsidR="000B5074" w:rsidRDefault="000B5074" w:rsidP="000F77F7">
      <w:pPr>
        <w:rPr>
          <w:sz w:val="20"/>
          <w:szCs w:val="20"/>
        </w:rPr>
      </w:pPr>
    </w:p>
    <w:p w:rsidR="000B5074" w:rsidRDefault="000B5074" w:rsidP="000F77F7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698" o:spid="_x0000_s3682" type="#_x0000_t202" style="position:absolute;margin-left:-7.35pt;margin-top:-34.65pt;width:125.25pt;height:116.75pt;z-index:251903488;visibility:visible" filled="f" stroked="f" strokeweight=".5pt">
            <v:textbox>
              <w:txbxContent>
                <w:p w:rsidR="000B5074" w:rsidRDefault="000B5074" w:rsidP="000F77F7">
                  <w:r w:rsidRPr="00171453">
                    <w:rPr>
                      <w:noProof/>
                      <w:lang w:eastAsia="tr-TR"/>
                    </w:rPr>
                    <w:pict>
                      <v:shape id="Resim 7721" o:spid="_x0000_i1140" type="#_x0000_t75" style="width:108.75pt;height:98.25pt;visibility:visible">
                        <v:imagedata r:id="rId61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718" o:spid="_x0000_s3683" type="#_x0000_t202" style="position:absolute;margin-left:354.45pt;margin-top:-37.1pt;width:133.1pt;height:120.4pt;z-index:251908608;visibility:visible" filled="f" stroked="f" strokeweight=".5pt">
            <v:textbox>
              <w:txbxContent>
                <w:p w:rsidR="000B5074" w:rsidRDefault="000B5074" w:rsidP="000F77F7">
                  <w:r w:rsidRPr="00171453">
                    <w:rPr>
                      <w:noProof/>
                      <w:lang w:eastAsia="tr-TR"/>
                    </w:rPr>
                    <w:pict>
                      <v:shape id="Resim 7720" o:spid="_x0000_i1142" type="#_x0000_t75" style="width:92.25pt;height:89.25pt;visibility:visible">
                        <v:imagedata r:id="rId62" o:title="" croptop="2637f" cropbottom=".125" cropleft="3162f" cropright="4839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694" o:spid="_x0000_s3684" type="#_x0000_t202" style="position:absolute;margin-left:316.85pt;margin-top:-20.25pt;width:98pt;height:120.4pt;z-index:251900416;visibility:visible" filled="f" stroked="f" strokeweight=".5pt">
            <v:textbox style="mso-fit-shape-to-text:t">
              <w:txbxContent>
                <w:p w:rsidR="000B5074" w:rsidRDefault="000B5074" w:rsidP="000F77F7"/>
              </w:txbxContent>
            </v:textbox>
          </v:shape>
        </w:pict>
      </w:r>
      <w:r>
        <w:rPr>
          <w:noProof/>
          <w:lang w:eastAsia="tr-TR"/>
        </w:rPr>
        <w:pict>
          <v:shape id="Metin Kutusu 7695" o:spid="_x0000_s3685" type="#_x0000_t202" style="position:absolute;margin-left:402.8pt;margin-top:-27.25pt;width:114.95pt;height:86pt;z-index:251897344;visibility:visible" filled="f" stroked="f" strokeweight=".5pt">
            <v:textbox>
              <w:txbxContent>
                <w:p w:rsidR="000B5074" w:rsidRDefault="000B5074" w:rsidP="000F77F7"/>
              </w:txbxContent>
            </v:textbox>
          </v:shape>
        </w:pict>
      </w:r>
      <w:r>
        <w:rPr>
          <w:noProof/>
          <w:lang w:eastAsia="tr-TR"/>
        </w:rPr>
        <w:pict>
          <v:shape id="Metin Kutusu 7696" o:spid="_x0000_s3686" type="#_x0000_t202" style="position:absolute;margin-left:135.45pt;margin-top:-7.8pt;width:190.7pt;height:61.25pt;z-index:251898368;visibility:visible" filled="f" stroked="f" strokeweight=".5pt">
            <v:textbox>
              <w:txbxContent>
                <w:p w:rsidR="000B5074" w:rsidRPr="007226AB" w:rsidRDefault="000B5074" w:rsidP="000F77F7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7697" o:spid="_x0000_s3687" style="position:absolute;margin-left:135.45pt;margin-top:-9.85pt;width:187.7pt;height:52.8pt;z-index:251899392;visibility:visible;v-text-anchor:middle" arcsize="10923f" filled="f" strokecolor="#243f60" strokeweight="2pt"/>
        </w:pict>
      </w:r>
    </w:p>
    <w:p w:rsidR="000B5074" w:rsidRDefault="000B5074" w:rsidP="000F77F7">
      <w:pPr>
        <w:rPr>
          <w:sz w:val="20"/>
          <w:szCs w:val="20"/>
        </w:rPr>
      </w:pPr>
    </w:p>
    <w:p w:rsidR="000B5074" w:rsidRDefault="000B5074" w:rsidP="000F77F7">
      <w:pPr>
        <w:rPr>
          <w:sz w:val="20"/>
          <w:szCs w:val="20"/>
        </w:rPr>
      </w:pPr>
      <w:r>
        <w:rPr>
          <w:noProof/>
          <w:lang w:eastAsia="tr-TR"/>
        </w:rPr>
        <w:pict>
          <v:shape id="Düz Ok Bağlayıcısı 7707" o:spid="_x0000_s3688" type="#_x0000_t32" style="position:absolute;margin-left:264.85pt;margin-top:7.35pt;width:137.8pt;height:53.8pt;flip:x;z-index:251906560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7708" o:spid="_x0000_s3689" type="#_x0000_t32" style="position:absolute;margin-left:58.55pt;margin-top:9.75pt;width:128.25pt;height:52pt;z-index:251905536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Metin Kutusu 7693" o:spid="_x0000_s3690" type="#_x0000_t202" style="position:absolute;margin-left:183.05pt;margin-top:17.15pt;width:95.55pt;height:69.95pt;z-index:251904512;visibility:visible" filled="f" stroked="f" strokeweight=".5pt">
            <v:textbox>
              <w:txbxContent>
                <w:p w:rsidR="000B5074" w:rsidRPr="00774D7E" w:rsidRDefault="000B5074" w:rsidP="000F77F7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3E3848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la</w:t>
                  </w:r>
                  <w:r w:rsidRPr="00072355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  <w:r w:rsidRPr="00774D7E"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e</w:t>
                  </w:r>
                </w:p>
              </w:txbxContent>
            </v:textbox>
          </v:shape>
        </w:pict>
      </w:r>
    </w:p>
    <w:p w:rsidR="000B5074" w:rsidRDefault="000B5074" w:rsidP="000F77F7">
      <w:pPr>
        <w:rPr>
          <w:sz w:val="20"/>
          <w:szCs w:val="20"/>
        </w:rPr>
      </w:pPr>
    </w:p>
    <w:p w:rsidR="000B5074" w:rsidRDefault="000B5074" w:rsidP="000F77F7">
      <w:pPr>
        <w:rPr>
          <w:sz w:val="20"/>
          <w:szCs w:val="20"/>
        </w:rPr>
      </w:pPr>
    </w:p>
    <w:p w:rsidR="000B5074" w:rsidRDefault="000B5074" w:rsidP="000F77F7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7729" o:spid="_x0000_s3691" type="#_x0000_t202" style="position:absolute;margin-left:278.8pt;margin-top:7.85pt;width:243.2pt;height:116.75pt;z-index:251913728;visibility:visible" filled="f" stroked="f" strokeweight=".5pt">
            <v:textbox>
              <w:txbxContent>
                <w:p w:rsidR="000B5074" w:rsidRDefault="000B5074" w:rsidP="000F77F7">
                  <w:r w:rsidRPr="003E3848">
                    <w:rPr>
                      <w:b/>
                      <w:bCs/>
                      <w:noProof/>
                      <w:lang w:eastAsia="tr-TR"/>
                    </w:rPr>
                    <w:pict>
                      <v:shape id="Resim 7732" o:spid="_x0000_i1145" type="#_x0000_t75" style="width:86.25pt;height:50.25pt;visibility:visible">
                        <v:imagedata r:id="rId39" o:title="" croptop="2285f"/>
                      </v:shape>
                    </w:pict>
                  </w:r>
                  <w:r w:rsidRPr="00171453">
                    <w:rPr>
                      <w:noProof/>
                      <w:lang w:eastAsia="tr-TR"/>
                    </w:rPr>
                    <w:pict>
                      <v:shape id="Resim 7731" o:spid="_x0000_i1146" type="#_x0000_t75" style="width:109.5pt;height:60pt;visibility:visible">
                        <v:imagedata r:id="rId63" o:title="" cropbottom="7982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722" o:spid="_x0000_s3692" type="#_x0000_t202" style="position:absolute;margin-left:-76.95pt;margin-top:7.85pt;width:289.8pt;height:116.75pt;z-index:251909632;visibility:visible" filled="f" stroked="f" strokeweight=".5pt">
            <v:textbox>
              <w:txbxContent>
                <w:p w:rsidR="000B5074" w:rsidRDefault="000B5074" w:rsidP="000F77F7">
                  <w:r w:rsidRPr="00171453">
                    <w:rPr>
                      <w:noProof/>
                      <w:lang w:eastAsia="tr-TR"/>
                    </w:rPr>
                    <w:pict>
                      <v:shape id="Resim 7724" o:spid="_x0000_i1149" type="#_x0000_t75" style="width:110.25pt;height:63.75pt;visibility:visible">
                        <v:imagedata r:id="rId57" o:title=""/>
                      </v:shape>
                    </w:pict>
                  </w:r>
                  <w:r w:rsidRPr="00171453">
                    <w:rPr>
                      <w:noProof/>
                      <w:lang w:eastAsia="tr-TR"/>
                    </w:rPr>
                    <w:pict>
                      <v:shape id="Resim 7725" o:spid="_x0000_i1150" type="#_x0000_t75" style="width:109.5pt;height:69pt;visibility:visible">
                        <v:imagedata r:id="rId63" o:title=""/>
                      </v:shape>
                    </w:pict>
                  </w:r>
                </w:p>
              </w:txbxContent>
            </v:textbox>
          </v:shape>
        </w:pict>
      </w:r>
    </w:p>
    <w:p w:rsidR="000B5074" w:rsidRDefault="000B5074" w:rsidP="000F77F7">
      <w:pPr>
        <w:rPr>
          <w:sz w:val="20"/>
          <w:szCs w:val="20"/>
        </w:rPr>
      </w:pPr>
    </w:p>
    <w:p w:rsidR="000B5074" w:rsidRDefault="000B5074" w:rsidP="004A2B8D">
      <w:pPr>
        <w:ind w:hanging="426"/>
        <w:rPr>
          <w:rFonts w:ascii="Hand writing Mutlu" w:hAnsi="Hand writing Mutlu" w:cs="Hand writing Mutlu"/>
          <w:outline/>
          <w:color w:val="000000"/>
          <w:sz w:val="80"/>
          <w:szCs w:val="80"/>
        </w:rPr>
      </w:pPr>
      <w:r>
        <w:rPr>
          <w:noProof/>
          <w:lang w:eastAsia="tr-TR"/>
        </w:rPr>
        <w:pict>
          <v:shape id="Düz Ok Bağlayıcısı 7733" o:spid="_x0000_s3693" type="#_x0000_t32" style="position:absolute;margin-left:344.55pt;margin-top:23.95pt;width:10.9pt;height:37.3pt;z-index:251914752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7734" o:spid="_x0000_s3694" type="#_x0000_t32" style="position:absolute;margin-left:412.15pt;margin-top:24.45pt;width:17.45pt;height:37.05pt;flip:x;z-index:251915776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Metin Kutusu 7735" o:spid="_x0000_s3695" type="#_x0000_t202" style="position:absolute;margin-left:319.2pt;margin-top:34.2pt;width:139.15pt;height:69.95pt;z-index:251916800;visibility:visible" filled="f" stroked="f" strokeweight=".5pt">
            <v:textbox>
              <w:txbxContent>
                <w:p w:rsidR="000B5074" w:rsidRPr="00774D7E" w:rsidRDefault="000B5074" w:rsidP="000F77F7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3E3848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at</w:t>
                  </w:r>
                  <w:r w:rsidRPr="00AB5AC3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lat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728" o:spid="_x0000_s3696" type="#_x0000_t202" style="position:absolute;margin-left:-32.75pt;margin-top:34.25pt;width:139.15pt;height:69.95pt;z-index:251912704;visibility:visible" filled="f" stroked="f" strokeweight=".5pt">
            <v:textbox>
              <w:txbxContent>
                <w:p w:rsidR="000B5074" w:rsidRPr="00774D7E" w:rsidRDefault="000B5074" w:rsidP="000F77F7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3E3848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ta</w:t>
                  </w:r>
                  <w:r w:rsidRPr="00AB5AC3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lat</w:t>
                  </w:r>
                  <w:r w:rsidRPr="00774D7E"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  <w:t>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7727" o:spid="_x0000_s3697" type="#_x0000_t32" style="position:absolute;margin-left:60.25pt;margin-top:24.5pt;width:17.45pt;height:37.05pt;flip:x;z-index:251911680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7726" o:spid="_x0000_s3698" type="#_x0000_t32" style="position:absolute;margin-left:-7.4pt;margin-top:24pt;width:10.9pt;height:37.3pt;z-index:251910656;visibility:visible" strokecolor="#4579b8" strokeweight="2.25pt">
            <v:stroke endarrow="open"/>
          </v:shape>
        </w:pict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</w:p>
    <w:p w:rsidR="000B5074" w:rsidRDefault="000B5074" w:rsidP="000F77F7">
      <w:pPr>
        <w:rPr>
          <w:noProof/>
          <w:sz w:val="20"/>
          <w:szCs w:val="20"/>
          <w:lang w:eastAsia="tr-TR"/>
        </w:rPr>
      </w:pPr>
    </w:p>
    <w:p w:rsidR="000B5074" w:rsidRPr="004A2B8D" w:rsidRDefault="000B5074" w:rsidP="000F77F7">
      <w:pPr>
        <w:rPr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Metin Kutusu 7709" o:spid="_x0000_s3699" type="#_x0000_t202" style="position:absolute;margin-left:324.7pt;margin-top:2pt;width:119.35pt;height:119.2pt;z-index:251907584;visibility:visible;mso-wrap-style:none" filled="f" stroked="f" strokeweight=".5pt">
            <v:textbox style="mso-fit-shape-to-text:t">
              <w:txbxContent>
                <w:p w:rsidR="000B5074" w:rsidRDefault="000B5074" w:rsidP="000F77F7">
                  <w:r w:rsidRPr="00171453">
                    <w:rPr>
                      <w:noProof/>
                      <w:lang w:eastAsia="tr-TR"/>
                    </w:rPr>
                    <w:pict>
                      <v:shape id="Resim 7736" o:spid="_x0000_i1152" type="#_x0000_t75" style="width:79.5pt;height:93.75pt;visibility:visible">
                        <v:imagedata r:id="rId64" o:title=""/>
                      </v:shape>
                    </w:pict>
                  </w:r>
                </w:p>
              </w:txbxContent>
            </v:textbox>
          </v:shape>
        </w:pict>
      </w:r>
    </w:p>
    <w:p w:rsidR="000B5074" w:rsidRDefault="000B5074" w:rsidP="000F77F7">
      <w:pPr>
        <w:rPr>
          <w:sz w:val="20"/>
          <w:szCs w:val="20"/>
        </w:rPr>
      </w:pPr>
      <w:r>
        <w:rPr>
          <w:noProof/>
          <w:lang w:eastAsia="tr-TR"/>
        </w:rPr>
        <w:pict>
          <v:roundrect id="Yuvarlatılmış Dikdörtgen 7710" o:spid="_x0000_s3700" style="position:absolute;margin-left:150.05pt;margin-top:13.55pt;width:169.25pt;height:52.8pt;z-index:25190246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7711" o:spid="_x0000_s3701" type="#_x0000_t202" style="position:absolute;margin-left:157.1pt;margin-top:12.7pt;width:177pt;height:61.25pt;z-index:251901440;visibility:visible" filled="f" stroked="f" strokeweight=".5pt">
            <v:textbox>
              <w:txbxContent>
                <w:p w:rsidR="000B5074" w:rsidRPr="007226AB" w:rsidRDefault="000B5074" w:rsidP="000F77F7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</w:p>
    <w:p w:rsidR="000B5074" w:rsidRDefault="000B5074" w:rsidP="000F77F7">
      <w:pPr>
        <w:rPr>
          <w:sz w:val="20"/>
          <w:szCs w:val="20"/>
        </w:rPr>
      </w:pPr>
    </w:p>
    <w:p w:rsidR="000B5074" w:rsidRPr="00A43C22" w:rsidRDefault="000B5074" w:rsidP="00A43C22">
      <w:pPr>
        <w:spacing w:after="0"/>
        <w:ind w:right="-426" w:hanging="851"/>
        <w:rPr>
          <w:rFonts w:ascii="Nurhan Uz" w:hAnsi="Nurhan Uz" w:cs="Nurhan Uz"/>
          <w:sz w:val="24"/>
          <w:szCs w:val="24"/>
        </w:rPr>
      </w:pPr>
    </w:p>
    <w:p w:rsidR="000B5074" w:rsidRDefault="000B5074" w:rsidP="00A43C22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737" o:spid="_x0000_s3702" style="position:absolute;left:0;text-align:left;margin-left:-23.7pt;margin-top:13.25pt;width:527pt;height:40.1pt;z-index:251927040" coordorigin="567,14787" coordsize="10800,720">
            <v:group id="Group 97" o:spid="_x0000_s3703" style="position:absolute;left:567;top:14787;width:10800;height:720" coordorigin="567,14787" coordsize="10800,720">
              <v:rect id="Rectangle 98" o:spid="_x0000_s370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70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70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707" style="position:absolute;left:567;top:14787;width:10800;height:720" coordorigin="567,14787" coordsize="10800,720">
              <v:shape id="Freeform 102" o:spid="_x0000_s370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70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71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71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71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71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71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71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71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71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71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71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72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72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72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72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72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72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72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72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72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72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73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73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73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73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73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73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73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73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73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73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74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74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74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74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74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74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74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74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783" o:spid="_x0000_s3748" type="#_x0000_t5" style="position:absolute;left:0;text-align:left;margin-left:-24.1pt;margin-top:13.3pt;width:31.2pt;height:10.8pt;z-index:2519178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784" o:spid="_x0000_s3749" style="position:absolute;left:0;text-align:left;margin-left:-24.15pt;margin-top:24.55pt;width:31.2pt;height:27.85pt;z-index:25191884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785" o:spid="_x0000_s3750" style="position:absolute;left:0;text-align:left;margin-left:-10.85pt;margin-top:27.7pt;width:6pt;height:12pt;z-index:25192089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786" o:spid="_x0000_s3751" style="position:absolute;left:0;text-align:left;z-index:25192601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787" o:spid="_x0000_s3752" style="position:absolute;left:0;text-align:left;z-index:25192499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788" o:spid="_x0000_s3753" style="position:absolute;left:0;text-align:left;z-index:25192396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789" o:spid="_x0000_s3754" style="position:absolute;left:0;text-align:left;z-index:25192294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790" o:spid="_x0000_s3755" style="position:absolute;left:0;text-align:left;z-index:25192192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791" o:spid="_x0000_s3756" style="position:absolute;left:0;text-align:left;z-index:25191987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talat</w:t>
      </w:r>
      <w:r>
        <w:rPr>
          <w:rFonts w:ascii="Nurhan Uz" w:hAnsi="Nurhan Uz" w:cs="Nurhan Uz"/>
          <w:sz w:val="72"/>
          <w:szCs w:val="72"/>
        </w:rPr>
        <w:t>talattalat</w:t>
      </w:r>
    </w:p>
    <w:p w:rsidR="000B5074" w:rsidRDefault="000B5074" w:rsidP="00A43C22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792" o:spid="_x0000_s3757" style="position:absolute;left:0;text-align:left;margin-left:-23.7pt;margin-top:13.25pt;width:527pt;height:40.1pt;z-index:251937280" coordorigin="567,14787" coordsize="10800,720">
            <v:group id="Group 97" o:spid="_x0000_s3758" style="position:absolute;left:567;top:14787;width:10800;height:720" coordorigin="567,14787" coordsize="10800,720">
              <v:rect id="Rectangle 98" o:spid="_x0000_s375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76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76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762" style="position:absolute;left:567;top:14787;width:10800;height:720" coordorigin="567,14787" coordsize="10800,720">
              <v:shape id="Freeform 102" o:spid="_x0000_s376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76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76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76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76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76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76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77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77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77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77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77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77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77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77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77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77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78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78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78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78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78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78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78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78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78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78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79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79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79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79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79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79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79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79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79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79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80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80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80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838" o:spid="_x0000_s3803" type="#_x0000_t5" style="position:absolute;left:0;text-align:left;margin-left:-24.1pt;margin-top:13.3pt;width:31.2pt;height:10.8pt;z-index:25192806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839" o:spid="_x0000_s3804" style="position:absolute;left:0;text-align:left;margin-left:-24.15pt;margin-top:24.55pt;width:31.2pt;height:27.85pt;z-index:25192908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840" o:spid="_x0000_s3805" style="position:absolute;left:0;text-align:left;margin-left:-10.85pt;margin-top:27.7pt;width:6pt;height:12pt;z-index:25193113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841" o:spid="_x0000_s3806" style="position:absolute;left:0;text-align:left;z-index:25193625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842" o:spid="_x0000_s3807" style="position:absolute;left:0;text-align:left;z-index:25193523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843" o:spid="_x0000_s3808" style="position:absolute;left:0;text-align:left;z-index:25193420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844" o:spid="_x0000_s3809" style="position:absolute;left:0;text-align:left;z-index:25193318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845" o:spid="_x0000_s3810" style="position:absolute;left:0;text-align:left;z-index:25193216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846" o:spid="_x0000_s3811" style="position:absolute;left:0;text-align:left;z-index:25193011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 xml:space="preserve"> Talat </w:t>
      </w:r>
      <w:r>
        <w:rPr>
          <w:rFonts w:ascii="Nurhan Uz" w:hAnsi="Nurhan Uz" w:cs="Nurhan Uz"/>
          <w:sz w:val="72"/>
          <w:szCs w:val="72"/>
        </w:rPr>
        <w:t>TalatTalat</w:t>
      </w:r>
    </w:p>
    <w:p w:rsidR="000B5074" w:rsidRDefault="000B5074" w:rsidP="00A43C22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847" o:spid="_x0000_s3812" style="position:absolute;left:0;text-align:left;margin-left:-23.7pt;margin-top:13.25pt;width:527pt;height:40.1pt;z-index:251947520" coordorigin="567,14787" coordsize="10800,720">
            <v:group id="Group 97" o:spid="_x0000_s3813" style="position:absolute;left:567;top:14787;width:10800;height:720" coordorigin="567,14787" coordsize="10800,720">
              <v:rect id="Rectangle 98" o:spid="_x0000_s381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81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81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817" style="position:absolute;left:567;top:14787;width:10800;height:720" coordorigin="567,14787" coordsize="10800,720">
              <v:shape id="Freeform 102" o:spid="_x0000_s381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81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82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82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82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82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82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82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82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82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82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82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83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83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83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83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83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83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83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83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83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83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84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84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84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84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84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84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84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84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84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84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85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85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85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85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85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85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85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85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893" o:spid="_x0000_s3858" type="#_x0000_t5" style="position:absolute;left:0;text-align:left;margin-left:-24.1pt;margin-top:13.3pt;width:31.2pt;height:10.8pt;z-index:2519383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894" o:spid="_x0000_s3859" style="position:absolute;left:0;text-align:left;margin-left:-24.15pt;margin-top:24.55pt;width:31.2pt;height:27.85pt;z-index:25193932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895" o:spid="_x0000_s3860" style="position:absolute;left:0;text-align:left;margin-left:-10.85pt;margin-top:27.7pt;width:6pt;height:12pt;z-index:25194137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896" o:spid="_x0000_s3861" style="position:absolute;left:0;text-align:left;z-index:25194649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897" o:spid="_x0000_s3862" style="position:absolute;left:0;text-align:left;z-index:25194547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898" o:spid="_x0000_s3863" style="position:absolute;left:0;text-align:left;z-index:25194444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899" o:spid="_x0000_s3864" style="position:absolute;left:0;text-align:left;z-index:25194342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900" o:spid="_x0000_s3865" style="position:absolute;left:0;text-align:left;z-index:25194240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901" o:spid="_x0000_s3866" style="position:absolute;left:0;text-align:left;z-index:251940352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 xml:space="preserve">Talat </w:t>
      </w:r>
    </w:p>
    <w:p w:rsidR="000B5074" w:rsidRDefault="000B5074" w:rsidP="00A43C22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902" o:spid="_x0000_s3867" style="position:absolute;left:0;text-align:left;margin-left:-23.7pt;margin-top:13.25pt;width:527pt;height:40.1pt;z-index:251957760" coordorigin="567,14787" coordsize="10800,720">
            <v:group id="Group 97" o:spid="_x0000_s3868" style="position:absolute;left:567;top:14787;width:10800;height:720" coordorigin="567,14787" coordsize="10800,720">
              <v:rect id="Rectangle 98" o:spid="_x0000_s386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87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87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872" style="position:absolute;left:567;top:14787;width:10800;height:720" coordorigin="567,14787" coordsize="10800,720">
              <v:shape id="Freeform 102" o:spid="_x0000_s387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87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87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87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87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87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87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88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88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88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88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88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88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88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88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88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88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89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89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89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89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89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89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89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89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89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89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90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90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90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90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90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90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90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90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90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90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91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91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91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7948" o:spid="_x0000_s3913" type="#_x0000_t5" style="position:absolute;left:0;text-align:left;margin-left:-24.1pt;margin-top:13.3pt;width:31.2pt;height:10.8pt;z-index:2519485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949" o:spid="_x0000_s3914" style="position:absolute;left:0;text-align:left;margin-left:-24.15pt;margin-top:24.55pt;width:31.2pt;height:27.85pt;z-index:2519495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7950" o:spid="_x0000_s3915" style="position:absolute;left:0;text-align:left;margin-left:-10.85pt;margin-top:27.7pt;width:6pt;height:12pt;z-index:25195161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7951" o:spid="_x0000_s3916" style="position:absolute;left:0;text-align:left;z-index:25195673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7952" o:spid="_x0000_s3917" style="position:absolute;left:0;text-align:left;z-index:25195571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7953" o:spid="_x0000_s3918" style="position:absolute;left:0;text-align:left;z-index:25195468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7954" o:spid="_x0000_s3919" style="position:absolute;left:0;text-align:left;z-index:25195366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7955" o:spid="_x0000_s3920" style="position:absolute;left:0;text-align:left;z-index:25195264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7956" o:spid="_x0000_s3921" style="position:absolute;left:0;text-align:left;z-index:25195059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atlat</w:t>
      </w:r>
      <w:r>
        <w:rPr>
          <w:rFonts w:ascii="Nurhan Uz" w:hAnsi="Nurhan Uz" w:cs="Nurhan Uz"/>
          <w:sz w:val="72"/>
          <w:szCs w:val="72"/>
        </w:rPr>
        <w:t xml:space="preserve">atlat atlat atlat atlat </w:t>
      </w:r>
    </w:p>
    <w:p w:rsidR="000B5074" w:rsidRDefault="000B5074" w:rsidP="003B336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7957" o:spid="_x0000_s3922" style="position:absolute;left:0;text-align:left;margin-left:-23.7pt;margin-top:13.25pt;width:527pt;height:40.1pt;z-index:251968000" coordorigin="567,14787" coordsize="10800,720">
            <v:group id="Group 97" o:spid="_x0000_s3923" style="position:absolute;left:567;top:14787;width:10800;height:720" coordorigin="567,14787" coordsize="10800,720">
              <v:rect id="Rectangle 98" o:spid="_x0000_s392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92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92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927" style="position:absolute;left:567;top:14787;width:10800;height:720" coordorigin="567,14787" coordsize="10800,720">
              <v:shape id="Freeform 102" o:spid="_x0000_s392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92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93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93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93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93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93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93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93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93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93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93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94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94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94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94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94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394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394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394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394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394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395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395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395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395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395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395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395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395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395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395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396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396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396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396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396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396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396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396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003" o:spid="_x0000_s3968" type="#_x0000_t5" style="position:absolute;left:0;text-align:left;margin-left:-24.1pt;margin-top:13.3pt;width:31.2pt;height:10.8pt;z-index:25195878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004" o:spid="_x0000_s3969" style="position:absolute;left:0;text-align:left;margin-left:-24.15pt;margin-top:24.55pt;width:31.2pt;height:27.85pt;z-index:25195980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005" o:spid="_x0000_s3970" style="position:absolute;left:0;text-align:left;margin-left:-10.85pt;margin-top:27.7pt;width:6pt;height:12pt;z-index:25196185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006" o:spid="_x0000_s3971" style="position:absolute;left:0;text-align:left;z-index:25196697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007" o:spid="_x0000_s3972" style="position:absolute;left:0;text-align:left;z-index:25196595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008" o:spid="_x0000_s3973" style="position:absolute;left:0;text-align:left;z-index:25196492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009" o:spid="_x0000_s3974" style="position:absolute;left:0;text-align:left;z-index:25196390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010" o:spid="_x0000_s3975" style="position:absolute;left:0;text-align:left;z-index:25196288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011" o:spid="_x0000_s3976" style="position:absolute;left:0;text-align:left;z-index:251960832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atlat atlat atlat</w:t>
      </w:r>
    </w:p>
    <w:p w:rsidR="000B5074" w:rsidRDefault="000B5074" w:rsidP="003B3360">
      <w:pPr>
        <w:spacing w:after="0"/>
        <w:ind w:left="-142" w:right="-113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8012" o:spid="_x0000_s3977" style="position:absolute;left:0;text-align:left;margin-left:-23.7pt;margin-top:13.25pt;width:527pt;height:40.1pt;z-index:251978240" coordorigin="567,14787" coordsize="10800,720">
            <v:group id="Group 97" o:spid="_x0000_s3978" style="position:absolute;left:567;top:14787;width:10800;height:720" coordorigin="567,14787" coordsize="10800,720">
              <v:rect id="Rectangle 98" o:spid="_x0000_s397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398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398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3982" style="position:absolute;left:567;top:14787;width:10800;height:720" coordorigin="567,14787" coordsize="10800,720">
              <v:shape id="Freeform 102" o:spid="_x0000_s398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398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398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398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398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398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398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399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399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399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399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399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399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399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399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399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399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00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00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00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00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00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00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00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00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00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00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01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01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01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01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01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01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01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01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01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01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02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02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02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058" o:spid="_x0000_s4023" type="#_x0000_t5" style="position:absolute;left:0;text-align:left;margin-left:-24.1pt;margin-top:13.3pt;width:31.2pt;height:10.8pt;z-index:2519690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059" o:spid="_x0000_s4024" style="position:absolute;left:0;text-align:left;margin-left:-24.15pt;margin-top:24.55pt;width:31.2pt;height:27.85pt;z-index:25197004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060" o:spid="_x0000_s4025" style="position:absolute;left:0;text-align:left;margin-left:-10.85pt;margin-top:27.7pt;width:6pt;height:12pt;z-index:25197209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061" o:spid="_x0000_s4026" style="position:absolute;left:0;text-align:left;z-index:25197721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062" o:spid="_x0000_s4027" style="position:absolute;left:0;text-align:left;z-index:25197619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063" o:spid="_x0000_s4028" style="position:absolute;left:0;text-align:left;z-index:25197516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064" o:spid="_x0000_s4029" style="position:absolute;left:0;text-align:left;z-index:25197414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065" o:spid="_x0000_s4030" style="position:absolute;left:0;text-align:left;z-index:25197312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066" o:spid="_x0000_s4031" style="position:absolute;left:0;text-align:left;z-index:251971072;visibility:visible" from="-24.05pt,40.4pt" to="7.15pt,40.4pt" strokecolor="#365f91" strokeweight="1.5pt"/>
        </w:pict>
      </w:r>
    </w:p>
    <w:p w:rsidR="000B5074" w:rsidRDefault="000B5074" w:rsidP="003B3360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8067" o:spid="_x0000_s4032" type="#_x0000_t202" style="position:absolute;margin-left:-7.05pt;margin-top:-21.8pt;width:125.2pt;height:116.75pt;z-index:251985408;visibility:visible;mso-wrap-style:none" filled="f" stroked="f" strokeweight=".5pt">
            <v:textbox style="mso-fit-shape-to-text:t">
              <w:txbxContent>
                <w:p w:rsidR="000B5074" w:rsidRDefault="000B5074" w:rsidP="003B3360">
                  <w:r w:rsidRPr="00171453">
                    <w:rPr>
                      <w:noProof/>
                      <w:lang w:eastAsia="tr-TR"/>
                    </w:rPr>
                    <w:pict>
                      <v:shape id="Resim 8262" o:spid="_x0000_i1154" type="#_x0000_t75" style="width:132.75pt;height:95.25pt;visibility:visible">
                        <v:imagedata r:id="rId65" o:title="" croptop="5544f" cropbottom="4468f"/>
                      </v:shape>
                    </w:pict>
                  </w:r>
                </w:p>
              </w:txbxContent>
            </v:textbox>
          </v:shape>
        </w:pict>
      </w:r>
    </w:p>
    <w:p w:rsidR="000B5074" w:rsidRDefault="000B5074" w:rsidP="003B3360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8068" o:spid="_x0000_s4033" type="#_x0000_t202" style="position:absolute;margin-left:354.45pt;margin-top:-37.1pt;width:133.1pt;height:120.4pt;z-index:251990528;visibility:visible" filled="f" stroked="f" strokeweight=".5pt">
            <v:textbox>
              <w:txbxContent>
                <w:p w:rsidR="000B5074" w:rsidRDefault="000B5074" w:rsidP="003B3360">
                  <w:r w:rsidRPr="00171453">
                    <w:rPr>
                      <w:noProof/>
                      <w:lang w:eastAsia="tr-TR"/>
                    </w:rPr>
                    <w:pict>
                      <v:shape id="Resim 8253" o:spid="_x0000_i1156" type="#_x0000_t75" style="width:92.25pt;height:89.25pt;visibility:visible">
                        <v:imagedata r:id="rId62" o:title="" croptop="2637f" cropbottom=".125" cropleft="3162f" cropright="4839f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069" o:spid="_x0000_s4034" type="#_x0000_t202" style="position:absolute;margin-left:316.85pt;margin-top:-20.25pt;width:98pt;height:120.4pt;z-index:251982336;visibility:visible" filled="f" stroked="f" strokeweight=".5pt">
            <v:textbox style="mso-fit-shape-to-text:t">
              <w:txbxContent>
                <w:p w:rsidR="000B5074" w:rsidRDefault="000B5074" w:rsidP="003B3360"/>
              </w:txbxContent>
            </v:textbox>
          </v:shape>
        </w:pict>
      </w:r>
      <w:r>
        <w:rPr>
          <w:noProof/>
          <w:lang w:eastAsia="tr-TR"/>
        </w:rPr>
        <w:pict>
          <v:shape id="Metin Kutusu 8070" o:spid="_x0000_s4035" type="#_x0000_t202" style="position:absolute;margin-left:402.8pt;margin-top:-27.25pt;width:114.95pt;height:86pt;z-index:251979264;visibility:visible" filled="f" stroked="f" strokeweight=".5pt">
            <v:textbox>
              <w:txbxContent>
                <w:p w:rsidR="000B5074" w:rsidRDefault="000B5074" w:rsidP="003B3360"/>
              </w:txbxContent>
            </v:textbox>
          </v:shape>
        </w:pict>
      </w:r>
      <w:r>
        <w:rPr>
          <w:noProof/>
          <w:lang w:eastAsia="tr-TR"/>
        </w:rPr>
        <w:pict>
          <v:shape id="Metin Kutusu 8071" o:spid="_x0000_s4036" type="#_x0000_t202" style="position:absolute;margin-left:135.45pt;margin-top:-7.8pt;width:190.7pt;height:61.25pt;z-index:251980288;visibility:visible" filled="f" stroked="f" strokeweight=".5pt">
            <v:textbox>
              <w:txbxContent>
                <w:p w:rsidR="000B5074" w:rsidRPr="007226AB" w:rsidRDefault="000B5074" w:rsidP="003B3360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Birleştirelim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8072" o:spid="_x0000_s4037" style="position:absolute;margin-left:135.45pt;margin-top:-9.85pt;width:187.7pt;height:52.8pt;z-index:251981312;visibility:visible;v-text-anchor:middle" arcsize="10923f" filled="f" strokecolor="#243f60" strokeweight="2pt"/>
        </w:pict>
      </w:r>
    </w:p>
    <w:p w:rsidR="000B5074" w:rsidRDefault="000B5074" w:rsidP="003B3360">
      <w:pPr>
        <w:rPr>
          <w:sz w:val="20"/>
          <w:szCs w:val="20"/>
        </w:rPr>
      </w:pPr>
    </w:p>
    <w:p w:rsidR="000B5074" w:rsidRDefault="000B5074" w:rsidP="003B3360">
      <w:pPr>
        <w:rPr>
          <w:sz w:val="20"/>
          <w:szCs w:val="20"/>
        </w:rPr>
      </w:pPr>
      <w:r>
        <w:rPr>
          <w:noProof/>
          <w:lang w:eastAsia="tr-TR"/>
        </w:rPr>
        <w:pict>
          <v:shape id="Düz Ok Bağlayıcısı 8074" o:spid="_x0000_s4038" type="#_x0000_t32" style="position:absolute;margin-left:68.8pt;margin-top:5.15pt;width:117.85pt;height:56pt;z-index:251987456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8073" o:spid="_x0000_s4039" type="#_x0000_t32" style="position:absolute;margin-left:264.85pt;margin-top:7.35pt;width:137.8pt;height:53.8pt;flip:x;z-index:251988480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Metin Kutusu 8075" o:spid="_x0000_s4040" type="#_x0000_t202" style="position:absolute;margin-left:183.05pt;margin-top:17.15pt;width:95.55pt;height:69.95pt;z-index:251986432;visibility:visible" filled="f" stroked="f" strokeweight=".5pt">
            <v:textbox>
              <w:txbxContent>
                <w:p w:rsidR="000B5074" w:rsidRPr="00774D7E" w:rsidRDefault="000B5074" w:rsidP="003B3360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3E3848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le</w:t>
                  </w:r>
                  <w:r w:rsidRPr="00072355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</w:p>
    <w:p w:rsidR="000B5074" w:rsidRDefault="000B5074" w:rsidP="003B3360">
      <w:pPr>
        <w:rPr>
          <w:sz w:val="20"/>
          <w:szCs w:val="20"/>
        </w:rPr>
      </w:pPr>
    </w:p>
    <w:p w:rsidR="000B5074" w:rsidRDefault="000B5074" w:rsidP="003B3360">
      <w:pPr>
        <w:rPr>
          <w:sz w:val="20"/>
          <w:szCs w:val="20"/>
        </w:rPr>
      </w:pPr>
      <w:r>
        <w:rPr>
          <w:noProof/>
          <w:lang w:eastAsia="tr-TR"/>
        </w:rPr>
        <w:pict>
          <v:shape id="Metin Kutusu 8077" o:spid="_x0000_s4041" type="#_x0000_t202" style="position:absolute;margin-left:-51.6pt;margin-top:1.35pt;width:289.8pt;height:116.75pt;z-index:251991552;visibility:visible" filled="f" stroked="f" strokeweight=".5pt">
            <v:textbox>
              <w:txbxContent>
                <w:p w:rsidR="000B5074" w:rsidRDefault="000B5074" w:rsidP="003B3360">
                  <w:r w:rsidRPr="00171453">
                    <w:rPr>
                      <w:noProof/>
                      <w:lang w:eastAsia="tr-TR"/>
                    </w:rPr>
                    <w:pict>
                      <v:shape id="Resim 8263" o:spid="_x0000_i1159" type="#_x0000_t75" style="width:87pt;height:50.25pt;visibility:visible">
                        <v:imagedata r:id="rId66" o:title=""/>
                      </v:shape>
                    </w:pict>
                  </w:r>
                  <w:r w:rsidRPr="00171453">
                    <w:rPr>
                      <w:noProof/>
                      <w:lang w:eastAsia="tr-TR"/>
                    </w:rPr>
                    <w:pict>
                      <v:shape id="Resim 8259" o:spid="_x0000_i1160" type="#_x0000_t75" style="width:108pt;height:66pt;visibility:visible">
                        <v:imagedata r:id="rId6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076" o:spid="_x0000_s4042" type="#_x0000_t202" style="position:absolute;margin-left:278.8pt;margin-top:7.85pt;width:243.2pt;height:116.75pt;z-index:251995648;visibility:visible" filled="f" stroked="f" strokeweight=".5pt">
            <v:textbox>
              <w:txbxContent>
                <w:p w:rsidR="000B5074" w:rsidRDefault="000B5074" w:rsidP="003B3360">
                  <w:r w:rsidRPr="003E3848">
                    <w:rPr>
                      <w:b/>
                      <w:bCs/>
                      <w:noProof/>
                      <w:lang w:eastAsia="tr-TR"/>
                    </w:rPr>
                    <w:pict>
                      <v:shape id="Resim 8254" o:spid="_x0000_i1163" type="#_x0000_t75" style="width:97.5pt;height:57pt;visibility:visible">
                        <v:imagedata r:id="rId39" o:title="" croptop="2285f"/>
                      </v:shape>
                    </w:pict>
                  </w:r>
                  <w:r w:rsidRPr="00171453">
                    <w:rPr>
                      <w:noProof/>
                      <w:lang w:eastAsia="tr-TR"/>
                    </w:rPr>
                    <w:pict>
                      <v:shape id="Resim 8264" o:spid="_x0000_i1164" type="#_x0000_t75" style="width:108pt;height:66pt;visibility:visible">
                        <v:imagedata r:id="rId67" o:title=""/>
                      </v:shape>
                    </w:pict>
                  </w:r>
                </w:p>
              </w:txbxContent>
            </v:textbox>
          </v:shape>
        </w:pict>
      </w:r>
    </w:p>
    <w:p w:rsidR="000B5074" w:rsidRDefault="000B5074" w:rsidP="003B3360">
      <w:pPr>
        <w:rPr>
          <w:sz w:val="20"/>
          <w:szCs w:val="20"/>
        </w:rPr>
      </w:pPr>
    </w:p>
    <w:p w:rsidR="000B5074" w:rsidRDefault="000B5074" w:rsidP="003B3360">
      <w:pPr>
        <w:ind w:hanging="426"/>
        <w:rPr>
          <w:rFonts w:ascii="Hand writing Mutlu" w:hAnsi="Hand writing Mutlu" w:cs="Hand writing Mutlu"/>
          <w:outline/>
          <w:color w:val="000000"/>
          <w:sz w:val="80"/>
          <w:szCs w:val="80"/>
        </w:rPr>
      </w:pPr>
      <w:r>
        <w:rPr>
          <w:noProof/>
          <w:lang w:eastAsia="tr-TR"/>
        </w:rPr>
        <w:pict>
          <v:shape id="Metin Kutusu 8081" o:spid="_x0000_s4043" type="#_x0000_t202" style="position:absolute;margin-left:-24.25pt;margin-top:34.2pt;width:139.15pt;height:69.95pt;z-index:251994624;visibility:visible" filled="f" stroked="f" strokeweight=".5pt">
            <v:textbox>
              <w:txbxContent>
                <w:p w:rsidR="000B5074" w:rsidRPr="00774D7E" w:rsidRDefault="000B5074" w:rsidP="003B3360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3E3848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a</w:t>
                  </w: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le</w:t>
                  </w:r>
                  <w:r w:rsidRPr="00AB5AC3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8082" o:spid="_x0000_s4044" type="#_x0000_t32" style="position:absolute;margin-left:59.65pt;margin-top:28.1pt;width:31.9pt;height:33.35pt;flip:x;z-index:251993600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8078" o:spid="_x0000_s4045" type="#_x0000_t32" style="position:absolute;margin-left:344.55pt;margin-top:23.95pt;width:10.9pt;height:37.3pt;z-index:251996672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Düz Ok Bağlayıcısı 8079" o:spid="_x0000_s4046" type="#_x0000_t32" style="position:absolute;margin-left:412.15pt;margin-top:24.45pt;width:17.45pt;height:37.05pt;flip:x;z-index:251997696;visibility:visible" strokecolor="#4579b8" strokeweight="2.25pt">
            <v:stroke endarrow="open"/>
          </v:shape>
        </w:pict>
      </w:r>
      <w:r>
        <w:rPr>
          <w:noProof/>
          <w:lang w:eastAsia="tr-TR"/>
        </w:rPr>
        <w:pict>
          <v:shape id="Metin Kutusu 8080" o:spid="_x0000_s4047" type="#_x0000_t202" style="position:absolute;margin-left:319.2pt;margin-top:34.2pt;width:139.15pt;height:69.95pt;z-index:251998720;visibility:visible" filled="f" stroked="f" strokeweight=".5pt">
            <v:textbox>
              <w:txbxContent>
                <w:p w:rsidR="000B5074" w:rsidRPr="00774D7E" w:rsidRDefault="000B5074" w:rsidP="003B3360">
                  <w:pPr>
                    <w:rPr>
                      <w:rFonts w:ascii="Hand writing Mutlu" w:hAnsi="Hand writing Mutlu" w:cs="Hand writing Mutlu"/>
                      <w:sz w:val="100"/>
                      <w:szCs w:val="100"/>
                    </w:rPr>
                  </w:pPr>
                  <w:r w:rsidRPr="003E3848">
                    <w:rPr>
                      <w:rFonts w:ascii="Hand writing Mutlu" w:hAnsi="Hand writing Mutlu" w:cs="Hand writing Mutlu"/>
                      <w:color w:val="000000"/>
                      <w:sz w:val="100"/>
                      <w:szCs w:val="100"/>
                    </w:rPr>
                    <w:t>at</w:t>
                  </w:r>
                  <w:r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le</w:t>
                  </w:r>
                  <w:r w:rsidRPr="00AB5AC3">
                    <w:rPr>
                      <w:rFonts w:ascii="Hand writing Mutlu" w:hAnsi="Hand writing Mutlu" w:cs="Hand writing Mutlu"/>
                      <w:color w:val="FF0000"/>
                      <w:sz w:val="100"/>
                      <w:szCs w:val="100"/>
                    </w:rPr>
                    <w:t>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Düz Ok Bağlayıcısı 8083" o:spid="_x0000_s4048" type="#_x0000_t32" style="position:absolute;margin-left:-7.4pt;margin-top:24pt;width:10.9pt;height:37.3pt;z-index:251992576;visibility:visible" strokecolor="#4579b8" strokeweight="2.25pt">
            <v:stroke endarrow="open"/>
          </v:shape>
        </w:pict>
      </w:r>
      <w:r>
        <w:rPr>
          <w:rFonts w:ascii="Hand writing Mutlu" w:hAnsi="Hand writing Mutlu" w:cs="Hand writing Mutlu"/>
          <w:outline/>
          <w:color w:val="000000"/>
          <w:sz w:val="80"/>
          <w:szCs w:val="80"/>
        </w:rPr>
        <w:tab/>
      </w:r>
    </w:p>
    <w:p w:rsidR="000B5074" w:rsidRDefault="000B5074" w:rsidP="003B3360">
      <w:pPr>
        <w:rPr>
          <w:noProof/>
          <w:sz w:val="20"/>
          <w:szCs w:val="20"/>
          <w:lang w:eastAsia="tr-TR"/>
        </w:rPr>
      </w:pPr>
    </w:p>
    <w:p w:rsidR="000B5074" w:rsidRPr="004A2B8D" w:rsidRDefault="000B5074" w:rsidP="003B3360">
      <w:pPr>
        <w:rPr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Metin Kutusu 8084" o:spid="_x0000_s4049" type="#_x0000_t202" style="position:absolute;margin-left:324.7pt;margin-top:2pt;width:119.35pt;height:119.2pt;z-index:251989504;visibility:visible;mso-wrap-style:none" filled="f" stroked="f" strokeweight=".5pt">
            <v:textbox style="mso-fit-shape-to-text:t">
              <w:txbxContent>
                <w:p w:rsidR="000B5074" w:rsidRDefault="000B5074" w:rsidP="003B3360">
                  <w:r w:rsidRPr="00171453">
                    <w:rPr>
                      <w:noProof/>
                      <w:lang w:eastAsia="tr-TR"/>
                    </w:rPr>
                    <w:pict>
                      <v:shape id="Resim 8265" o:spid="_x0000_i1166" type="#_x0000_t75" style="width:87pt;height:105.75pt;visibility:visible">
                        <v:imagedata r:id="rId68" o:title=""/>
                      </v:shape>
                    </w:pict>
                  </w:r>
                </w:p>
              </w:txbxContent>
            </v:textbox>
          </v:shape>
        </w:pict>
      </w:r>
    </w:p>
    <w:p w:rsidR="000B5074" w:rsidRDefault="000B5074" w:rsidP="003B3360">
      <w:pPr>
        <w:rPr>
          <w:sz w:val="20"/>
          <w:szCs w:val="20"/>
        </w:rPr>
      </w:pPr>
      <w:r>
        <w:rPr>
          <w:noProof/>
          <w:lang w:eastAsia="tr-TR"/>
        </w:rPr>
        <w:pict>
          <v:roundrect id="Yuvarlatılmış Dikdörtgen 8085" o:spid="_x0000_s4050" style="position:absolute;margin-left:150.05pt;margin-top:13.55pt;width:169.25pt;height:52.8pt;z-index:251984384;visibility:visible;v-text-anchor:middle" arcsize="10923f" filled="f" strokecolor="#243f60" strokeweight="2pt"/>
        </w:pict>
      </w:r>
      <w:r>
        <w:rPr>
          <w:noProof/>
          <w:lang w:eastAsia="tr-TR"/>
        </w:rPr>
        <w:pict>
          <v:shape id="Metin Kutusu 8086" o:spid="_x0000_s4051" type="#_x0000_t202" style="position:absolute;margin-left:157.1pt;margin-top:12.7pt;width:177pt;height:61.25pt;z-index:251983360;visibility:visible" filled="f" stroked="f" strokeweight=".5pt">
            <v:textbox>
              <w:txbxContent>
                <w:p w:rsidR="000B5074" w:rsidRPr="007226AB" w:rsidRDefault="000B5074" w:rsidP="003B3360">
                  <w:pPr>
                    <w:rPr>
                      <w:rFonts w:ascii="ALFABET98" w:hAnsi="ALFABET98" w:cs="ALFABET98"/>
                      <w:sz w:val="72"/>
                      <w:szCs w:val="72"/>
                    </w:rPr>
                  </w:pPr>
                  <w:r>
                    <w:rPr>
                      <w:rFonts w:ascii="ALFABET98" w:hAnsi="ALFABET98" w:cs="ALFABET98"/>
                      <w:sz w:val="72"/>
                      <w:szCs w:val="72"/>
                    </w:rPr>
                    <w:t>Yazalım</w:t>
                  </w:r>
                </w:p>
              </w:txbxContent>
            </v:textbox>
          </v:shape>
        </w:pict>
      </w:r>
    </w:p>
    <w:p w:rsidR="000B5074" w:rsidRDefault="000B5074" w:rsidP="003B3360">
      <w:pPr>
        <w:rPr>
          <w:sz w:val="20"/>
          <w:szCs w:val="20"/>
        </w:rPr>
      </w:pPr>
    </w:p>
    <w:p w:rsidR="000B5074" w:rsidRPr="00A43C22" w:rsidRDefault="000B5074" w:rsidP="003B3360">
      <w:pPr>
        <w:spacing w:after="0"/>
        <w:ind w:right="-426" w:hanging="851"/>
        <w:rPr>
          <w:rFonts w:ascii="Nurhan Uz" w:hAnsi="Nurhan Uz" w:cs="Nurhan Uz"/>
          <w:sz w:val="24"/>
          <w:szCs w:val="24"/>
        </w:rPr>
      </w:pPr>
    </w:p>
    <w:p w:rsidR="000B5074" w:rsidRDefault="000B5074" w:rsidP="003B336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8087" o:spid="_x0000_s4052" style="position:absolute;left:0;text-align:left;margin-left:-23.7pt;margin-top:13.25pt;width:527pt;height:40.1pt;z-index:252008960" coordorigin="567,14787" coordsize="10800,720">
            <v:group id="Group 97" o:spid="_x0000_s4053" style="position:absolute;left:567;top:14787;width:10800;height:720" coordorigin="567,14787" coordsize="10800,720">
              <v:rect id="Rectangle 98" o:spid="_x0000_s405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05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05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057" style="position:absolute;left:567;top:14787;width:10800;height:720" coordorigin="567,14787" coordsize="10800,720">
              <v:shape id="Freeform 102" o:spid="_x0000_s405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05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06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06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06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06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06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06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06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06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06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06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07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07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07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07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07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07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07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07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07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07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08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08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08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08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08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08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08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08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08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08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09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09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09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09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09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09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09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09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133" o:spid="_x0000_s4098" type="#_x0000_t5" style="position:absolute;left:0;text-align:left;margin-left:-24.1pt;margin-top:13.3pt;width:31.2pt;height:10.8pt;z-index:2519997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134" o:spid="_x0000_s4099" style="position:absolute;left:0;text-align:left;margin-left:-24.15pt;margin-top:24.55pt;width:31.2pt;height:27.85pt;z-index:2520007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135" o:spid="_x0000_s4100" style="position:absolute;left:0;text-align:left;margin-left:-10.85pt;margin-top:27.7pt;width:6pt;height:12pt;z-index:25200281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136" o:spid="_x0000_s4101" style="position:absolute;left:0;text-align:left;z-index:25200793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137" o:spid="_x0000_s4102" style="position:absolute;left:0;text-align:left;z-index:25200691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138" o:spid="_x0000_s4103" style="position:absolute;left:0;text-align:left;z-index:25200588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139" o:spid="_x0000_s4104" style="position:absolute;left:0;text-align:left;z-index:25200486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140" o:spid="_x0000_s4105" style="position:absolute;left:0;text-align:left;z-index:25200384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141" o:spid="_x0000_s4106" style="position:absolute;left:0;text-align:left;z-index:25200179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alet</w:t>
      </w:r>
      <w:r>
        <w:rPr>
          <w:rFonts w:ascii="Nurhan Uz" w:hAnsi="Nurhan Uz" w:cs="Nurhan Uz"/>
          <w:sz w:val="72"/>
          <w:szCs w:val="72"/>
        </w:rPr>
        <w:t>aletalet</w:t>
      </w:r>
    </w:p>
    <w:p w:rsidR="000B5074" w:rsidRDefault="000B5074" w:rsidP="003B336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8142" o:spid="_x0000_s4107" style="position:absolute;left:0;text-align:left;margin-left:-23.7pt;margin-top:13.25pt;width:527pt;height:40.1pt;z-index:252019200" coordorigin="567,14787" coordsize="10800,720">
            <v:group id="Group 97" o:spid="_x0000_s4108" style="position:absolute;left:567;top:14787;width:10800;height:720" coordorigin="567,14787" coordsize="10800,720">
              <v:rect id="Rectangle 98" o:spid="_x0000_s410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11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11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112" style="position:absolute;left:567;top:14787;width:10800;height:720" coordorigin="567,14787" coordsize="10800,720">
              <v:shape id="Freeform 102" o:spid="_x0000_s411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11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11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11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11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11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11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12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12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12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12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12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12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12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12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12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12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13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13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13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13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13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13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13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13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13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13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14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14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14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14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14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14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14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14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14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14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15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15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15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188" o:spid="_x0000_s4153" type="#_x0000_t5" style="position:absolute;left:0;text-align:left;margin-left:-24.1pt;margin-top:13.3pt;width:31.2pt;height:10.8pt;z-index:25200998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189" o:spid="_x0000_s4154" style="position:absolute;left:0;text-align:left;margin-left:-24.15pt;margin-top:24.55pt;width:31.2pt;height:27.85pt;z-index:25201100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190" o:spid="_x0000_s4155" style="position:absolute;left:0;text-align:left;margin-left:-10.85pt;margin-top:27.7pt;width:6pt;height:12pt;z-index:25201305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191" o:spid="_x0000_s4156" style="position:absolute;left:0;text-align:left;z-index:25201817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192" o:spid="_x0000_s4157" style="position:absolute;left:0;text-align:left;z-index:25201715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193" o:spid="_x0000_s4158" style="position:absolute;left:0;text-align:left;z-index:25201612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194" o:spid="_x0000_s4159" style="position:absolute;left:0;text-align:left;z-index:25201510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195" o:spid="_x0000_s4160" style="position:absolute;left:0;text-align:left;z-index:25201408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196" o:spid="_x0000_s4161" style="position:absolute;left:0;text-align:left;z-index:25201203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alet</w:t>
      </w:r>
      <w:r>
        <w:rPr>
          <w:rFonts w:ascii="Nurhan Uz" w:hAnsi="Nurhan Uz" w:cs="Nurhan Uz"/>
          <w:sz w:val="72"/>
          <w:szCs w:val="72"/>
        </w:rPr>
        <w:t>aletalet</w:t>
      </w:r>
    </w:p>
    <w:p w:rsidR="000B5074" w:rsidRDefault="000B5074" w:rsidP="003B3360">
      <w:pPr>
        <w:spacing w:after="0"/>
        <w:ind w:left="-142" w:right="-113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8197" o:spid="_x0000_s4162" style="position:absolute;left:0;text-align:left;margin-left:-23.7pt;margin-top:13.25pt;width:527pt;height:40.1pt;z-index:252029440" coordorigin="567,14787" coordsize="10800,720">
            <v:group id="Group 97" o:spid="_x0000_s4163" style="position:absolute;left:567;top:14787;width:10800;height:720" coordorigin="567,14787" coordsize="10800,720">
              <v:rect id="Rectangle 98" o:spid="_x0000_s416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16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16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167" style="position:absolute;left:567;top:14787;width:10800;height:720" coordorigin="567,14787" coordsize="10800,720">
              <v:shape id="Freeform 102" o:spid="_x0000_s416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16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17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17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17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17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17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17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17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17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17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17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18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18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18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18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18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18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18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18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18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18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19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19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19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19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19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19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19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19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19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19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20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20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20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20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20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20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20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20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243" o:spid="_x0000_s4208" type="#_x0000_t5" style="position:absolute;left:0;text-align:left;margin-left:-24.1pt;margin-top:13.3pt;width:31.2pt;height:10.8pt;z-index:25202022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244" o:spid="_x0000_s4209" style="position:absolute;left:0;text-align:left;margin-left:-24.15pt;margin-top:24.55pt;width:31.2pt;height:27.85pt;z-index:25202124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245" o:spid="_x0000_s4210" style="position:absolute;left:0;text-align:left;margin-left:-10.85pt;margin-top:27.7pt;width:6pt;height:12pt;z-index:25202329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246" o:spid="_x0000_s4211" style="position:absolute;left:0;text-align:left;z-index:25202841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247" o:spid="_x0000_s4212" style="position:absolute;left:0;text-align:left;z-index:25202739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248" o:spid="_x0000_s4213" style="position:absolute;left:0;text-align:left;z-index:25202636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249" o:spid="_x0000_s4214" style="position:absolute;left:0;text-align:left;z-index:25202534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250" o:spid="_x0000_s4215" style="position:absolute;left:0;text-align:left;z-index:25202432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251" o:spid="_x0000_s4216" style="position:absolute;left:0;text-align:left;z-index:252022272;visibility:visible" from="-24.05pt,40.4pt" to="7.15pt,40.4pt" strokecolor="#365f91" strokeweight="1.5pt"/>
        </w:pict>
      </w:r>
    </w:p>
    <w:p w:rsidR="000B5074" w:rsidRDefault="000B5074" w:rsidP="005A1F7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8266" o:spid="_x0000_s4217" style="position:absolute;left:0;text-align:left;margin-left:-23.7pt;margin-top:13.25pt;width:527pt;height:40.1pt;z-index:252039680" coordorigin="567,14787" coordsize="10800,720">
            <v:group id="Group 97" o:spid="_x0000_s4218" style="position:absolute;left:567;top:14787;width:10800;height:720" coordorigin="567,14787" coordsize="10800,720">
              <v:rect id="Rectangle 98" o:spid="_x0000_s421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22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22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222" style="position:absolute;left:567;top:14787;width:10800;height:720" coordorigin="567,14787" coordsize="10800,720">
              <v:shape id="Freeform 102" o:spid="_x0000_s422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22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22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22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22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22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22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23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23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23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23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23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23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23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23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23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23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24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24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24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24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24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24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24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24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24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24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25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25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25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25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25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25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25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25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25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25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26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26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26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312" o:spid="_x0000_s4263" type="#_x0000_t5" style="position:absolute;left:0;text-align:left;margin-left:-24.1pt;margin-top:13.3pt;width:31.2pt;height:10.8pt;z-index:25203046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313" o:spid="_x0000_s4264" style="position:absolute;left:0;text-align:left;margin-left:-24.15pt;margin-top:24.55pt;width:31.2pt;height:27.85pt;z-index:25203148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314" o:spid="_x0000_s4265" style="position:absolute;left:0;text-align:left;margin-left:-10.85pt;margin-top:27.7pt;width:6pt;height:12pt;z-index:25203353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315" o:spid="_x0000_s4266" style="position:absolute;left:0;text-align:left;z-index:25203865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316" o:spid="_x0000_s4267" style="position:absolute;left:0;text-align:left;z-index:25203763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317" o:spid="_x0000_s4268" style="position:absolute;left:0;text-align:left;z-index:25203660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318" o:spid="_x0000_s4269" style="position:absolute;left:0;text-align:left;z-index:25203558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319" o:spid="_x0000_s4270" style="position:absolute;left:0;text-align:left;z-index:25203456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320" o:spid="_x0000_s4271" style="position:absolute;left:0;text-align:left;z-index:252032512;visibility:visible" from="-24.05pt,40.4pt" to="7.15pt,40.4pt" strokecolor="#365f91" strokeweight="1.5pt"/>
        </w:pict>
      </w:r>
      <w:r>
        <w:rPr>
          <w:rFonts w:ascii="Hand writing Mutlu" w:hAnsi="Hand writing Mutlu" w:cs="Hand writing Mutlu"/>
          <w:outline/>
          <w:color w:val="000000"/>
          <w:sz w:val="72"/>
          <w:szCs w:val="72"/>
        </w:rPr>
        <w:t>atlat</w:t>
      </w:r>
      <w:r>
        <w:rPr>
          <w:rFonts w:ascii="Nurhan Uz" w:hAnsi="Nurhan Uz" w:cs="Nurhan Uz"/>
          <w:sz w:val="72"/>
          <w:szCs w:val="72"/>
        </w:rPr>
        <w:t xml:space="preserve">atlat atlat atlat atlat </w:t>
      </w:r>
    </w:p>
    <w:p w:rsidR="000B5074" w:rsidRDefault="000B5074" w:rsidP="005A1F7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r>
        <w:rPr>
          <w:noProof/>
          <w:lang w:eastAsia="tr-TR"/>
        </w:rPr>
        <w:pict>
          <v:group id="Grup 8321" o:spid="_x0000_s4272" style="position:absolute;left:0;text-align:left;margin-left:-23.7pt;margin-top:13.25pt;width:527pt;height:40.1pt;z-index:252049920" coordorigin="567,14787" coordsize="10800,720">
            <v:group id="Group 97" o:spid="_x0000_s4273" style="position:absolute;left:567;top:14787;width:10800;height:720" coordorigin="567,14787" coordsize="10800,720">
              <v:rect id="Rectangle 98" o:spid="_x0000_s4274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275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276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277" style="position:absolute;left:567;top:14787;width:10800;height:720" coordorigin="567,14787" coordsize="10800,720">
              <v:shape id="Freeform 102" o:spid="_x0000_s4278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279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280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281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282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283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284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285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286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287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288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289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290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291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292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293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294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295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296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297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298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299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300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301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302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303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304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305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306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307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308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309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310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311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312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313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314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315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316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317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367" o:spid="_x0000_s4318" type="#_x0000_t5" style="position:absolute;left:0;text-align:left;margin-left:-24.1pt;margin-top:13.3pt;width:31.2pt;height:10.8pt;z-index:25204070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368" o:spid="_x0000_s4319" style="position:absolute;left:0;text-align:left;margin-left:-24.15pt;margin-top:24.55pt;width:31.2pt;height:27.85pt;z-index:25204172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369" o:spid="_x0000_s4320" style="position:absolute;left:0;text-align:left;margin-left:-10.85pt;margin-top:27.7pt;width:6pt;height:12pt;z-index:25204377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370" o:spid="_x0000_s4321" style="position:absolute;left:0;text-align:left;z-index:25204889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371" o:spid="_x0000_s4322" style="position:absolute;left:0;text-align:left;z-index:25204787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372" o:spid="_x0000_s4323" style="position:absolute;left:0;text-align:left;z-index:25204684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373" o:spid="_x0000_s4324" style="position:absolute;left:0;text-align:left;z-index:25204582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374" o:spid="_x0000_s4325" style="position:absolute;left:0;text-align:left;z-index:25204480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375" o:spid="_x0000_s4326" style="position:absolute;left:0;text-align:left;z-index:252042752;visibility:visible" from="-24.05pt,40.4pt" to="7.15pt,40.4pt" strokecolor="#365f91" strokeweight="1.5pt"/>
        </w:pict>
      </w:r>
      <w:r>
        <w:rPr>
          <w:rFonts w:ascii="Nurhan Uz" w:hAnsi="Nurhan Uz" w:cs="Nurhan Uz"/>
          <w:sz w:val="72"/>
          <w:szCs w:val="72"/>
        </w:rPr>
        <w:t>atlat atlat atlat</w:t>
      </w:r>
    </w:p>
    <w:p w:rsidR="000B5074" w:rsidRDefault="000B5074" w:rsidP="005A1F70">
      <w:pPr>
        <w:spacing w:after="0"/>
        <w:ind w:left="-142" w:right="-1136" w:hanging="851"/>
        <w:rPr>
          <w:rFonts w:ascii="Hand writing Mutlu" w:hAnsi="Hand writing Mutlu" w:cs="Hand writing Mutlu"/>
          <w:outline/>
          <w:color w:val="000000"/>
          <w:sz w:val="72"/>
          <w:szCs w:val="72"/>
        </w:rPr>
      </w:pPr>
      <w:r>
        <w:rPr>
          <w:noProof/>
          <w:lang w:eastAsia="tr-TR"/>
        </w:rPr>
        <w:pict>
          <v:group id="Grup 8376" o:spid="_x0000_s4327" style="position:absolute;left:0;text-align:left;margin-left:-23.7pt;margin-top:13.25pt;width:527pt;height:40.1pt;z-index:252060160" coordorigin="567,14787" coordsize="10800,720">
            <v:group id="Group 97" o:spid="_x0000_s4328" style="position:absolute;left:567;top:14787;width:10800;height:720" coordorigin="567,14787" coordsize="10800,720">
              <v:rect id="Rectangle 98" o:spid="_x0000_s4329" style="position:absolute;left:567;top:15286;width:10800;height:221;visibility:visible" filled="f" fillcolor="black" strokecolor="#3cc">
                <v:stroke dashstyle="1 1" endcap="round"/>
                <v:path arrowok="t"/>
              </v:rect>
              <v:rect id="Rectangle 99" o:spid="_x0000_s4330" style="position:absolute;left:567;top:15009;width:10800;height:277;visibility:visible" filled="f" fillcolor="black" strokecolor="red">
                <v:stroke dashstyle="1 1" endcap="round"/>
                <v:path arrowok="t"/>
              </v:rect>
              <v:rect id="Rectangle 100" o:spid="_x0000_s4331" style="position:absolute;left:567;top:14787;width:10800;height:222;visibility:visible" filled="f" fillcolor="black" strokecolor="#3cc">
                <v:stroke dashstyle="1 1" endcap="round"/>
                <v:path arrowok="t"/>
              </v:rect>
            </v:group>
            <v:group id="Group 101" o:spid="_x0000_s4332" style="position:absolute;left:567;top:14787;width:10800;height:720" coordorigin="567,14787" coordsize="10800,720">
              <v:shape id="Freeform 102" o:spid="_x0000_s4333" style="position:absolute;left:5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3" o:spid="_x0000_s4334" style="position:absolute;left:11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4" o:spid="_x0000_s4335" style="position:absolute;left:8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5" o:spid="_x0000_s4336" style="position:absolute;left:137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6" o:spid="_x0000_s4337" style="position:absolute;left:16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7" o:spid="_x0000_s4338" style="position:absolute;left:19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8" o:spid="_x0000_s4339" style="position:absolute;left:21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09" o:spid="_x0000_s4340" style="position:absolute;left:244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0" o:spid="_x0000_s4341" style="position:absolute;left:272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1" o:spid="_x0000_s4342" style="position:absolute;left:29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2" o:spid="_x0000_s4343" style="position:absolute;left:32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3" o:spid="_x0000_s4344" style="position:absolute;left:352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4" o:spid="_x0000_s4345" style="position:absolute;left:379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5" o:spid="_x0000_s4346" style="position:absolute;left:40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6" o:spid="_x0000_s4347" style="position:absolute;left:43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7" o:spid="_x0000_s4348" style="position:absolute;left:45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8" o:spid="_x0000_s4349" style="position:absolute;left:486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19" o:spid="_x0000_s4350" style="position:absolute;left:51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0" o:spid="_x0000_s4351" style="position:absolute;left:54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1" o:spid="_x0000_s4352" style="position:absolute;left:56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2" o:spid="_x0000_s4353" style="position:absolute;left:5942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3" o:spid="_x0000_s4354" style="position:absolute;left:62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4" o:spid="_x0000_s4355" style="position:absolute;left:64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5" o:spid="_x0000_s4356" style="position:absolute;left:67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6" o:spid="_x0000_s4357" style="position:absolute;left:7017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7" o:spid="_x0000_s4358" style="position:absolute;left:728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8" o:spid="_x0000_s4359" style="position:absolute;left:755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29" o:spid="_x0000_s4360" style="position:absolute;left:782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0" o:spid="_x0000_s4361" style="position:absolute;left:809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1" o:spid="_x0000_s4362" style="position:absolute;left:836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2" o:spid="_x0000_s4363" style="position:absolute;left:863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3" o:spid="_x0000_s4364" style="position:absolute;left:889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4" o:spid="_x0000_s4365" style="position:absolute;left:9168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5" o:spid="_x0000_s4366" style="position:absolute;left:9436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6" o:spid="_x0000_s4367" style="position:absolute;left:9705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7" o:spid="_x0000_s4368" style="position:absolute;left:9974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8" o:spid="_x0000_s4369" style="position:absolute;left:10243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39" o:spid="_x0000_s4370" style="position:absolute;left:10511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0" o:spid="_x0000_s4371" style="position:absolute;left:10780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  <v:shape id="Freeform 141" o:spid="_x0000_s4372" style="position:absolute;left:11049;top:14787;width:318;height:720;rotation:-479849fd;visibility:visible;mso-wrap-style:square;v-text-anchor:top" coordsize="270,706" path="m270,l,706e" filled="f" fillcolor="black" strokecolor="#d8d8d8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noProof/>
          <w:lang w:eastAsia="tr-TR"/>
        </w:rPr>
        <w:pict>
          <v:shape id="İkizkenar Üçgen 8422" o:spid="_x0000_s4373" type="#_x0000_t5" style="position:absolute;left:0;text-align:left;margin-left:-24.1pt;margin-top:13.3pt;width:31.2pt;height:10.8pt;z-index:252050944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423" o:spid="_x0000_s4374" style="position:absolute;left:0;text-align:left;margin-left:-24.15pt;margin-top:24.55pt;width:31.2pt;height:27.85pt;z-index:252051968;visibility:visible;v-text-anchor:middle" filled="f" strokecolor="#243f60" strokeweight="1.5pt"/>
        </w:pict>
      </w:r>
      <w:r>
        <w:rPr>
          <w:noProof/>
          <w:lang w:eastAsia="tr-TR"/>
        </w:rPr>
        <w:pict>
          <v:rect id="Dikdörtgen 8424" o:spid="_x0000_s4375" style="position:absolute;left:0;text-align:left;margin-left:-10.85pt;margin-top:27.7pt;width:6pt;height:12pt;z-index:252054016;visibility:visible;v-text-anchor:middle" filled="f" strokecolor="#243f60" strokeweight="2pt"/>
        </w:pict>
      </w:r>
      <w:r>
        <w:rPr>
          <w:noProof/>
          <w:lang w:eastAsia="tr-TR"/>
        </w:rPr>
        <w:pict>
          <v:line id="Düz Bağlayıcı 8425" o:spid="_x0000_s4376" style="position:absolute;left:0;text-align:left;z-index:252059136;visibility:visible" from="-12.1pt,48.15pt" to="-12.1pt,51.8pt" strokecolor="#4579b8" strokeweight="1.5pt"/>
        </w:pict>
      </w:r>
      <w:r>
        <w:rPr>
          <w:noProof/>
          <w:lang w:eastAsia="tr-TR"/>
        </w:rPr>
        <w:pict>
          <v:line id="Düz Bağlayıcı 8426" o:spid="_x0000_s4377" style="position:absolute;left:0;text-align:left;z-index:252058112;visibility:visible" from="-15.5pt,47.85pt" to="-11.85pt,47.85pt" strokecolor="#4579b8" strokeweight="1.5pt"/>
        </w:pict>
      </w:r>
      <w:r>
        <w:rPr>
          <w:noProof/>
          <w:lang w:eastAsia="tr-TR"/>
        </w:rPr>
        <w:pict>
          <v:line id="Düz Bağlayıcı 8427" o:spid="_x0000_s4378" style="position:absolute;left:0;text-align:left;z-index:252057088;visibility:visible" from="-15.5pt,44.35pt" to="-15.5pt,48pt" strokecolor="#4579b8" strokeweight="1.5pt"/>
        </w:pict>
      </w:r>
      <w:r>
        <w:rPr>
          <w:noProof/>
          <w:lang w:eastAsia="tr-TR"/>
        </w:rPr>
        <w:pict>
          <v:line id="Düz Bağlayıcı 8428" o:spid="_x0000_s4379" style="position:absolute;left:0;text-align:left;z-index:252056064;visibility:visible" from="-19.15pt,44.25pt" to="-15.5pt,44.25pt" strokecolor="#4579b8" strokeweight="1.5pt"/>
        </w:pict>
      </w:r>
      <w:r>
        <w:rPr>
          <w:noProof/>
          <w:lang w:eastAsia="tr-TR"/>
        </w:rPr>
        <w:pict>
          <v:line id="Düz Bağlayıcı 8429" o:spid="_x0000_s4380" style="position:absolute;left:0;text-align:left;z-index:252055040;visibility:visible" from="-19.15pt,40.6pt" to="-19.15pt,44.25pt" strokecolor="#4579b8" strokeweight="1.5pt"/>
        </w:pict>
      </w:r>
      <w:r>
        <w:rPr>
          <w:noProof/>
          <w:lang w:eastAsia="tr-TR"/>
        </w:rPr>
        <w:pict>
          <v:line id="Düz Bağlayıcı 8430" o:spid="_x0000_s4381" style="position:absolute;left:0;text-align:left;z-index:252052992;visibility:visible" from="-24.05pt,40.4pt" to="7.15pt,40.4pt" strokecolor="#365f91" strokeweight="1.5pt"/>
        </w:pict>
      </w:r>
    </w:p>
    <w:p w:rsidR="000B5074" w:rsidRPr="003B3360" w:rsidRDefault="000B5074" w:rsidP="003B3360">
      <w:pPr>
        <w:spacing w:after="0"/>
        <w:ind w:left="-142" w:right="-1136" w:hanging="851"/>
        <w:rPr>
          <w:rFonts w:ascii="Nurhan Uz" w:hAnsi="Nurhan Uz" w:cs="Nurhan Uz"/>
          <w:sz w:val="72"/>
          <w:szCs w:val="72"/>
        </w:rPr>
      </w:pPr>
      <w:hyperlink r:id="rId69" w:history="1">
        <w:r w:rsidRPr="00AD68F7">
          <w:rPr>
            <w:rStyle w:val="Hyperlink"/>
            <w:rFonts w:ascii="Nurhan Uz" w:hAnsi="Nurhan Uz" w:cs="Nurhan Uz"/>
            <w:sz w:val="72"/>
            <w:szCs w:val="72"/>
          </w:rPr>
          <w:t>www.sorubak.com</w:t>
        </w:r>
      </w:hyperlink>
      <w:r>
        <w:rPr>
          <w:rFonts w:ascii="Nurhan Uz" w:hAnsi="Nurhan Uz" w:cs="Nurhan Uz"/>
          <w:sz w:val="72"/>
          <w:szCs w:val="72"/>
        </w:rPr>
        <w:t xml:space="preserve"> </w:t>
      </w:r>
      <w:bookmarkStart w:id="1" w:name="_PictureBullets"/>
      <w:r w:rsidRPr="00123149">
        <w:rPr>
          <w:rFonts w:ascii="Times New Roman" w:eastAsia="Times New Roman" w:hAnsi="Times New Roman"/>
          <w:vanish/>
          <w:sz w:val="24"/>
          <w:szCs w:val="24"/>
          <w:lang w:eastAsia="tr-TR"/>
        </w:rPr>
        <w:pict>
          <v:shape id="_x0000_i1167" type="#_x0000_t75" style="width:187.5pt;height:167.25pt;visibility:visible" o:bullet="t">
            <v:imagedata r:id="rId70" o:title=""/>
          </v:shape>
        </w:pict>
      </w:r>
      <w:bookmarkEnd w:id="1"/>
    </w:p>
    <w:sectPr w:rsidR="000B5074" w:rsidRPr="003B3360" w:rsidSect="009837F0">
      <w:pgSz w:w="11906" w:h="16838"/>
      <w:pgMar w:top="851" w:right="1418" w:bottom="709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B5074" w:rsidRDefault="000B5074" w:rsidP="00B12AF7">
      <w:pPr>
        <w:spacing w:after="0" w:line="240" w:lineRule="auto"/>
      </w:pPr>
      <w:r>
        <w:separator/>
      </w:r>
    </w:p>
  </w:endnote>
  <w:endnote w:type="continuationSeparator" w:id="1">
    <w:p w:rsidR="000B5074" w:rsidRDefault="000B5074" w:rsidP="00B12A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Garden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Nurhan Uz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Trebuchet MS">
    <w:panose1 w:val="020B0603020202020204"/>
    <w:charset w:val="A2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B5074" w:rsidRDefault="000B5074" w:rsidP="00B12AF7">
      <w:pPr>
        <w:spacing w:after="0" w:line="240" w:lineRule="auto"/>
      </w:pPr>
      <w:r>
        <w:separator/>
      </w:r>
    </w:p>
  </w:footnote>
  <w:footnote w:type="continuationSeparator" w:id="1">
    <w:p w:rsidR="000B5074" w:rsidRDefault="000B5074" w:rsidP="00B12A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D44E35"/>
    <w:multiLevelType w:val="hybridMultilevel"/>
    <w:tmpl w:val="1E34F656"/>
    <w:lvl w:ilvl="0" w:tplc="01B01B0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41A47C8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1AAEFF3E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 w:tplc="A53A4E8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CD109B8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 w:tplc="27FE85A8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 w:tplc="132CCB6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FE28CF18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 w:tplc="76F40416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13315"/>
    <w:rsid w:val="00001073"/>
    <w:rsid w:val="00017488"/>
    <w:rsid w:val="00024CAF"/>
    <w:rsid w:val="00035BC2"/>
    <w:rsid w:val="00045AA2"/>
    <w:rsid w:val="00072355"/>
    <w:rsid w:val="00076D16"/>
    <w:rsid w:val="00091258"/>
    <w:rsid w:val="000A2A7D"/>
    <w:rsid w:val="000A33A1"/>
    <w:rsid w:val="000B1EFD"/>
    <w:rsid w:val="000B5074"/>
    <w:rsid w:val="000D7CE4"/>
    <w:rsid w:val="000E37E2"/>
    <w:rsid w:val="000E6860"/>
    <w:rsid w:val="000F0F6E"/>
    <w:rsid w:val="000F5162"/>
    <w:rsid w:val="000F77F7"/>
    <w:rsid w:val="00123149"/>
    <w:rsid w:val="001325EA"/>
    <w:rsid w:val="001355DB"/>
    <w:rsid w:val="00147359"/>
    <w:rsid w:val="00164626"/>
    <w:rsid w:val="00171453"/>
    <w:rsid w:val="00196A0D"/>
    <w:rsid w:val="001971A3"/>
    <w:rsid w:val="001B5F90"/>
    <w:rsid w:val="001C3E71"/>
    <w:rsid w:val="001D4EF8"/>
    <w:rsid w:val="001D79EC"/>
    <w:rsid w:val="001F2D86"/>
    <w:rsid w:val="001F5200"/>
    <w:rsid w:val="00220AE4"/>
    <w:rsid w:val="0022562D"/>
    <w:rsid w:val="002349C1"/>
    <w:rsid w:val="00236DC3"/>
    <w:rsid w:val="00284B17"/>
    <w:rsid w:val="002A782C"/>
    <w:rsid w:val="002B2D9B"/>
    <w:rsid w:val="002B708C"/>
    <w:rsid w:val="002C17A4"/>
    <w:rsid w:val="002D3DE6"/>
    <w:rsid w:val="002D5F63"/>
    <w:rsid w:val="002E1275"/>
    <w:rsid w:val="002F75C7"/>
    <w:rsid w:val="0030182C"/>
    <w:rsid w:val="003164B8"/>
    <w:rsid w:val="00317A92"/>
    <w:rsid w:val="00331840"/>
    <w:rsid w:val="00336EED"/>
    <w:rsid w:val="0034686F"/>
    <w:rsid w:val="003551F8"/>
    <w:rsid w:val="00361E35"/>
    <w:rsid w:val="003828B2"/>
    <w:rsid w:val="003974AB"/>
    <w:rsid w:val="003A229F"/>
    <w:rsid w:val="003A75E9"/>
    <w:rsid w:val="003B3360"/>
    <w:rsid w:val="003B7BF8"/>
    <w:rsid w:val="003C1EA9"/>
    <w:rsid w:val="003C282A"/>
    <w:rsid w:val="003C7D7B"/>
    <w:rsid w:val="003E08C9"/>
    <w:rsid w:val="003E3848"/>
    <w:rsid w:val="003F2007"/>
    <w:rsid w:val="00406F67"/>
    <w:rsid w:val="00413E77"/>
    <w:rsid w:val="0044030C"/>
    <w:rsid w:val="00456D92"/>
    <w:rsid w:val="00461980"/>
    <w:rsid w:val="0046375D"/>
    <w:rsid w:val="00471D81"/>
    <w:rsid w:val="00476CAD"/>
    <w:rsid w:val="00477497"/>
    <w:rsid w:val="00491089"/>
    <w:rsid w:val="004A2B8D"/>
    <w:rsid w:val="004B0478"/>
    <w:rsid w:val="004B090A"/>
    <w:rsid w:val="004B32E9"/>
    <w:rsid w:val="004D12C8"/>
    <w:rsid w:val="004E003A"/>
    <w:rsid w:val="004E2D80"/>
    <w:rsid w:val="004F2C55"/>
    <w:rsid w:val="0050632A"/>
    <w:rsid w:val="00530FD4"/>
    <w:rsid w:val="00553AFE"/>
    <w:rsid w:val="00553BB9"/>
    <w:rsid w:val="00555151"/>
    <w:rsid w:val="00560F4E"/>
    <w:rsid w:val="005661F5"/>
    <w:rsid w:val="00585A5B"/>
    <w:rsid w:val="00585F6E"/>
    <w:rsid w:val="00593F4A"/>
    <w:rsid w:val="005A1F70"/>
    <w:rsid w:val="005B6B7D"/>
    <w:rsid w:val="005B6FA1"/>
    <w:rsid w:val="005D06C9"/>
    <w:rsid w:val="005D0EDD"/>
    <w:rsid w:val="005F59AC"/>
    <w:rsid w:val="005F7100"/>
    <w:rsid w:val="005F71B9"/>
    <w:rsid w:val="006016E1"/>
    <w:rsid w:val="006107AA"/>
    <w:rsid w:val="00614FC8"/>
    <w:rsid w:val="00627AF1"/>
    <w:rsid w:val="00630857"/>
    <w:rsid w:val="00645344"/>
    <w:rsid w:val="00652278"/>
    <w:rsid w:val="00683702"/>
    <w:rsid w:val="006A5B9F"/>
    <w:rsid w:val="006B3A7F"/>
    <w:rsid w:val="006D0B7B"/>
    <w:rsid w:val="006E7BE1"/>
    <w:rsid w:val="007072BB"/>
    <w:rsid w:val="007226AB"/>
    <w:rsid w:val="0072651C"/>
    <w:rsid w:val="00740FB0"/>
    <w:rsid w:val="007422DE"/>
    <w:rsid w:val="0076591B"/>
    <w:rsid w:val="00766462"/>
    <w:rsid w:val="00774D7E"/>
    <w:rsid w:val="00786CE3"/>
    <w:rsid w:val="007B6878"/>
    <w:rsid w:val="007C0B52"/>
    <w:rsid w:val="007C683C"/>
    <w:rsid w:val="0081318E"/>
    <w:rsid w:val="00814B42"/>
    <w:rsid w:val="00816C9D"/>
    <w:rsid w:val="00817359"/>
    <w:rsid w:val="0083021C"/>
    <w:rsid w:val="00831A6D"/>
    <w:rsid w:val="00846F2E"/>
    <w:rsid w:val="008712FB"/>
    <w:rsid w:val="00876CA7"/>
    <w:rsid w:val="00877CE4"/>
    <w:rsid w:val="008A14B4"/>
    <w:rsid w:val="008A70CB"/>
    <w:rsid w:val="008C7FFB"/>
    <w:rsid w:val="008F1087"/>
    <w:rsid w:val="008F249F"/>
    <w:rsid w:val="008F2695"/>
    <w:rsid w:val="008F568F"/>
    <w:rsid w:val="00913315"/>
    <w:rsid w:val="00916493"/>
    <w:rsid w:val="0095086B"/>
    <w:rsid w:val="009540DB"/>
    <w:rsid w:val="00966F96"/>
    <w:rsid w:val="00970EDB"/>
    <w:rsid w:val="00972B2F"/>
    <w:rsid w:val="009837F0"/>
    <w:rsid w:val="00992DB2"/>
    <w:rsid w:val="0099360B"/>
    <w:rsid w:val="00994350"/>
    <w:rsid w:val="009C0B2B"/>
    <w:rsid w:val="009F5D70"/>
    <w:rsid w:val="00A16EDC"/>
    <w:rsid w:val="00A1788E"/>
    <w:rsid w:val="00A24524"/>
    <w:rsid w:val="00A415CB"/>
    <w:rsid w:val="00A4253C"/>
    <w:rsid w:val="00A4319C"/>
    <w:rsid w:val="00A4321F"/>
    <w:rsid w:val="00A43C22"/>
    <w:rsid w:val="00A440CD"/>
    <w:rsid w:val="00A73AB9"/>
    <w:rsid w:val="00A746BF"/>
    <w:rsid w:val="00A94304"/>
    <w:rsid w:val="00A97F85"/>
    <w:rsid w:val="00AB0B59"/>
    <w:rsid w:val="00AB3EBD"/>
    <w:rsid w:val="00AB5AC3"/>
    <w:rsid w:val="00AD68F7"/>
    <w:rsid w:val="00AF05E7"/>
    <w:rsid w:val="00AF5834"/>
    <w:rsid w:val="00B01F11"/>
    <w:rsid w:val="00B12AF7"/>
    <w:rsid w:val="00B412CE"/>
    <w:rsid w:val="00B500F7"/>
    <w:rsid w:val="00B509FB"/>
    <w:rsid w:val="00B67406"/>
    <w:rsid w:val="00B94E2F"/>
    <w:rsid w:val="00BA3FD1"/>
    <w:rsid w:val="00BA4ECA"/>
    <w:rsid w:val="00BB711F"/>
    <w:rsid w:val="00BC0D67"/>
    <w:rsid w:val="00BC3498"/>
    <w:rsid w:val="00BD6765"/>
    <w:rsid w:val="00BE34B5"/>
    <w:rsid w:val="00BF3787"/>
    <w:rsid w:val="00BF48FA"/>
    <w:rsid w:val="00C00863"/>
    <w:rsid w:val="00C10ACD"/>
    <w:rsid w:val="00C2618A"/>
    <w:rsid w:val="00C36DCD"/>
    <w:rsid w:val="00C50197"/>
    <w:rsid w:val="00C560F5"/>
    <w:rsid w:val="00C62487"/>
    <w:rsid w:val="00C739B9"/>
    <w:rsid w:val="00C9536D"/>
    <w:rsid w:val="00CA2E84"/>
    <w:rsid w:val="00CA3E85"/>
    <w:rsid w:val="00CB2B3C"/>
    <w:rsid w:val="00CC764C"/>
    <w:rsid w:val="00CD4BD1"/>
    <w:rsid w:val="00D84146"/>
    <w:rsid w:val="00D86CDC"/>
    <w:rsid w:val="00DA141A"/>
    <w:rsid w:val="00DA2EC9"/>
    <w:rsid w:val="00DA6940"/>
    <w:rsid w:val="00DA6CCA"/>
    <w:rsid w:val="00DA76F6"/>
    <w:rsid w:val="00DC35ED"/>
    <w:rsid w:val="00DE40BB"/>
    <w:rsid w:val="00DE4E4F"/>
    <w:rsid w:val="00E1624A"/>
    <w:rsid w:val="00E2613A"/>
    <w:rsid w:val="00E444DD"/>
    <w:rsid w:val="00E45934"/>
    <w:rsid w:val="00E470FD"/>
    <w:rsid w:val="00E47B43"/>
    <w:rsid w:val="00E52836"/>
    <w:rsid w:val="00E7478C"/>
    <w:rsid w:val="00E75481"/>
    <w:rsid w:val="00E802DB"/>
    <w:rsid w:val="00EA1411"/>
    <w:rsid w:val="00EC5227"/>
    <w:rsid w:val="00ED2A98"/>
    <w:rsid w:val="00ED409A"/>
    <w:rsid w:val="00EE224D"/>
    <w:rsid w:val="00EF70D0"/>
    <w:rsid w:val="00F0119D"/>
    <w:rsid w:val="00F1011C"/>
    <w:rsid w:val="00F103DC"/>
    <w:rsid w:val="00F12CA3"/>
    <w:rsid w:val="00F14908"/>
    <w:rsid w:val="00F21A3A"/>
    <w:rsid w:val="00F3254C"/>
    <w:rsid w:val="00F71DD5"/>
    <w:rsid w:val="00F763DC"/>
    <w:rsid w:val="00F931A3"/>
    <w:rsid w:val="00FB1FD9"/>
    <w:rsid w:val="00FB626E"/>
    <w:rsid w:val="00FC5F3F"/>
    <w:rsid w:val="00FD059A"/>
    <w:rsid w:val="00FE6E1A"/>
    <w:rsid w:val="00FF17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382"/>
    <o:shapelayout v:ext="edit">
      <o:idmap v:ext="edit" data="1,2,3,4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17DC"/>
    <w:pPr>
      <w:spacing w:after="200" w:line="276" w:lineRule="auto"/>
    </w:pPr>
    <w:rPr>
      <w:rFonts w:cs="Calibri"/>
      <w:lang w:eastAsia="en-US"/>
    </w:rPr>
  </w:style>
  <w:style w:type="paragraph" w:styleId="Heading2">
    <w:name w:val="heading 2"/>
    <w:basedOn w:val="Normal"/>
    <w:next w:val="Normal"/>
    <w:link w:val="Heading2Char"/>
    <w:uiPriority w:val="99"/>
    <w:qFormat/>
    <w:rsid w:val="00E52836"/>
    <w:pPr>
      <w:keepNext/>
      <w:keepLines/>
      <w:spacing w:before="200" w:after="0"/>
      <w:outlineLvl w:val="1"/>
    </w:pPr>
    <w:rPr>
      <w:rFonts w:ascii="Cambria" w:eastAsia="Times New Roman" w:hAnsi="Cambria" w:cs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locked/>
    <w:rsid w:val="00E52836"/>
    <w:rPr>
      <w:rFonts w:ascii="Cambria" w:hAnsi="Cambria" w:cs="Cambria"/>
      <w:b/>
      <w:bCs/>
      <w:color w:val="4F81BD"/>
      <w:sz w:val="26"/>
      <w:szCs w:val="26"/>
    </w:rPr>
  </w:style>
  <w:style w:type="paragraph" w:styleId="BalloonText">
    <w:name w:val="Balloon Text"/>
    <w:basedOn w:val="Normal"/>
    <w:link w:val="BalloonTextChar"/>
    <w:uiPriority w:val="99"/>
    <w:semiHidden/>
    <w:rsid w:val="009133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1331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B12A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B12AF7"/>
  </w:style>
  <w:style w:type="paragraph" w:styleId="Footer">
    <w:name w:val="footer"/>
    <w:basedOn w:val="Normal"/>
    <w:link w:val="FooterChar"/>
    <w:uiPriority w:val="99"/>
    <w:rsid w:val="00B12A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B12AF7"/>
  </w:style>
  <w:style w:type="paragraph" w:styleId="ListParagraph">
    <w:name w:val="List Paragraph"/>
    <w:basedOn w:val="Normal"/>
    <w:uiPriority w:val="99"/>
    <w:qFormat/>
    <w:rsid w:val="00B412CE"/>
    <w:pPr>
      <w:ind w:left="720"/>
    </w:pPr>
  </w:style>
  <w:style w:type="paragraph" w:styleId="Title">
    <w:name w:val="Title"/>
    <w:basedOn w:val="Normal"/>
    <w:next w:val="Normal"/>
    <w:link w:val="TitleChar"/>
    <w:uiPriority w:val="99"/>
    <w:qFormat/>
    <w:rsid w:val="00E52836"/>
    <w:pPr>
      <w:pBdr>
        <w:bottom w:val="single" w:sz="8" w:space="4" w:color="4F81BD"/>
      </w:pBdr>
      <w:spacing w:after="300" w:line="240" w:lineRule="auto"/>
    </w:pPr>
    <w:rPr>
      <w:rFonts w:ascii="Cambria" w:eastAsia="Times New Roman" w:hAnsi="Cambria" w:cs="Cambria"/>
      <w:color w:val="17365D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99"/>
    <w:locked/>
    <w:rsid w:val="00E52836"/>
    <w:rPr>
      <w:rFonts w:ascii="Cambria" w:hAnsi="Cambria" w:cs="Cambria"/>
      <w:color w:val="17365D"/>
      <w:spacing w:val="5"/>
      <w:kern w:val="28"/>
      <w:sz w:val="52"/>
      <w:szCs w:val="52"/>
    </w:rPr>
  </w:style>
  <w:style w:type="character" w:styleId="Hyperlink">
    <w:name w:val="Hyperlink"/>
    <w:basedOn w:val="DefaultParagraphFont"/>
    <w:uiPriority w:val="99"/>
    <w:rsid w:val="00DC35E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39" Type="http://schemas.openxmlformats.org/officeDocument/2006/relationships/image" Target="media/image29.png"/><Relationship Id="rId21" Type="http://schemas.openxmlformats.org/officeDocument/2006/relationships/image" Target="media/image14.png"/><Relationship Id="rId34" Type="http://schemas.openxmlformats.org/officeDocument/2006/relationships/image" Target="media/image25.png"/><Relationship Id="rId42" Type="http://schemas.openxmlformats.org/officeDocument/2006/relationships/image" Target="media/image32.png"/><Relationship Id="rId47" Type="http://schemas.openxmlformats.org/officeDocument/2006/relationships/image" Target="media/image37.jpe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7" Type="http://schemas.openxmlformats.org/officeDocument/2006/relationships/image" Target="media/image1.png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hyperlink" Target="http://www.google.com.tr/imgres?hl=tr&amp;sa=X&amp;tbo=d&amp;biw=1536&amp;bih=717&amp;tbm=isch&amp;tbnid=69udXJVVIdzDDM:&amp;imgrefurl=http://okulweb.meb.gov.tr/36/01/965740/haberler.html&amp;docid=QsTbcL2M0RL0KM&amp;imgurl=http://okulweb.meb.gov.tr/36/01/965740/resimler/haber/zil.jpg&amp;w=380&amp;h=480&amp;ei=Om6-UJigAYSn4gS31oHIDg&amp;zoom=1&amp;iact=hc&amp;vpx=815&amp;vpy=262&amp;dur=2602&amp;hovh=252&amp;hovw=200&amp;tx=95&amp;ty=161&amp;sig=103466541001490539181&amp;page=1&amp;tbnh=139&amp;tbnw=108&amp;start=0&amp;ndsp=34&amp;ved=1t:429,r:15,s:0,i:123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32" Type="http://schemas.openxmlformats.org/officeDocument/2006/relationships/image" Target="media/image23.png"/><Relationship Id="rId37" Type="http://schemas.openxmlformats.org/officeDocument/2006/relationships/image" Target="media/image27.jpeg"/><Relationship Id="rId40" Type="http://schemas.openxmlformats.org/officeDocument/2006/relationships/image" Target="media/image30.png"/><Relationship Id="rId45" Type="http://schemas.openxmlformats.org/officeDocument/2006/relationships/image" Target="media/image35.jpe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hyperlink" Target="http://www.google.com.tr/imgres?num=10&amp;hl=tr&amp;sa=X&amp;tbo=d&amp;biw=1536&amp;bih=717&amp;tbs=itp:clipart&amp;tbm=isch&amp;tbnid=jDrR5a8ZDQP-xM:&amp;imgrefurl=http://www.clipartof.com/portfolio/visekart/illustration/cute-dog-carrying-a-book-in-his-mouth-211551.html&amp;docid=QdHjZiIPIZugIM&amp;imgurl=http://images.clipartof.com/small/211551-Royalty-Free-RF-Clipart-Illustration-Of-A-Cute-Dog-Carrying-A-Book-In-His-Mouth.jpg&amp;w=450&amp;h=385&amp;ei=MAu_UKmVI4W7hAevroCACA&amp;zoom=1&amp;iact=hc&amp;vpx=185&amp;vpy=164&amp;dur=565&amp;hovh=208&amp;hovw=243&amp;tx=114&amp;ty=104&amp;sig=103466541001490539181&amp;page=2&amp;tbnh=135&amp;tbnw=158&amp;start=35&amp;ndsp=50&amp;ved=1t:429,r:37,s:0,i:221" TargetMode="External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61" Type="http://schemas.openxmlformats.org/officeDocument/2006/relationships/image" Target="media/image51.png"/><Relationship Id="rId10" Type="http://schemas.openxmlformats.org/officeDocument/2006/relationships/hyperlink" Target="http://www.pehpot.com/wp-content/uploads/2012/10/batteries-clipart-i0.png" TargetMode="External"/><Relationship Id="rId19" Type="http://schemas.openxmlformats.org/officeDocument/2006/relationships/image" Target="media/image12.png"/><Relationship Id="rId31" Type="http://schemas.openxmlformats.org/officeDocument/2006/relationships/image" Target="media/image22.jpe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hyperlink" Target="http://www.google.com.tr/imgres?start=164&amp;num=10&amp;hl=tr&amp;tbo=d&amp;biw=1536&amp;bih=717&amp;tbm=isch&amp;tbnid=3Klrv7XYWn1ZsM:&amp;imgrefurl=http://www.resimbulmaca.com/karisik-resim/kibrit-resimleri/kibrit-resimleri.html&amp;docid=vKu3wupcCAjoPM&amp;imgurl=http://www.resimbulmaca.com/orj/kibrit-resimleri-2299.jpg&amp;w=510&amp;h=300&amp;ei=-Gu-UMTFI6eJ4gT1hYCAAw&amp;zoom=1&amp;iact=hc&amp;vpx=319&amp;vpy=435&amp;dur=1342&amp;hovh=172&amp;hovw=293&amp;tx=142&amp;ty=115&amp;sig=103466541001490539181&amp;page=5&amp;tbnh=135&amp;tbnw=233&amp;ndsp=41&amp;ved=1t:429,r:66,s:100,i:202" TargetMode="External"/><Relationship Id="rId27" Type="http://schemas.openxmlformats.org/officeDocument/2006/relationships/image" Target="media/image19.pn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image" Target="media/image33.png"/><Relationship Id="rId48" Type="http://schemas.openxmlformats.org/officeDocument/2006/relationships/image" Target="media/image38.jpe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hyperlink" Target="http://www.sorubak.com" TargetMode="External"/><Relationship Id="rId8" Type="http://schemas.openxmlformats.org/officeDocument/2006/relationships/image" Target="media/image2.jpeg"/><Relationship Id="rId51" Type="http://schemas.openxmlformats.org/officeDocument/2006/relationships/image" Target="media/image41.jpeg"/><Relationship Id="rId72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33" Type="http://schemas.openxmlformats.org/officeDocument/2006/relationships/image" Target="media/image24.png"/><Relationship Id="rId38" Type="http://schemas.openxmlformats.org/officeDocument/2006/relationships/image" Target="media/image28.png"/><Relationship Id="rId46" Type="http://schemas.openxmlformats.org/officeDocument/2006/relationships/image" Target="media/image36.jpe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3.png"/><Relationship Id="rId41" Type="http://schemas.openxmlformats.org/officeDocument/2006/relationships/image" Target="media/image31.jpe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5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843</TotalTime>
  <Pages>10</Pages>
  <Words>277</Words>
  <Characters>1582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Arda&amp;Muge</dc:creator>
  <cp:keywords>www.sorubak.com</cp:keywords>
  <dc:description>www.sorubak.com</dc:description>
  <cp:lastModifiedBy>edanur</cp:lastModifiedBy>
  <cp:revision>8</cp:revision>
  <cp:lastPrinted>2012-12-04T21:54:00Z</cp:lastPrinted>
  <dcterms:created xsi:type="dcterms:W3CDTF">2012-12-04T19:31:00Z</dcterms:created>
  <dcterms:modified xsi:type="dcterms:W3CDTF">2013-11-09T12:30:00Z</dcterms:modified>
  <cp:category>www.sorubak.com</cp:category>
</cp:coreProperties>
</file>