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113" w:rsidRPr="003E3DC4" w:rsidRDefault="00274113" w:rsidP="003E3DC4">
      <w:pPr>
        <w:jc w:val="center"/>
        <w:rPr>
          <w:rFonts w:ascii="Hand writing Mutlu" w:hAnsi="Hand writing Mutlu" w:cs="Hand writing Mutlu"/>
          <w:b/>
          <w:bCs/>
        </w:rPr>
      </w:pPr>
      <w:r w:rsidRPr="003E3DC4">
        <w:rPr>
          <w:rFonts w:ascii="Hand writing Mutlu" w:hAnsi="Hand writing Mutlu" w:cs="Hand writing Mutlu"/>
          <w:b/>
          <w:bCs/>
        </w:rPr>
        <w:t>Şehit Muzaffer Erdönmez İlkokulu</w:t>
      </w:r>
    </w:p>
    <w:p w:rsidR="00274113" w:rsidRDefault="00274113">
      <w:pPr>
        <w:rPr>
          <w:rFonts w:ascii="Hand writing Mutlu" w:hAnsi="Hand writing Mutlu" w:cs="Hand writing Mutlu"/>
          <w:sz w:val="32"/>
          <w:szCs w:val="32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53.2pt;margin-top:34.55pt;width:96pt;height:94.4pt;z-index:-251675136" wrapcoords="-169 0 -169 21429 21600 21429 21600 0 -169 0">
            <v:imagedata r:id="rId4" o:title=""/>
            <w10:wrap type="tight"/>
          </v:shape>
        </w:pict>
      </w:r>
      <w:r>
        <w:rPr>
          <w:noProof/>
          <w:lang w:eastAsia="tr-TR"/>
        </w:rPr>
        <w:pict>
          <v:shape id="_x0000_s1027" type="#_x0000_t75" style="position:absolute;margin-left:433.75pt;margin-top:29.05pt;width:99.2pt;height:99.85pt;z-index:-251672064" wrapcoords="-164 0 -164 21438 21600 21438 21600 0 -164 0">
            <v:imagedata r:id="rId5" o:title=""/>
            <w10:wrap type="tight"/>
          </v:shape>
        </w:pict>
      </w:r>
      <w:r>
        <w:rPr>
          <w:noProof/>
          <w:lang w:eastAsia="tr-TR"/>
        </w:rPr>
        <w:pict>
          <v:shape id="_x0000_s1028" type="#_x0000_t75" style="position:absolute;margin-left:276.45pt;margin-top:28.55pt;width:126.5pt;height:100.35pt;z-index:-251674112" wrapcoords="-128 0 -128 21439 21600 21439 21600 0 -128 0">
            <v:imagedata r:id="rId6" o:title=""/>
            <w10:wrap type="tight"/>
          </v:shape>
        </w:pict>
      </w:r>
      <w:r>
        <w:rPr>
          <w:noProof/>
          <w:lang w:eastAsia="tr-TR"/>
        </w:rPr>
        <w:pict>
          <v:shape id="Resim 2" o:spid="_x0000_s1029" type="#_x0000_t75" style="position:absolute;margin-left:-8.55pt;margin-top:26.2pt;width:121pt;height:94.5pt;z-index:-251677184;visibility:visible" wrapcoords="-134 0 -134 21429 21600 21429 21600 0 -134 0">
            <v:imagedata r:id="rId7" o:title=""/>
            <w10:wrap type="tight"/>
          </v:shape>
        </w:pict>
      </w:r>
      <w:r w:rsidRPr="00FD4540">
        <w:rPr>
          <w:rFonts w:ascii="Hand writing Mutlu" w:hAnsi="Hand writing Mutlu" w:cs="Hand writing Mutlu"/>
          <w:sz w:val="32"/>
          <w:szCs w:val="32"/>
        </w:rPr>
        <w:t>İçinde e sesi olan varlıkların nerede olduklarını işaretler misin?</w:t>
      </w:r>
    </w:p>
    <w:p w:rsidR="00274113" w:rsidRDefault="00274113">
      <w:r>
        <w:rPr>
          <w:noProof/>
          <w:lang w:eastAsia="tr-TR"/>
        </w:rPr>
        <w:pict>
          <v:shape id="_x0000_s1030" type="#_x0000_t75" style="position:absolute;margin-left:-123.9pt;margin-top:235.85pt;width:94.15pt;height:36.55pt;z-index:-251647488;visibility:visible" wrapcoords="-171 0 -171 21159 21600 21159 21600 0 -171 0">
            <v:imagedata r:id="rId8" o:title=""/>
            <w10:wrap type="tight"/>
          </v:shape>
        </w:pict>
      </w:r>
      <w:r>
        <w:rPr>
          <w:noProof/>
          <w:lang w:eastAsia="tr-TR"/>
        </w:rPr>
        <w:pict>
          <v:shape id="_x0000_s1031" type="#_x0000_t75" style="position:absolute;margin-left:323.15pt;margin-top:241.25pt;width:94.15pt;height:37.6pt;z-index:-251645440;visibility:visible" wrapcoords="-171 0 -171 21168 21600 21168 21600 0 -171 0">
            <v:imagedata r:id="rId8" o:title=""/>
            <w10:wrap type="tight"/>
          </v:shape>
        </w:pict>
      </w:r>
      <w:r>
        <w:rPr>
          <w:noProof/>
          <w:lang w:eastAsia="tr-TR"/>
        </w:rPr>
        <w:pict>
          <v:shape id="_x0000_s1032" type="#_x0000_t75" style="position:absolute;margin-left:19.05pt;margin-top:240.15pt;width:94.15pt;height:37.6pt;z-index:-251644416;visibility:visible" wrapcoords="-171 0 -171 21168 21600 21168 21600 0 -171 0">
            <v:imagedata r:id="rId8" o:title=""/>
            <w10:wrap type="tight"/>
          </v:shape>
        </w:pict>
      </w:r>
      <w:r>
        <w:rPr>
          <w:noProof/>
          <w:lang w:eastAsia="tr-TR"/>
        </w:rPr>
        <w:pict>
          <v:shape id="Resim 3" o:spid="_x0000_s1033" type="#_x0000_t75" style="position:absolute;margin-left:-121.45pt;margin-top:82pt;width:94.5pt;height:36.75pt;z-index:-251676160;visibility:visible" wrapcoords="-171 0 -171 21159 21600 21159 21600 0 -171 0">
            <v:imagedata r:id="rId8" o:title=""/>
            <w10:wrap type="tight"/>
          </v:shape>
        </w:pict>
      </w:r>
    </w:p>
    <w:p w:rsidR="00274113" w:rsidRPr="003E3DC4" w:rsidRDefault="00274113" w:rsidP="003E3DC4"/>
    <w:p w:rsidR="00274113" w:rsidRPr="003E3DC4" w:rsidRDefault="00274113" w:rsidP="003E3DC4"/>
    <w:p w:rsidR="00274113" w:rsidRPr="003E3DC4" w:rsidRDefault="00274113" w:rsidP="003E3DC4">
      <w:r>
        <w:rPr>
          <w:noProof/>
          <w:lang w:eastAsia="tr-TR"/>
        </w:rPr>
        <w:pict>
          <v:shape id="_x0000_s1034" type="#_x0000_t75" style="position:absolute;margin-left:344.1pt;margin-top:11.35pt;width:93.75pt;height:37.6pt;z-index:-251648512;visibility:visible" wrapcoords="-173 0 -173 21168 21600 21168 21600 0 -173 0">
            <v:imagedata r:id="rId8" o:title=""/>
            <w10:wrap type="tight"/>
          </v:shape>
        </w:pict>
      </w:r>
      <w:r>
        <w:rPr>
          <w:noProof/>
          <w:lang w:eastAsia="tr-TR"/>
        </w:rPr>
        <w:pict>
          <v:shape id="_x0000_s1035" type="#_x0000_t75" style="position:absolute;margin-left:190pt;margin-top:11.2pt;width:94.1pt;height:37.6pt;z-index:-251662848;visibility:visible" wrapcoords="-173 0 -173 21168 21600 21168 21600 0 -173 0">
            <v:imagedata r:id="rId8" o:title=""/>
            <w10:wrap type="tight"/>
          </v:shape>
        </w:pict>
      </w:r>
      <w:r>
        <w:rPr>
          <w:noProof/>
          <w:lang w:eastAsia="tr-TR"/>
        </w:rPr>
        <w:pict>
          <v:shape id="_x0000_s1036" type="#_x0000_t75" style="position:absolute;margin-left:39.55pt;margin-top:10.1pt;width:93.7pt;height:37.6pt;z-index:-251663872;visibility:visible" wrapcoords="-173 0 -173 21168 21600 21168 21600 0 -173 0">
            <v:imagedata r:id="rId8" o:title=""/>
            <w10:wrap type="tight"/>
          </v:shape>
        </w:pict>
      </w:r>
    </w:p>
    <w:p w:rsidR="00274113" w:rsidRPr="003E3DC4" w:rsidRDefault="00274113" w:rsidP="003E3DC4">
      <w:r>
        <w:rPr>
          <w:noProof/>
          <w:lang w:eastAsia="tr-TR"/>
        </w:rPr>
        <w:pict>
          <v:shape id="_x0000_s1037" type="#_x0000_t75" style="position:absolute;margin-left:186.85pt;margin-top:15.2pt;width:97.55pt;height:96.65pt;z-index:-251673088" wrapcoords="-166 0 -166 21433 21600 21433 21600 0 -166 0">
            <v:imagedata r:id="rId9" o:title=""/>
            <w10:wrap type="tight"/>
          </v:shape>
        </w:pict>
      </w:r>
      <w:r>
        <w:rPr>
          <w:noProof/>
          <w:lang w:eastAsia="tr-TR"/>
        </w:rPr>
        <w:pict>
          <v:shape id="2 Resim" o:spid="_x0000_s1038" type="#_x0000_t75" alt="Ekran Alıntısı4.PNG" style="position:absolute;margin-left:328.85pt;margin-top:21.65pt;width:103.75pt;height:82.3pt;z-index:251647488;visibility:visible" wrapcoords="-157 0 -157 21404 21600 21404 21600 0 -157 0">
            <v:imagedata r:id="rId10" o:title=""/>
            <w10:wrap type="through"/>
          </v:shape>
        </w:pict>
      </w:r>
      <w:r>
        <w:rPr>
          <w:noProof/>
          <w:lang w:eastAsia="tr-TR"/>
        </w:rPr>
        <w:pict>
          <v:shape id="_x0000_s1039" type="#_x0000_t75" style="position:absolute;margin-left:29.25pt;margin-top:15.2pt;width:123.25pt;height:102.7pt;z-index:-251671040" wrapcoords="-132 0 -132 21442 21600 21442 21600 0 -132 0">
            <v:imagedata r:id="rId11" o:title=""/>
            <w10:wrap type="tight"/>
          </v:shape>
        </w:pict>
      </w:r>
      <w:r>
        <w:rPr>
          <w:noProof/>
          <w:lang w:eastAsia="tr-TR"/>
        </w:rPr>
        <w:pict>
          <v:shape id="rg_hi" o:spid="_x0000_s1040" type="#_x0000_t75" alt="" href="http://www.google.com.tr/imgres?q=e%C5%9Fek+boyama&amp;hl=tr&amp;biw=1024&amp;bih=587&amp;tbm=isch&amp;tbnid=c_ZOLekl8zUmyM:&amp;imgrefurl=http://www.ozelegitimci.net/modules/tadnews/index.php%3Fnsn%3D14&amp;docid=rvjQo311IOoixM&amp;imgurl=http://i38.tinypic.com/2d1veqs.jpg&amp;w=626&amp;h=432&amp;ei=nlF8UIL_GoPf4QTexIDACA&amp;zoom=1&amp;iact=hc&amp;vpx=649&amp;vpy=174&amp;dur=2953&amp;hovh=186&amp;hovw=270&amp;tx=154&amp;ty=109&amp;sig=100206936682617969694&amp;page=1&amp;tbnh=100&amp;tbnw=145&amp;start=0&amp;ndsp=21&amp;ved=1t:429,r:5,s:0,i:1" style="position:absolute;margin-left:-109.75pt;margin-top:7.7pt;width:139pt;height:95.75pt;z-index:-251670016" wrapcoords="-117 0 -117 21431 21600 21431 21600 0 -117 0" o:button="t">
            <v:imagedata r:id="rId12" o:title=""/>
            <w10:wrap type="tight"/>
          </v:shape>
        </w:pict>
      </w:r>
    </w:p>
    <w:p w:rsidR="00274113" w:rsidRPr="003E3DC4" w:rsidRDefault="00274113" w:rsidP="003E3DC4"/>
    <w:p w:rsidR="00274113" w:rsidRPr="003E3DC4" w:rsidRDefault="00274113" w:rsidP="003E3DC4"/>
    <w:p w:rsidR="00274113" w:rsidRPr="003E3DC4" w:rsidRDefault="00274113" w:rsidP="003E3DC4"/>
    <w:p w:rsidR="00274113" w:rsidRPr="003E3DC4" w:rsidRDefault="00274113" w:rsidP="003E3DC4">
      <w:r>
        <w:rPr>
          <w:noProof/>
          <w:lang w:eastAsia="tr-TR"/>
        </w:rPr>
        <w:pict>
          <v:shape id="_x0000_s1041" type="#_x0000_t75" style="position:absolute;margin-left:173.5pt;margin-top:13.1pt;width:94.1pt;height:37.6pt;z-index:-251646464;visibility:visible" wrapcoords="-173 0 -173 21168 21600 21168 21600 0 -173 0">
            <v:imagedata r:id="rId8" o:title=""/>
            <w10:wrap type="tight"/>
          </v:shape>
        </w:pict>
      </w:r>
    </w:p>
    <w:p w:rsidR="00274113" w:rsidRPr="003E3DC4" w:rsidRDefault="00274113" w:rsidP="003E3DC4">
      <w:r>
        <w:rPr>
          <w:noProof/>
          <w:lang w:eastAsia="tr-TR"/>
        </w:rPr>
        <w:pict>
          <v:shape id="1 Resim" o:spid="_x0000_s1042" type="#_x0000_t75" alt="Ekran Alıntısı2.PNG" style="position:absolute;margin-left:-93pt;margin-top:32.85pt;width:83pt;height:87.65pt;z-index:251648512;visibility:visible" wrapcoords="-195 0 -195 21415 21600 21415 21600 0 -195 0">
            <v:imagedata r:id="rId13" o:title=""/>
            <w10:wrap type="through"/>
          </v:shape>
        </w:pict>
      </w:r>
    </w:p>
    <w:p w:rsidR="00274113" w:rsidRDefault="00274113" w:rsidP="003E3DC4">
      <w:r>
        <w:rPr>
          <w:noProof/>
          <w:lang w:eastAsia="tr-TR"/>
        </w:rPr>
        <w:pict>
          <v:shape id="10 Resim" o:spid="_x0000_s1043" type="#_x0000_t75" alt="Ekran Alıntısı5.PNG" style="position:absolute;margin-left:187.7pt;margin-top:17.75pt;width:111.3pt;height:85.95pt;z-index:251650560;visibility:visible" wrapcoords="-146 0 -146 21412 21600 21412 21600 0 -146 0">
            <v:imagedata r:id="rId14" o:title=""/>
            <w10:wrap type="through"/>
          </v:shape>
        </w:pict>
      </w:r>
      <w:r>
        <w:rPr>
          <w:noProof/>
          <w:lang w:eastAsia="tr-TR"/>
        </w:rPr>
        <w:pict>
          <v:shape id="11 Resim" o:spid="_x0000_s1044" type="#_x0000_t75" alt="Ekran Alıntısı6.PNG" style="position:absolute;margin-left:351.05pt;margin-top:25.3pt;width:70.5pt;height:88.1pt;z-index:251651584;visibility:visible" wrapcoords="-230 0 -230 21415 21600 21415 21600 0 -230 0">
            <v:imagedata r:id="rId15" o:title=""/>
            <w10:wrap type="through"/>
          </v:shape>
        </w:pict>
      </w:r>
      <w:r>
        <w:rPr>
          <w:noProof/>
          <w:lang w:eastAsia="tr-TR"/>
        </w:rPr>
        <w:pict>
          <v:shape id="13 Resim" o:spid="_x0000_s1045" type="#_x0000_t75" alt="Ekran Alıntısı8.PNG" style="position:absolute;margin-left:39.8pt;margin-top:19.9pt;width:95pt;height:83.7pt;z-index:251649536;visibility:visible" wrapcoords="-170 0 -170 21407 21600 21407 21600 0 -170 0">
            <v:imagedata r:id="rId16" o:title="" cropbottom="6061f" cropleft="4414f" cropright="8454f"/>
            <w10:wrap type="through"/>
          </v:shape>
        </w:pict>
      </w:r>
    </w:p>
    <w:p w:rsidR="00274113" w:rsidRDefault="00274113" w:rsidP="003E3DC4">
      <w:pPr>
        <w:ind w:firstLine="708"/>
      </w:pPr>
    </w:p>
    <w:p w:rsidR="00274113" w:rsidRDefault="00274113" w:rsidP="003E3DC4">
      <w:pPr>
        <w:ind w:firstLine="708"/>
      </w:pPr>
    </w:p>
    <w:p w:rsidR="00274113" w:rsidRDefault="00274113" w:rsidP="003E3DC4">
      <w:pPr>
        <w:ind w:firstLine="708"/>
      </w:pPr>
    </w:p>
    <w:p w:rsidR="00274113" w:rsidRDefault="00274113" w:rsidP="003E3DC4">
      <w:pPr>
        <w:ind w:firstLine="708"/>
      </w:pPr>
      <w:r>
        <w:rPr>
          <w:noProof/>
          <w:lang w:eastAsia="tr-TR"/>
        </w:rPr>
        <w:pict>
          <v:shape id="_x0000_s1046" type="#_x0000_t75" style="position:absolute;left:0;text-align:left;margin-left:140.3pt;margin-top:17.05pt;width:93.7pt;height:37.6pt;z-index:-251640320;visibility:visible" wrapcoords="-173 0 -173 21168 21600 21168 21600 0 -173 0">
            <v:imagedata r:id="rId8" o:title=""/>
            <w10:wrap type="tight"/>
          </v:shape>
        </w:pict>
      </w:r>
      <w:r>
        <w:rPr>
          <w:noProof/>
          <w:lang w:eastAsia="tr-TR"/>
        </w:rPr>
        <w:pict>
          <v:shape id="_x0000_s1047" type="#_x0000_t75" style="position:absolute;left:0;text-align:left;margin-left:290.75pt;margin-top:18.1pt;width:93.7pt;height:37.6pt;z-index:-251641344;visibility:visible" wrapcoords="-173 0 -173 21168 21600 21168 21600 0 -173 0">
            <v:imagedata r:id="rId8" o:title=""/>
            <w10:wrap type="tight"/>
          </v:shape>
        </w:pict>
      </w:r>
      <w:r>
        <w:rPr>
          <w:noProof/>
          <w:lang w:eastAsia="tr-TR"/>
        </w:rPr>
        <w:pict>
          <v:shape id="_x0000_s1048" type="#_x0000_t75" style="position:absolute;left:0;text-align:left;margin-left:444.4pt;margin-top:18.1pt;width:93.05pt;height:37.6pt;z-index:-251642368;visibility:visible" wrapcoords="-174 0 -174 21168 21600 21168 21600 0 -174 0">
            <v:imagedata r:id="rId8" o:title=""/>
            <w10:wrap type="tight"/>
          </v:shape>
        </w:pict>
      </w:r>
      <w:r>
        <w:rPr>
          <w:noProof/>
          <w:lang w:eastAsia="tr-TR"/>
        </w:rPr>
        <w:pict>
          <v:shape id="_x0000_s1049" type="#_x0000_t75" style="position:absolute;left:0;text-align:left;margin-left:-2.65pt;margin-top:12.75pt;width:93.05pt;height:36.5pt;z-index:-251643392;visibility:visible" wrapcoords="-174 0 -174 21159 21600 21159 21600 0 -174 0">
            <v:imagedata r:id="rId8" o:title=""/>
            <w10:wrap type="tight"/>
          </v:shape>
        </w:pict>
      </w:r>
    </w:p>
    <w:p w:rsidR="00274113" w:rsidRDefault="00274113" w:rsidP="003E3DC4">
      <w:pPr>
        <w:ind w:firstLine="708"/>
      </w:pPr>
    </w:p>
    <w:p w:rsidR="00274113" w:rsidRDefault="00274113" w:rsidP="003E3DC4">
      <w:hyperlink r:id="rId17" w:history="1">
        <w:r>
          <w:rPr>
            <w:rStyle w:val="Hyperlink"/>
            <w:rFonts w:ascii="Nurhan Uz" w:hAnsi="Nurhan Uz" w:cs="Nurhan Uz"/>
            <w:sz w:val="28"/>
            <w:szCs w:val="28"/>
          </w:rPr>
          <w:t>www.sorubak.com</w:t>
        </w:r>
      </w:hyperlink>
    </w:p>
    <w:p w:rsidR="00274113" w:rsidRPr="0042351A" w:rsidRDefault="00274113" w:rsidP="0042351A">
      <w:pPr>
        <w:ind w:firstLine="708"/>
        <w:rPr>
          <w:rFonts w:ascii="Hand writing Mutlu" w:hAnsi="Hand writing Mutlu" w:cs="Hand writing Mutlu"/>
          <w:sz w:val="24"/>
          <w:szCs w:val="24"/>
        </w:rPr>
      </w:pPr>
      <w:r>
        <w:rPr>
          <w:rFonts w:ascii="Hand writing Mutlu" w:hAnsi="Hand writing Mutlu" w:cs="Hand writing Mutlu"/>
          <w:sz w:val="24"/>
          <w:szCs w:val="24"/>
        </w:rPr>
        <w:t>Sayın Veli, a</w:t>
      </w:r>
      <w:r w:rsidRPr="0042351A">
        <w:rPr>
          <w:rFonts w:ascii="Hand writing Mutlu" w:hAnsi="Hand writing Mutlu" w:cs="Hand writing Mutlu"/>
          <w:sz w:val="24"/>
          <w:szCs w:val="24"/>
        </w:rPr>
        <w:t xml:space="preserve">şağıda verilen sözcükleri kullanarak , okuduğunuz sözcükte </w:t>
      </w:r>
      <w:r w:rsidRPr="0042351A">
        <w:rPr>
          <w:rFonts w:ascii="Times New Roman" w:hAnsi="Times New Roman" w:cs="Times New Roman"/>
          <w:sz w:val="24"/>
          <w:szCs w:val="24"/>
        </w:rPr>
        <w:t>“</w:t>
      </w:r>
      <w:r w:rsidRPr="0042351A">
        <w:rPr>
          <w:rFonts w:ascii="Hand writing Mutlu" w:hAnsi="Hand writing Mutlu" w:cs="Hand writing Mutlu"/>
          <w:sz w:val="24"/>
          <w:szCs w:val="24"/>
        </w:rPr>
        <w:t xml:space="preserve"> E,e Sesi Nerede ? bulalım</w:t>
      </w:r>
      <w:r w:rsidRPr="0042351A">
        <w:rPr>
          <w:rFonts w:ascii="Times New Roman" w:hAnsi="Times New Roman" w:cs="Times New Roman"/>
          <w:sz w:val="24"/>
          <w:szCs w:val="24"/>
        </w:rPr>
        <w:t>”</w:t>
      </w:r>
      <w:r w:rsidRPr="0042351A">
        <w:rPr>
          <w:rFonts w:ascii="Hand writing Mutlu" w:hAnsi="Hand writing Mutlu" w:cs="Hand writing Mutlu"/>
          <w:sz w:val="24"/>
          <w:szCs w:val="24"/>
        </w:rPr>
        <w:t xml:space="preserve">  çalışmasını</w:t>
      </w:r>
      <w:r>
        <w:rPr>
          <w:rFonts w:ascii="Hand writing Mutlu" w:hAnsi="Hand writing Mutlu" w:cs="Hand writing Mutlu"/>
          <w:sz w:val="24"/>
          <w:szCs w:val="24"/>
        </w:rPr>
        <w:t>;</w:t>
      </w:r>
      <w:r w:rsidRPr="0042351A">
        <w:rPr>
          <w:rFonts w:ascii="Hand writing Mutlu" w:hAnsi="Hand writing Mutlu" w:cs="Hand writing Mutlu"/>
          <w:sz w:val="24"/>
          <w:szCs w:val="24"/>
        </w:rPr>
        <w:t xml:space="preserve"> pekiştirinceye kadar her gün,  ya da gün içerisinde birden fazla çocuğunuzla birlikte tekrarlayınız. Sözcüğü okuduğunda </w:t>
      </w:r>
      <w:r w:rsidRPr="0042351A">
        <w:rPr>
          <w:rFonts w:ascii="Times New Roman" w:hAnsi="Times New Roman" w:cs="Times New Roman"/>
          <w:sz w:val="24"/>
          <w:szCs w:val="24"/>
        </w:rPr>
        <w:t>“</w:t>
      </w:r>
      <w:r w:rsidRPr="0042351A">
        <w:rPr>
          <w:rFonts w:ascii="Hand writing Mutlu" w:hAnsi="Hand writing Mutlu" w:cs="Hand writing Mutlu"/>
          <w:sz w:val="24"/>
          <w:szCs w:val="24"/>
        </w:rPr>
        <w:t>e</w:t>
      </w:r>
      <w:r w:rsidRPr="0042351A">
        <w:rPr>
          <w:rFonts w:ascii="Times New Roman" w:hAnsi="Times New Roman" w:cs="Times New Roman"/>
          <w:sz w:val="24"/>
          <w:szCs w:val="24"/>
        </w:rPr>
        <w:t>”</w:t>
      </w:r>
      <w:r w:rsidRPr="0042351A">
        <w:rPr>
          <w:rFonts w:ascii="Hand writing Mutlu" w:hAnsi="Hand writing Mutlu" w:cs="Hand writing Mutlu"/>
          <w:sz w:val="24"/>
          <w:szCs w:val="24"/>
        </w:rPr>
        <w:t xml:space="preserve"> sesi başta ise başlarına, ortada ise göbeklerine, sonda ise dizlerine dokunacakları söyleyiniz. </w:t>
      </w:r>
    </w:p>
    <w:p w:rsidR="00274113" w:rsidRDefault="00274113" w:rsidP="003E3DC4">
      <w:pPr>
        <w:rPr>
          <w:rFonts w:ascii="Hand writing Mutlu" w:hAnsi="Hand writing Mutlu" w:cs="Hand writing Mutlu"/>
          <w:sz w:val="36"/>
          <w:szCs w:val="3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389.85pt;margin-top:2.9pt;width:80.6pt;height:144.6pt;z-index:251664896">
            <v:textbox>
              <w:txbxContent>
                <w:p w:rsidR="00274113" w:rsidRDefault="00274113" w:rsidP="0042351A">
                  <w:pPr>
                    <w:pStyle w:val="NoSpacing"/>
                  </w:pPr>
                  <w:r>
                    <w:t>21-el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22-eldiven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23-ela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24-elmas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25-elli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26-emzik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27-enişte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28-erkek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29-esmer</w:t>
                  </w:r>
                </w:p>
                <w:p w:rsidR="00274113" w:rsidRPr="0042351A" w:rsidRDefault="00274113" w:rsidP="0042351A">
                  <w:pPr>
                    <w:pStyle w:val="NoSpacing"/>
                  </w:pPr>
                  <w:r>
                    <w:t>30-eşek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297.75pt;margin-top:2.9pt;width:80.6pt;height:144.6pt;z-index:251663872">
            <v:textbox>
              <w:txbxContent>
                <w:p w:rsidR="00274113" w:rsidRDefault="00274113" w:rsidP="0042351A">
                  <w:pPr>
                    <w:pStyle w:val="NoSpacing"/>
                  </w:pPr>
                  <w:r>
                    <w:t>11-Egemen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12-Emin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13-Ege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14-efendim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15-eğlenmek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16-ehliyet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17-ek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18-ekmek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19-eksi</w:t>
                  </w:r>
                </w:p>
                <w:p w:rsidR="00274113" w:rsidRPr="0042351A" w:rsidRDefault="00274113" w:rsidP="0042351A">
                  <w:pPr>
                    <w:pStyle w:val="NoSpacing"/>
                  </w:pPr>
                  <w:r>
                    <w:t>20-ekran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479.8pt;margin-top:2.9pt;width:80.6pt;height:144.6pt;z-index:251665920">
            <v:textbox>
              <w:txbxContent>
                <w:p w:rsidR="00274113" w:rsidRDefault="00274113" w:rsidP="0042351A">
                  <w:pPr>
                    <w:pStyle w:val="NoSpacing"/>
                  </w:pPr>
                  <w:r>
                    <w:t>31-et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32-evet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33-eşya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34-ezber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35-Ezgi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36-erik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37-eski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38-ezmek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39-kedi</w:t>
                  </w:r>
                </w:p>
                <w:p w:rsidR="00274113" w:rsidRPr="0042351A" w:rsidRDefault="00274113" w:rsidP="0042351A">
                  <w:pPr>
                    <w:pStyle w:val="NoSpacing"/>
                  </w:pPr>
                  <w:r>
                    <w:t>40-terlik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218.3pt;margin-top:2.9pt;width:68pt;height:144.6pt;z-index:251662848">
            <v:textbox>
              <w:txbxContent>
                <w:p w:rsidR="00274113" w:rsidRDefault="00274113" w:rsidP="0042351A">
                  <w:pPr>
                    <w:pStyle w:val="NoSpacing"/>
                  </w:pPr>
                  <w:r>
                    <w:t>1-Elma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2- elbise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3-etek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4- yelek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5- ebe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6- Ebru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7- eczane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8-Ece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9- Efe</w:t>
                  </w:r>
                </w:p>
                <w:p w:rsidR="00274113" w:rsidRDefault="00274113" w:rsidP="0042351A">
                  <w:pPr>
                    <w:pStyle w:val="NoSpacing"/>
                  </w:pPr>
                  <w:r>
                    <w:t>10-Eda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153.2pt;margin-top:39.2pt;width:56.15pt;height:42.05pt;z-index:251661824">
            <v:textbox>
              <w:txbxContent>
                <w:p w:rsidR="00274113" w:rsidRPr="0042351A" w:rsidRDefault="00274113" w:rsidP="0042351A">
                  <w:pPr>
                    <w:pStyle w:val="NoSpacing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Göbeğine ve dizine</w:t>
                  </w:r>
                </w:p>
                <w:p w:rsidR="00274113" w:rsidRPr="0042351A" w:rsidRDefault="00274113" w:rsidP="0042351A">
                  <w:pPr>
                    <w:pStyle w:val="NoSpacing"/>
                    <w:rPr>
                      <w:sz w:val="18"/>
                      <w:szCs w:val="18"/>
                    </w:rPr>
                  </w:pPr>
                  <w:r w:rsidRPr="0042351A">
                    <w:rPr>
                      <w:sz w:val="18"/>
                      <w:szCs w:val="18"/>
                    </w:rPr>
                    <w:t>dokunacak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72.85pt;margin-top:39.2pt;width:56.15pt;height:42.05pt;z-index:251660800">
            <v:textbox>
              <w:txbxContent>
                <w:p w:rsidR="00274113" w:rsidRPr="0042351A" w:rsidRDefault="00274113" w:rsidP="0042351A">
                  <w:pPr>
                    <w:pStyle w:val="NoSpacing"/>
                    <w:rPr>
                      <w:sz w:val="18"/>
                      <w:szCs w:val="18"/>
                    </w:rPr>
                  </w:pPr>
                  <w:r w:rsidRPr="0042351A">
                    <w:rPr>
                      <w:sz w:val="18"/>
                      <w:szCs w:val="18"/>
                    </w:rPr>
                    <w:t xml:space="preserve">Başına </w:t>
                  </w:r>
                  <w:r>
                    <w:rPr>
                      <w:sz w:val="18"/>
                      <w:szCs w:val="18"/>
                    </w:rPr>
                    <w:t>ve göbeğine</w:t>
                  </w:r>
                </w:p>
                <w:p w:rsidR="00274113" w:rsidRPr="0042351A" w:rsidRDefault="00274113" w:rsidP="0042351A">
                  <w:pPr>
                    <w:pStyle w:val="NoSpacing"/>
                    <w:rPr>
                      <w:sz w:val="18"/>
                      <w:szCs w:val="18"/>
                    </w:rPr>
                  </w:pPr>
                  <w:r w:rsidRPr="0042351A">
                    <w:rPr>
                      <w:sz w:val="18"/>
                      <w:szCs w:val="18"/>
                    </w:rPr>
                    <w:t>dokunacak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202" style="position:absolute;margin-left:-4.3pt;margin-top:39.2pt;width:56.15pt;height:42.05pt;z-index:251659776">
            <v:textbox>
              <w:txbxContent>
                <w:p w:rsidR="00274113" w:rsidRPr="0042351A" w:rsidRDefault="00274113" w:rsidP="0042351A">
                  <w:pPr>
                    <w:pStyle w:val="NoSpacing"/>
                    <w:rPr>
                      <w:sz w:val="18"/>
                      <w:szCs w:val="18"/>
                    </w:rPr>
                  </w:pPr>
                  <w:r w:rsidRPr="0042351A">
                    <w:rPr>
                      <w:sz w:val="18"/>
                      <w:szCs w:val="18"/>
                    </w:rPr>
                    <w:t xml:space="preserve">Başına </w:t>
                  </w:r>
                </w:p>
                <w:p w:rsidR="00274113" w:rsidRPr="0042351A" w:rsidRDefault="00274113" w:rsidP="0042351A">
                  <w:pPr>
                    <w:pStyle w:val="NoSpacing"/>
                    <w:rPr>
                      <w:sz w:val="18"/>
                      <w:szCs w:val="18"/>
                    </w:rPr>
                  </w:pPr>
                  <w:r w:rsidRPr="0042351A">
                    <w:rPr>
                      <w:sz w:val="18"/>
                      <w:szCs w:val="18"/>
                    </w:rPr>
                    <w:t>dokunacak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margin-left:192.4pt;margin-top:21.9pt;width:0;height:14.4pt;z-index:2516587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8" type="#_x0000_t32" style="position:absolute;margin-left:171.1pt;margin-top:21.9pt;width:0;height:14.4pt;z-index:2516577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9" type="#_x0000_t32" style="position:absolute;margin-left:111.75pt;margin-top:21.9pt;width:0;height:14.4pt;z-index:2516567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0" type="#_x0000_t32" style="position:absolute;margin-left:97.95pt;margin-top:21.9pt;width:0;height:14.4pt;z-index:2516556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1" type="#_x0000_t32" style="position:absolute;margin-left:25.45pt;margin-top:24.8pt;width:0;height:14.4pt;z-index:251654656" o:connectortype="straight">
            <v:stroke endarrow="block"/>
          </v:shape>
        </w:pict>
      </w:r>
      <w:r>
        <w:rPr>
          <w:rFonts w:ascii="Hand writing Mutlu" w:hAnsi="Hand writing Mutlu" w:cs="Hand writing Mutlu"/>
          <w:sz w:val="36"/>
          <w:szCs w:val="36"/>
        </w:rPr>
        <w:t xml:space="preserve">   e</w:t>
      </w:r>
      <w:r w:rsidRPr="003E3DC4">
        <w:rPr>
          <w:rFonts w:ascii="Hand writing Mutlu" w:hAnsi="Hand writing Mutlu" w:cs="Hand writing Mutlu"/>
          <w:sz w:val="36"/>
          <w:szCs w:val="36"/>
        </w:rPr>
        <w:t>mzik   elek    deve</w:t>
      </w:r>
      <w:r>
        <w:rPr>
          <w:rFonts w:ascii="Hand writing Mutlu" w:hAnsi="Hand writing Mutlu" w:cs="Hand writing Mutlu"/>
          <w:sz w:val="36"/>
          <w:szCs w:val="36"/>
        </w:rPr>
        <w:t xml:space="preserve">       </w:t>
      </w:r>
    </w:p>
    <w:p w:rsidR="00274113" w:rsidRDefault="00274113" w:rsidP="00FB185A">
      <w:pPr>
        <w:rPr>
          <w:rFonts w:ascii="Hand writing Mutlu" w:hAnsi="Hand writing Mutlu" w:cs="Hand writing Mutlu"/>
          <w:sz w:val="36"/>
          <w:szCs w:val="36"/>
        </w:rPr>
      </w:pPr>
    </w:p>
    <w:p w:rsidR="00274113" w:rsidRDefault="00274113" w:rsidP="00FB185A">
      <w:pPr>
        <w:ind w:firstLine="708"/>
        <w:rPr>
          <w:rFonts w:ascii="Hand writing Mutlu" w:hAnsi="Hand writing Mutlu" w:cs="Hand writing Mutlu"/>
          <w:sz w:val="36"/>
          <w:szCs w:val="36"/>
        </w:rPr>
      </w:pPr>
      <w:r>
        <w:rPr>
          <w:noProof/>
          <w:lang w:eastAsia="tr-TR"/>
        </w:rPr>
        <w:pict>
          <v:rect id="_x0000_s1062" style="position:absolute;left:0;text-align:left;margin-left:20.15pt;margin-top:741.3pt;width:133.05pt;height:69.3pt;z-index:251666944;mso-position-horizontal-relative:margin;mso-position-vertical-relative:margin" o:allowincell="f" filled="f" fillcolor="#c0504d" stroked="f" strokeweight="1pt">
            <v:fill color2="#bfbfbf"/>
            <v:shadow color="#d8d8d8" offset="3pt,3pt" offset2="2pt,2pt"/>
            <v:textbox style="mso-next-textbox:#_x0000_s1062" inset="18pt,18pt,18pt,18pt">
              <w:txbxContent>
                <w:p w:rsidR="00274113" w:rsidRPr="006A25FC" w:rsidRDefault="00274113" w:rsidP="00FB185A">
                  <w:pPr>
                    <w:pStyle w:val="NoSpacing"/>
                    <w:jc w:val="center"/>
                    <w:rPr>
                      <w:b/>
                      <w:bCs/>
                    </w:rPr>
                  </w:pPr>
                  <w:r w:rsidRPr="006A25FC">
                    <w:rPr>
                      <w:b/>
                      <w:bCs/>
                    </w:rPr>
                    <w:t>Mutlu KAYALIOĞLU</w:t>
                  </w:r>
                </w:p>
                <w:p w:rsidR="00274113" w:rsidRPr="006A25FC" w:rsidRDefault="00274113" w:rsidP="00FB185A">
                  <w:pPr>
                    <w:pStyle w:val="NoSpacing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Pr="006A25FC">
                    <w:rPr>
                      <w:sz w:val="20"/>
                      <w:szCs w:val="20"/>
                    </w:rPr>
                    <w:t>-</w:t>
                  </w:r>
                  <w:r>
                    <w:rPr>
                      <w:sz w:val="20"/>
                      <w:szCs w:val="20"/>
                    </w:rPr>
                    <w:t xml:space="preserve">D </w:t>
                  </w:r>
                  <w:r w:rsidRPr="006A25FC">
                    <w:rPr>
                      <w:sz w:val="20"/>
                      <w:szCs w:val="20"/>
                    </w:rPr>
                    <w:t xml:space="preserve"> Sınıf Ögrt.</w:t>
                  </w:r>
                </w:p>
              </w:txbxContent>
            </v:textbox>
            <w10:wrap anchorx="margin" anchory="margin"/>
          </v:rect>
        </w:pict>
      </w:r>
    </w:p>
    <w:p w:rsidR="00274113" w:rsidRPr="00FB185A" w:rsidRDefault="00274113" w:rsidP="00FB185A">
      <w:pPr>
        <w:ind w:firstLine="708"/>
        <w:rPr>
          <w:rFonts w:ascii="Hand writing Mutlu" w:hAnsi="Hand writing Mutlu" w:cs="Hand writing Mutlu"/>
          <w:sz w:val="36"/>
          <w:szCs w:val="36"/>
        </w:rPr>
      </w:pPr>
    </w:p>
    <w:sectPr w:rsidR="00274113" w:rsidRPr="00FB185A" w:rsidSect="00FB185A">
      <w:pgSz w:w="11906" w:h="16838"/>
      <w:pgMar w:top="426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3DC4"/>
    <w:rsid w:val="000A2B36"/>
    <w:rsid w:val="00274113"/>
    <w:rsid w:val="00396627"/>
    <w:rsid w:val="003E3DC4"/>
    <w:rsid w:val="003F0803"/>
    <w:rsid w:val="0042351A"/>
    <w:rsid w:val="00527F73"/>
    <w:rsid w:val="006A25FC"/>
    <w:rsid w:val="008E0ED1"/>
    <w:rsid w:val="00A16B8A"/>
    <w:rsid w:val="00B4165A"/>
    <w:rsid w:val="00D111E6"/>
    <w:rsid w:val="00E25CC9"/>
    <w:rsid w:val="00F34BAC"/>
    <w:rsid w:val="00FB185A"/>
    <w:rsid w:val="00FD4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65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2351A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A16B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1</Pages>
  <Words>86</Words>
  <Characters>493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muso</dc:creator>
  <cp:keywords/>
  <dc:description/>
  <cp:lastModifiedBy>edanur</cp:lastModifiedBy>
  <cp:revision>4</cp:revision>
  <dcterms:created xsi:type="dcterms:W3CDTF">2012-10-16T07:35:00Z</dcterms:created>
  <dcterms:modified xsi:type="dcterms:W3CDTF">2013-11-06T11:03:00Z</dcterms:modified>
</cp:coreProperties>
</file>