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110" w:rsidRPr="00B02FCF" w:rsidRDefault="005A6110" w:rsidP="00482FFD">
      <w:pPr>
        <w:rPr>
          <w:rFonts w:ascii="Hand writing Mutlu" w:hAnsi="Hand writing Mutlu" w:cs="Hand writing Mutlu"/>
          <w:sz w:val="96"/>
          <w:szCs w:val="96"/>
        </w:rPr>
      </w:pPr>
      <w:r w:rsidRPr="00B02FCF">
        <w:rPr>
          <w:rFonts w:ascii="Hand writing Mutlu" w:hAnsi="Hand writing Mutlu" w:cs="Hand writing Mutlu"/>
          <w:sz w:val="96"/>
          <w:szCs w:val="96"/>
        </w:rPr>
        <w:t xml:space="preserve">E  E  E  E  E  E  E  E  E  E  E  E  E  E  E  E  E  E  E  E  E  E  E  E  E  E  E  E  E  E  E  E  E  E  E  E  E  E  E               E  E  E                E  E                  </w:t>
      </w:r>
    </w:p>
    <w:p w:rsidR="005A6110" w:rsidRPr="00B02FCF" w:rsidRDefault="005A6110" w:rsidP="00482FFD">
      <w:pPr>
        <w:rPr>
          <w:rFonts w:ascii="Hand writing Mutlu" w:hAnsi="Hand writing Mutlu" w:cs="Hand writing Mutlu"/>
          <w:sz w:val="96"/>
          <w:szCs w:val="96"/>
        </w:rPr>
      </w:pPr>
      <w:r w:rsidRPr="00B02FCF">
        <w:rPr>
          <w:rFonts w:ascii="Hand writing Mutlu" w:hAnsi="Hand writing Mutlu" w:cs="Hand writing Mutlu"/>
          <w:sz w:val="96"/>
          <w:szCs w:val="96"/>
        </w:rPr>
        <w:t xml:space="preserve">Ee  Ee  Ee  Ee  Ee  Ee  Ee  Ee  Ee  Ee  Ee  Ee  Ee  Ee  Ee  Ee  Ee  Ee  Ee  Ee  Ee  Ee  Ee  Ee  Ee  Ee  Ee  Ee            Ee  Ee                Ee                   </w:t>
      </w:r>
    </w:p>
    <w:sectPr w:rsidR="005A6110" w:rsidRPr="00B02FCF" w:rsidSect="004405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2FFD"/>
    <w:rsid w:val="00251325"/>
    <w:rsid w:val="0044052F"/>
    <w:rsid w:val="00482FFD"/>
    <w:rsid w:val="005A6110"/>
    <w:rsid w:val="00625D86"/>
    <w:rsid w:val="00B02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52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51</Words>
  <Characters>291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Mehmet Nuri</dc:creator>
  <cp:keywords>www.sorubak.com</cp:keywords>
  <dc:description>www.sorubak.com</dc:description>
  <cp:lastModifiedBy>edanur</cp:lastModifiedBy>
  <cp:revision>2</cp:revision>
  <cp:lastPrinted>2012-10-10T18:55:00Z</cp:lastPrinted>
  <dcterms:created xsi:type="dcterms:W3CDTF">2012-10-10T18:49:00Z</dcterms:created>
  <dcterms:modified xsi:type="dcterms:W3CDTF">2013-10-24T20:44:00Z</dcterms:modified>
  <cp:category>www.sorubak.com</cp:category>
</cp:coreProperties>
</file>