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39" w:rsidRDefault="00546E39">
      <w:pPr>
        <w:rPr>
          <w:rFonts w:ascii="Hand writing Mutlu" w:hAnsi="Hand writing Mutlu" w:cs="Hand writing Mutlu"/>
        </w:rPr>
      </w:pPr>
      <w:hyperlink r:id="rId4" w:history="1">
        <w:r w:rsidRPr="001B0091">
          <w:rPr>
            <w:noProof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://www.guzelhobiler.com/wp-content/uploads/2009/01/deve.gif" href="http://www.google.com.tr/url?sa=i&amp;rct=j&amp;q=&amp;esrc=s&amp;frm=1&amp;source=images&amp;cd=&amp;cad=rja&amp;docid=akD5maVxxCrzgM&amp;tbnid=Kac4tIuRhs8dTM:&amp;ved=0CAUQjRw&amp;url=http://www.guzelhobiler.com/page/3322/&amp;ei=21tpUrSNK4HnswbJ6IG4CQ&amp;bvm=bv.55123115,d.Yms&amp;psig=AFQjCNEBFf2hPDumXrZ1vuPU-ILTp-wFUg&amp;ust=13827228942426" style="width:488.25pt;height:377.25pt;visibility:visible" o:button="t">
              <v:fill o:detectmouseclick="t"/>
              <v:imagedata r:id="rId5" o:title=""/>
            </v:shape>
          </w:pict>
        </w:r>
      </w:hyperlink>
    </w:p>
    <w:p w:rsidR="00546E39" w:rsidRDefault="00546E39">
      <w:pPr>
        <w:rPr>
          <w:rFonts w:ascii="Hand writing Mutlu" w:hAnsi="Hand writing Mutlu" w:cs="Hand writing Mutlu"/>
        </w:rPr>
      </w:pPr>
      <w:hyperlink r:id="rId6" w:history="1">
        <w:r>
          <w:rPr>
            <w:rStyle w:val="Hyperlink"/>
            <w:rFonts w:ascii="Verdana" w:hAnsi="Verdana" w:cs="Verdana"/>
            <w:b/>
            <w:bCs/>
            <w:sz w:val="20"/>
            <w:szCs w:val="20"/>
          </w:rPr>
          <w:t>www.sorubak.com</w:t>
        </w:r>
      </w:hyperlink>
    </w:p>
    <w:p w:rsidR="00546E39" w:rsidRDefault="00546E39">
      <w:pPr>
        <w:rPr>
          <w:rFonts w:ascii="Hand writing Mutlu" w:hAnsi="Hand writing Mutlu" w:cs="Hand writing Mutlu"/>
        </w:rPr>
      </w:pPr>
    </w:p>
    <w:p w:rsidR="00546E39" w:rsidRDefault="00546E39">
      <w:pPr>
        <w:rPr>
          <w:rFonts w:ascii="Hand writing Mutlu" w:hAnsi="Hand writing Mutlu" w:cs="Hand writing Mutlu"/>
        </w:rPr>
      </w:pPr>
    </w:p>
    <w:p w:rsidR="00546E39" w:rsidRDefault="00546E39">
      <w:pPr>
        <w:rPr>
          <w:rFonts w:ascii="Hand writing Mutlu" w:hAnsi="Hand writing Mutlu" w:cs="Hand writing Mutlu"/>
        </w:rPr>
      </w:pPr>
    </w:p>
    <w:p w:rsidR="00546E39" w:rsidRDefault="00546E39" w:rsidP="00203447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Düz Bağlayıcı 10" o:spid="_x0000_s1026" style="position:absolute;left:0;text-align:left;flip:y;z-index:251649024;visibility:visible" from="72.3pt,165.15pt" to="385.7pt,166.75pt" strokecolor="#4579b8"/>
        </w:pict>
      </w:r>
      <w:r>
        <w:rPr>
          <w:noProof/>
          <w:lang w:eastAsia="tr-TR"/>
        </w:rPr>
        <w:pict>
          <v:line id="Düz Bağlayıcı 6" o:spid="_x0000_s1027" style="position:absolute;left:0;text-align:left;flip:x;z-index:251645952;visibility:visible" from="69.4pt,121.45pt" to="382.8pt,123.9pt" strokecolor="#4579b8"/>
        </w:pict>
      </w:r>
      <w:r>
        <w:rPr>
          <w:noProof/>
          <w:lang w:eastAsia="tr-TR"/>
        </w:rPr>
        <w:pict>
          <v:line id="Düz Bağlayıcı 9" o:spid="_x0000_s1028" style="position:absolute;left:0;text-align:left;z-index:251648000;visibility:visible" from="65.65pt,71.05pt" to="382.85pt,71.05pt" strokecolor="#4579b8"/>
        </w:pict>
      </w:r>
      <w:r>
        <w:rPr>
          <w:noProof/>
          <w:lang w:eastAsia="tr-TR"/>
        </w:rPr>
        <w:pict>
          <v:line id="Düz Bağlayıcı 8" o:spid="_x0000_s1029" style="position:absolute;left:0;text-align:left;z-index:251646976;visibility:visible" from="69.4pt,35.15pt" to="378.4pt,35.15pt" strokecolor="#4579b8"/>
        </w:pict>
      </w:r>
      <w:r w:rsidRPr="00203447">
        <w:rPr>
          <w:rFonts w:ascii="Hand writing Mutlu" w:hAnsi="Hand writing Mutlu" w:cs="Hand writing Mutlu"/>
          <w:sz w:val="216"/>
          <w:szCs w:val="216"/>
        </w:rPr>
        <w:t>D</w:t>
      </w:r>
      <w:r w:rsidRPr="00203447">
        <w:rPr>
          <w:rFonts w:ascii="Hand writing Mutlu" w:hAnsi="Hand writing Mutlu" w:cs="Hand writing Mutlu"/>
          <w:b/>
          <w:bCs/>
          <w:sz w:val="216"/>
          <w:szCs w:val="216"/>
        </w:rPr>
        <w:t>e</w:t>
      </w:r>
      <w:r w:rsidRPr="00203447">
        <w:rPr>
          <w:rFonts w:ascii="Hand writing Mutlu" w:hAnsi="Hand writing Mutlu" w:cs="Hand writing Mutlu"/>
          <w:sz w:val="216"/>
          <w:szCs w:val="216"/>
        </w:rPr>
        <w:t>v</w:t>
      </w:r>
      <w:r w:rsidRPr="00203447">
        <w:rPr>
          <w:rFonts w:ascii="Hand writing Mutlu" w:hAnsi="Hand writing Mutlu" w:cs="Hand writing Mutlu"/>
          <w:b/>
          <w:bCs/>
          <w:sz w:val="216"/>
          <w:szCs w:val="216"/>
        </w:rPr>
        <w:t>e</w:t>
      </w:r>
    </w:p>
    <w:p w:rsidR="00546E39" w:rsidRDefault="00546E39" w:rsidP="00203447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hyperlink r:id="rId7" w:history="1">
        <w:r w:rsidRPr="004D3BA2">
          <w:rPr>
            <w:noProof/>
            <w:color w:val="0000FF"/>
            <w:lang w:eastAsia="tr-TR"/>
          </w:rPr>
          <w:pict>
            <v:shape id="irc_mi" o:spid="_x0000_i1026" type="#_x0000_t75" alt="http://sinifogretmeniyiz.biz/imajlar/soruresim/-1-Besin_ve_g-i-dalar/ekmek_pasta/bread_01.png" href="http://www.google.com.tr/url?sa=i&amp;rct=j&amp;q=&amp;esrc=s&amp;frm=1&amp;source=images&amp;cd=&amp;cad=rja&amp;docid=W9XtEtvQXFEwRM&amp;tbnid=xmlOeMR40-WejM:&amp;ved=0CAUQjRw&amp;url=http://sinifogretmeniyiz.biz/6.Sinif-ingilizce-online_sinav-98927.asp&amp;ei=8FxpUo7gF8bGswbPn4GoCA&amp;bvm=bv.55123115,d.Yms&amp;psig=AFQjCNFSG4Cmz1SolkHJEUzzpMIGqmzNTg&amp;ust=13827231495992" style="width:492pt;height:351pt;visibility:visible" o:button="t">
              <v:fill o:detectmouseclick="t"/>
              <v:imagedata r:id="rId8" o:title=""/>
            </v:shape>
          </w:pict>
        </w:r>
      </w:hyperlink>
    </w:p>
    <w:p w:rsidR="00546E39" w:rsidRDefault="00546E39" w:rsidP="00203447">
      <w:pPr>
        <w:jc w:val="center"/>
        <w:rPr>
          <w:rFonts w:ascii="Hand writing Mutlu" w:hAnsi="Hand writing Mutlu" w:cs="Hand writing Mutlu"/>
          <w:b/>
          <w:bCs/>
          <w:sz w:val="96"/>
          <w:szCs w:val="96"/>
        </w:rPr>
      </w:pPr>
    </w:p>
    <w:p w:rsidR="00546E39" w:rsidRDefault="00546E39" w:rsidP="00203447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Düz Bağlayıcı 14" o:spid="_x0000_s1030" style="position:absolute;left:0;text-align:left;flip:y;z-index:251653120;visibility:visible" from="41.05pt,168.3pt" to="410.35pt,168.3pt" strokecolor="#4579b8"/>
        </w:pict>
      </w:r>
      <w:r>
        <w:rPr>
          <w:noProof/>
          <w:lang w:eastAsia="tr-TR"/>
        </w:rPr>
        <w:pict>
          <v:line id="Düz Bağlayıcı 12" o:spid="_x0000_s1031" style="position:absolute;left:0;text-align:left;z-index:251651072;visibility:visible" from="39.2pt,72.65pt" to="409.8pt,72.65pt" strokecolor="#4579b8"/>
        </w:pict>
      </w:r>
      <w:r>
        <w:rPr>
          <w:noProof/>
          <w:lang w:eastAsia="tr-TR"/>
        </w:rPr>
        <w:pict>
          <v:line id="Düz Bağlayıcı 11" o:spid="_x0000_s1032" style="position:absolute;left:0;text-align:left;z-index:251650048;visibility:visible" from="39.2pt,123.1pt" to="410.25pt,123.1pt" strokecolor="#4579b8"/>
        </w:pict>
      </w:r>
      <w:r>
        <w:rPr>
          <w:noProof/>
          <w:lang w:eastAsia="tr-TR"/>
        </w:rPr>
        <w:pict>
          <v:line id="Düz Bağlayıcı 13" o:spid="_x0000_s1033" style="position:absolute;left:0;text-align:left;z-index:251652096;visibility:visible" from="39.2pt,35.55pt" to="410.25pt,35.55pt" strokecolor="#4579b8"/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>Ekmek</w:t>
      </w:r>
    </w:p>
    <w:p w:rsidR="00546E39" w:rsidRDefault="00546E39" w:rsidP="00203447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hyperlink r:id="rId9" w:history="1">
        <w:r w:rsidRPr="004D3BA2">
          <w:rPr>
            <w:rFonts w:ascii="Hand writing Mutlu" w:hAnsi="Hand writing Mutlu" w:cs="Hand writing Mutlu"/>
            <w:b/>
            <w:bCs/>
            <w:noProof/>
            <w:sz w:val="216"/>
            <w:szCs w:val="216"/>
            <w:lang w:eastAsia="tr-TR"/>
          </w:rPr>
          <w:pict>
            <v:shape id="Resim 3" o:spid="_x0000_i1027" type="#_x0000_t75" alt="http://www.onceokuloncesi.com/imagehosting/874a342b09f39b5.gif" href="http://www.google.com.tr/url?sa=i&amp;source=images&amp;cd=&amp;cad=rja&amp;docid=QYAmefEO0dNGJM&amp;tbnid=VOO516XBPfZ0AM:&amp;ved=&amp;url=http://www.onceokuloncesi.com/kagit-isleri-katlama/sepette-neler-var-8155.html&amp;ei=-F1pUvbZK6St4ASd8ICoDQ&amp;psig=AFQjCNEInWGMG9O0a5RaiKxajcuwppsVAw&amp;ust=13827234487871" style="width:357.75pt;height:463.5pt;visibility:visible" o:button="t">
              <v:fill o:detectmouseclick="t"/>
              <v:imagedata r:id="rId10" o:title=""/>
            </v:shape>
          </w:pict>
        </w:r>
      </w:hyperlink>
    </w:p>
    <w:p w:rsidR="00546E39" w:rsidRDefault="00546E39" w:rsidP="00203447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Düz Bağlayıcı 18" o:spid="_x0000_s1034" style="position:absolute;left:0;text-align:left;z-index:251657216;visibility:visible" from="62.9pt,159.05pt" to="419.05pt,159.05pt" strokecolor="#4579b8"/>
        </w:pict>
      </w:r>
      <w:r>
        <w:rPr>
          <w:noProof/>
          <w:lang w:eastAsia="tr-TR"/>
        </w:rPr>
        <w:pict>
          <v:line id="Düz Bağlayıcı 15" o:spid="_x0000_s1035" style="position:absolute;left:0;text-align:left;z-index:251654144;visibility:visible" from="65.6pt,122.7pt" to="416.45pt,122.7pt" strokecolor="#4579b8"/>
        </w:pict>
      </w:r>
      <w:r>
        <w:rPr>
          <w:noProof/>
          <w:lang w:eastAsia="tr-TR"/>
        </w:rPr>
        <w:pict>
          <v:line id="Düz Bağlayıcı 16" o:spid="_x0000_s1036" style="position:absolute;left:0;text-align:left;z-index:251655168;visibility:visible" from="69.35pt,1in" to="416.45pt,1in" strokecolor="#4579b8"/>
        </w:pict>
      </w:r>
      <w:r>
        <w:rPr>
          <w:noProof/>
          <w:lang w:eastAsia="tr-TR"/>
        </w:rPr>
        <w:pict>
          <v:line id="Düz Bağlayıcı 17" o:spid="_x0000_s1037" style="position:absolute;left:0;text-align:left;z-index:251656192;visibility:visible" from="65.6pt,33.95pt" to="412.85pt,35.45pt" strokecolor="#4579b8"/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>Sepet</w:t>
      </w:r>
    </w:p>
    <w:p w:rsidR="00546E39" w:rsidRDefault="00546E39" w:rsidP="00203447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 w:rsidRPr="004D3BA2">
        <w:rPr>
          <w:rFonts w:ascii="Hand writing Mutlu" w:hAnsi="Hand writing Mutlu" w:cs="Hand writing Mutlu"/>
          <w:b/>
          <w:bCs/>
          <w:noProof/>
          <w:sz w:val="216"/>
          <w:szCs w:val="216"/>
          <w:lang w:eastAsia="tr-TR"/>
        </w:rPr>
        <w:pict>
          <v:shape id="Resim 4" o:spid="_x0000_i1028" type="#_x0000_t75" style="width:450pt;height:407.25pt;visibility:visible">
            <v:imagedata r:id="rId11" o:title=""/>
          </v:shape>
        </w:pict>
      </w:r>
    </w:p>
    <w:p w:rsidR="00546E39" w:rsidRDefault="00546E39" w:rsidP="00203447">
      <w:pPr>
        <w:jc w:val="center"/>
        <w:rPr>
          <w:rFonts w:ascii="Hand writing Mutlu" w:hAnsi="Hand writing Mutlu" w:cs="Hand writing Mutlu"/>
          <w:b/>
          <w:bCs/>
          <w:sz w:val="216"/>
          <w:szCs w:val="216"/>
        </w:rPr>
      </w:pPr>
      <w:r>
        <w:rPr>
          <w:noProof/>
          <w:lang w:eastAsia="tr-TR"/>
        </w:rPr>
        <w:pict>
          <v:line id="Düz Bağlayıcı 22" o:spid="_x0000_s1038" style="position:absolute;left:0;text-align:left;z-index:251661312;visibility:visible" from="26.35pt,163.85pt" to="425.55pt,164.75pt" strokecolor="#4579b8"/>
        </w:pict>
      </w:r>
      <w:r>
        <w:rPr>
          <w:noProof/>
          <w:lang w:eastAsia="tr-TR"/>
        </w:rPr>
        <w:pict>
          <v:line id="Düz Bağlayıcı 19" o:spid="_x0000_s1039" style="position:absolute;left:0;text-align:left;z-index:251658240;visibility:visible" from="26.35pt,123.05pt" to="420.55pt,123.05pt" strokecolor="#4579b8"/>
        </w:pict>
      </w:r>
      <w:r>
        <w:rPr>
          <w:noProof/>
          <w:lang w:eastAsia="tr-TR"/>
        </w:rPr>
        <w:pict>
          <v:line id="Düz Bağlayıcı 20" o:spid="_x0000_s1040" style="position:absolute;left:0;text-align:left;flip:y;z-index:251659264;visibility:visible" from="23.15pt,71.05pt" to="420.25pt,75.55pt" strokecolor="#4579b8"/>
        </w:pict>
      </w:r>
      <w:r>
        <w:rPr>
          <w:noProof/>
          <w:lang w:eastAsia="tr-TR"/>
        </w:rPr>
        <w:pict>
          <v:line id="Düz Bağlayıcı 21" o:spid="_x0000_s1041" style="position:absolute;left:0;text-align:left;flip:y;z-index:251660288;visibility:visible" from="23.15pt,34.65pt" to="420.65pt,36.65pt" strokecolor="#4579b8"/>
        </w:pict>
      </w:r>
      <w:r>
        <w:rPr>
          <w:rFonts w:ascii="Hand writing Mutlu" w:hAnsi="Hand writing Mutlu" w:cs="Hand writing Mutlu"/>
          <w:b/>
          <w:bCs/>
          <w:sz w:val="216"/>
          <w:szCs w:val="216"/>
        </w:rPr>
        <w:t>Elbise</w:t>
      </w:r>
    </w:p>
    <w:p w:rsidR="00546E39" w:rsidRDefault="00546E39" w:rsidP="00565E20">
      <w:pPr>
        <w:jc w:val="center"/>
        <w:rPr>
          <w:rFonts w:ascii="Hand writing Mutlu" w:hAnsi="Hand writing Mutlu" w:cs="Hand writing Mutlu"/>
          <w:b/>
          <w:bCs/>
          <w:sz w:val="400"/>
          <w:szCs w:val="400"/>
        </w:rPr>
      </w:pPr>
      <w:r>
        <w:rPr>
          <w:noProof/>
          <w:lang w:eastAsia="tr-TR"/>
        </w:rPr>
        <w:pict>
          <v:line id="Düz Bağlayıcı 25" o:spid="_x0000_s1042" style="position:absolute;left:0;text-align:left;z-index:251664384;visibility:visible" from="-15.45pt,66.95pt" to="431.25pt,66.95pt" strokecolor="#4579b8"/>
        </w:pict>
      </w:r>
      <w:r>
        <w:rPr>
          <w:noProof/>
          <w:lang w:eastAsia="tr-TR"/>
        </w:rPr>
        <w:pict>
          <v:line id="Düz Bağlayıcı 24" o:spid="_x0000_s1043" style="position:absolute;left:0;text-align:left;z-index:251663360;visibility:visible" from="-2.6pt,136.05pt" to="431.2pt,136.05pt" strokecolor="#4579b8"/>
        </w:pict>
      </w:r>
      <w:r>
        <w:rPr>
          <w:noProof/>
          <w:lang w:eastAsia="tr-TR"/>
        </w:rPr>
        <w:pict>
          <v:line id="Düz Bağlayıcı 26" o:spid="_x0000_s1044" style="position:absolute;left:0;text-align:left;z-index:251665408;visibility:visible" from="-2.5pt,296.55pt" to="446.1pt,296.55pt" strokecolor="#4579b8"/>
        </w:pict>
      </w:r>
      <w:r>
        <w:rPr>
          <w:noProof/>
          <w:lang w:eastAsia="tr-TR"/>
        </w:rPr>
        <w:pict>
          <v:line id="Düz Bağlayıcı 23" o:spid="_x0000_s1045" style="position:absolute;left:0;text-align:left;z-index:251662336;visibility:visible" from="-2.55pt,228.2pt" to="431.25pt,228.2pt" strokecolor="#4579b8"/>
        </w:pict>
      </w:r>
      <w:r w:rsidRPr="00565E20">
        <w:rPr>
          <w:rFonts w:ascii="Hand writing Mutlu" w:hAnsi="Hand writing Mutlu" w:cs="Hand writing Mutlu"/>
          <w:b/>
          <w:bCs/>
          <w:sz w:val="400"/>
          <w:szCs w:val="400"/>
        </w:rPr>
        <w:t>E</w:t>
      </w:r>
    </w:p>
    <w:p w:rsidR="00546E39" w:rsidRPr="00565E20" w:rsidRDefault="00546E39" w:rsidP="00565E20">
      <w:pPr>
        <w:jc w:val="center"/>
        <w:rPr>
          <w:rFonts w:ascii="Hand writing Mutlu" w:hAnsi="Hand writing Mutlu" w:cs="Hand writing Mutlu"/>
          <w:b/>
          <w:bCs/>
          <w:sz w:val="400"/>
          <w:szCs w:val="400"/>
        </w:rPr>
      </w:pPr>
      <w:bookmarkStart w:id="0" w:name="_GoBack"/>
      <w:r>
        <w:rPr>
          <w:noProof/>
          <w:lang w:eastAsia="tr-TR"/>
        </w:rPr>
        <w:pict>
          <v:line id="Düz Bağlayıcı 30" o:spid="_x0000_s1046" style="position:absolute;left:0;text-align:left;z-index:251669504;visibility:visible" from="-15.35pt,294.35pt" to="484.15pt,294.35pt" strokecolor="#4579b8"/>
        </w:pict>
      </w:r>
      <w:bookmarkEnd w:id="0"/>
      <w:r>
        <w:rPr>
          <w:noProof/>
          <w:lang w:eastAsia="tr-TR"/>
        </w:rPr>
        <w:pict>
          <v:line id="Düz Bağlayıcı 28" o:spid="_x0000_s1047" style="position:absolute;left:0;text-align:left;flip:y;z-index:251667456;visibility:visible" from="-15.35pt,226.85pt" to="484.15pt,228.65pt" strokecolor="#4579b8"/>
        </w:pict>
      </w:r>
      <w:r>
        <w:rPr>
          <w:noProof/>
          <w:lang w:eastAsia="tr-TR"/>
        </w:rPr>
        <w:pict>
          <v:line id="Düz Bağlayıcı 27" o:spid="_x0000_s1048" style="position:absolute;left:0;text-align:left;z-index:251666432;visibility:visible" from="-11.6pt,134.6pt" to="473.85pt,134.6pt" strokecolor="#4579b8"/>
        </w:pict>
      </w:r>
      <w:r>
        <w:rPr>
          <w:noProof/>
          <w:lang w:eastAsia="tr-TR"/>
        </w:rPr>
        <w:pict>
          <v:line id="Düz Bağlayıcı 29" o:spid="_x0000_s1049" style="position:absolute;left:0;text-align:left;z-index:251668480;visibility:visible" from="-15.45pt,69.05pt" to="473.75pt,69.05pt" strokecolor="#4579b8"/>
        </w:pict>
      </w:r>
      <w:r>
        <w:rPr>
          <w:rFonts w:ascii="Hand writing Mutlu" w:hAnsi="Hand writing Mutlu" w:cs="Hand writing Mutlu"/>
          <w:b/>
          <w:bCs/>
          <w:sz w:val="400"/>
          <w:szCs w:val="400"/>
        </w:rPr>
        <w:t>e</w:t>
      </w:r>
    </w:p>
    <w:sectPr w:rsidR="00546E39" w:rsidRPr="00565E20" w:rsidSect="00565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447"/>
    <w:rsid w:val="001B0091"/>
    <w:rsid w:val="00203447"/>
    <w:rsid w:val="002B36DC"/>
    <w:rsid w:val="002C4FD1"/>
    <w:rsid w:val="004D3BA2"/>
    <w:rsid w:val="00546E39"/>
    <w:rsid w:val="00565381"/>
    <w:rsid w:val="00565E20"/>
    <w:rsid w:val="00700A5E"/>
    <w:rsid w:val="00B01D44"/>
    <w:rsid w:val="00E55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38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03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344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00A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&amp;esrc=s&amp;frm=1&amp;source=images&amp;cd=&amp;cad=rja&amp;docid=W9XtEtvQXFEwRM&amp;tbnid=xmlOeMR40-WejM:&amp;ved=0CAUQjRw&amp;url=http://sinifogretmeniyiz.biz/6.Sinif-ingilizce-online_sinav-98927.asp&amp;ei=8FxpUo7gF8bGswbPn4GoCA&amp;bvm=bv.55123115,d.Yms&amp;psig=AFQjCNFSG4Cmz1SolkHJEUzzpMIGqmzNTg&amp;ust=138272314959921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hyperlink" Target="http://www.google.com.tr/url?sa=i&amp;rct=j&amp;q=&amp;esrc=s&amp;frm=1&amp;source=images&amp;cd=&amp;cad=rja&amp;docid=akD5maVxxCrzgM&amp;tbnid=Kac4tIuRhs8dTM:&amp;ved=0CAUQjRw&amp;url=http://www.guzelhobiler.com/page/3322/&amp;ei=21tpUrSNK4HnswbJ6IG4CQ&amp;bvm=bv.55123115,d.Yms&amp;psig=AFQjCNEBFf2hPDumXrZ1vuPU-ILTp-wFUg&amp;ust=1382722894242660" TargetMode="External"/><Relationship Id="rId9" Type="http://schemas.openxmlformats.org/officeDocument/2006/relationships/hyperlink" Target="http://www.google.com.tr/url?sa=i&amp;source=images&amp;cd=&amp;cad=rja&amp;docid=QYAmefEO0dNGJM&amp;tbnid=VOO516XBPfZ0AM:&amp;ved=&amp;url=http://www.onceokuloncesi.com/kagit-isleri-katlama/sepette-neler-var-8155.html&amp;ei=-F1pUvbZK6St4ASd8ICoDQ&amp;psig=AFQjCNEInWGMG9O0a5RaiKxajcuwppsVAw&amp;ust=1382723448787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6</Pages>
  <Words>158</Words>
  <Characters>902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asasasas</dc:creator>
  <cp:keywords>www.sorubak.com</cp:keywords>
  <dc:description>www.sorubak.com</dc:description>
  <cp:lastModifiedBy>edanur</cp:lastModifiedBy>
  <cp:revision>2</cp:revision>
  <dcterms:created xsi:type="dcterms:W3CDTF">2013-10-24T17:42:00Z</dcterms:created>
  <dcterms:modified xsi:type="dcterms:W3CDTF">2013-10-27T18:04:00Z</dcterms:modified>
  <cp:category>www.sorubak.com</cp:category>
</cp:coreProperties>
</file>