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45" w:rsidRPr="0097164E" w:rsidRDefault="00FE404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</w:t>
      </w:r>
      <w:r w:rsidRPr="0097164E">
        <w:rPr>
          <w:rFonts w:ascii="Comic Sans MS" w:hAnsi="Comic Sans MS" w:cs="Comic Sans MS"/>
          <w:b/>
          <w:bCs/>
        </w:rPr>
        <w:t xml:space="preserve">‘’ e’’ </w:t>
      </w:r>
      <w:r>
        <w:rPr>
          <w:rFonts w:ascii="Comic Sans MS" w:hAnsi="Comic Sans MS" w:cs="Comic Sans MS"/>
          <w:b/>
          <w:bCs/>
        </w:rPr>
        <w:t xml:space="preserve">  </w:t>
      </w:r>
      <w:r w:rsidRPr="0097164E">
        <w:rPr>
          <w:rFonts w:ascii="Comic Sans MS" w:hAnsi="Comic Sans MS" w:cs="Comic Sans MS"/>
          <w:b/>
          <w:bCs/>
        </w:rPr>
        <w:t>harflerinin yerlerine göre kurabiye adamlarını boya..</w:t>
      </w:r>
    </w:p>
    <w:p w:rsidR="00FE4045" w:rsidRDefault="00FE4045"/>
    <w:p w:rsidR="00FE4045" w:rsidRDefault="00FE4045">
      <w:r w:rsidRPr="00137CAB">
        <w:rPr>
          <w:rFonts w:ascii="Arial" w:hAnsi="Arial" w:cs="Arial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doraoyunlari.gen.tr/img/elbise-boya.jpg" style="width:124.5pt;height:164.25pt;visibility:visible">
            <v:imagedata r:id="rId4" o:title=""/>
          </v:shape>
        </w:pict>
      </w:r>
      <w:r>
        <w:t xml:space="preserve">                         </w:t>
      </w:r>
      <w:hyperlink r:id="rId5" w:history="1">
        <w:r w:rsidRPr="00137CAB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6" type="#_x0000_t75" alt="http://t0.gstatic.com/images?q=tbn:ANd9GcQDZX4wEzhVx8VSaf6vaGuhPnZD1mNVGcmZZL0XLsi1XFZf9_6M" href="http://www.google.com.tr/imgres?q=%C3%A7izme&amp;hl=tr&amp;biw=1280&amp;bih=715&amp;tbm=isch&amp;tbnid=1cdwT0qIUHC-cM:&amp;imgrefurl=http://www.modakulvar.com/burberry/burberry-2012/burberry-2012-cizme.xhtml&amp;docid=b8yaJhul8WgeJM&amp;imgurl=http://www.modakulvar.com/sonuc/burberry-2012-cizme/burberry-2012-cizme_05.jpg&amp;w=490&amp;h=894&amp;ei=vz18UOq2A4yHswbD7YC4Dg&amp;zoom=1&amp;iact=hc&amp;vpx=560&amp;vpy=77&amp;dur=544&amp;hovh=303&amp;hovw=166&amp;tx=68&amp;ty=189&amp;sig=109808158212795363883&amp;page=2&amp;tbnh=141&amp;tbnw=77&amp;start=26&amp;ndsp=35&amp;ved=1t:429,r:36,s:20,i:3" style="width:93pt;height:163.5pt;visibility:visible" o:button="t">
              <v:fill o:detectmouseclick="t"/>
              <v:imagedata r:id="rId6" o:title=""/>
            </v:shape>
          </w:pict>
        </w:r>
      </w:hyperlink>
      <w:r>
        <w:t xml:space="preserve">                             </w:t>
      </w:r>
      <w:hyperlink r:id="rId7" w:history="1">
        <w:r w:rsidRPr="00137CAB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27" type="#_x0000_t75" alt="http://t1.gstatic.com/images?q=tbn:ANd9GcSxikV5aKsv4b0xvajdeTTQPjie819-7GcEnZMPCrjtQXmoN8xLQg" href="http://www.google.com.tr/imgres?q=k%C3%B6pek&amp;hl=tr&amp;biw=1280&amp;bih=715&amp;tbm=isch&amp;tbnid=UJ8xz-J_AgaAKM:&amp;imgrefurl=http://www.evcil.us/K%C3%B6pek%20Resimleri/slides/K%C3%B6pek.html&amp;docid=LrTJyIf8xn-n_M&amp;imgurl=http://www.evcil.us/K%25C3%25B6pek%2520Resimleri/slides/K%25C3%25B6pek.jpg&amp;w=720&amp;h=540&amp;ei=Aj58UOepGszLsgaIsoGACg&amp;zoom=1&amp;iact=hc&amp;vpx=978&amp;vpy=290&amp;dur=345&amp;hovh=194&amp;hovw=259&amp;tx=159&amp;ty=82&amp;sig=109808158212795363883&amp;page=2&amp;tbnh=142&amp;tbnw=174&amp;start=24&amp;ndsp=30&amp;ved=1t:429,r:9,s:20,i:2" style="width:135.75pt;height:145.5pt;visibility:visible" o:button="t">
              <v:fill o:detectmouseclick="t"/>
              <v:imagedata r:id="rId8" o:title=""/>
            </v:shape>
          </w:pict>
        </w:r>
      </w:hyperlink>
      <w:r>
        <w:t xml:space="preserve">     </w:t>
      </w:r>
    </w:p>
    <w:p w:rsidR="00FE4045" w:rsidRDefault="00FE4045">
      <w:r>
        <w:rPr>
          <w:noProof/>
          <w:lang w:eastAsia="tr-TR"/>
        </w:rPr>
        <w:pict>
          <v:shape id="Resim 8" o:spid="_x0000_s1026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444.15pt;margin-top:.55pt;width:41.25pt;height:49.5pt;z-index:251650560;visibility:visible" o:button="t">
            <v:fill o:detectmouseclick="t"/>
            <v:imagedata r:id="rId9" r:href="rId10"/>
          </v:shape>
        </w:pict>
      </w:r>
      <w:r>
        <w:rPr>
          <w:noProof/>
          <w:lang w:eastAsia="tr-TR"/>
        </w:rPr>
        <w:pict>
          <v:shape id="Resim 9" o:spid="_x0000_s1027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396.9pt;margin-top:.55pt;width:41.25pt;height:49.5pt;z-index:251651584;visibility:visible" o:button="t">
            <v:fill o:detectmouseclick="t"/>
            <v:imagedata r:id="rId9" r:href="rId11"/>
          </v:shape>
        </w:pict>
      </w:r>
      <w:r>
        <w:rPr>
          <w:noProof/>
          <w:lang w:eastAsia="tr-TR"/>
        </w:rPr>
        <w:pict>
          <v:shape id="Resim 10" o:spid="_x0000_s1028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350.4pt;margin-top:.55pt;width:41.25pt;height:49.5pt;z-index:251652608;visibility:visible" o:button="t">
            <v:fill o:detectmouseclick="t"/>
            <v:imagedata r:id="rId9" r:href="rId12"/>
          </v:shape>
        </w:pict>
      </w:r>
      <w:r>
        <w:rPr>
          <w:noProof/>
          <w:lang w:eastAsia="tr-TR"/>
        </w:rPr>
        <w:pict>
          <v:shape id="Resim 5" o:spid="_x0000_s1029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252.15pt;margin-top:.55pt;width:41.25pt;height:49.5pt;z-index:251647488;visibility:visible" o:button="t">
            <v:fill o:detectmouseclick="t"/>
            <v:imagedata r:id="rId9" r:href="rId13"/>
          </v:shape>
        </w:pict>
      </w:r>
      <w:r>
        <w:rPr>
          <w:noProof/>
          <w:lang w:eastAsia="tr-TR"/>
        </w:rPr>
        <w:pict>
          <v:shape id="Resim 6" o:spid="_x0000_s1030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210.9pt;margin-top:.55pt;width:41.25pt;height:49.5pt;z-index:251648512;visibility:visible" o:button="t">
            <v:fill o:detectmouseclick="t"/>
            <v:imagedata r:id="rId9" r:href="rId14"/>
          </v:shape>
        </w:pict>
      </w:r>
      <w:r>
        <w:rPr>
          <w:noProof/>
          <w:lang w:eastAsia="tr-TR"/>
        </w:rPr>
        <w:pict>
          <v:shape id="Resim 7" o:spid="_x0000_s1031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169.65pt;margin-top:.55pt;width:41.25pt;height:49.5pt;z-index:251649536;visibility:visible" o:button="t">
            <v:fill o:detectmouseclick="t"/>
            <v:imagedata r:id="rId9" r:href="rId15"/>
          </v:shape>
        </w:pict>
      </w:r>
      <w:r>
        <w:rPr>
          <w:noProof/>
          <w:lang w:eastAsia="tr-TR"/>
        </w:rPr>
        <w:pict>
          <v:shape id="Resim 2" o:spid="_x0000_s1032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86.4pt;margin-top:.55pt;width:41.25pt;height:49.5pt;z-index:251644416;visibility:visible" o:button="t">
            <v:fill o:detectmouseclick="t"/>
            <v:imagedata r:id="rId9" r:href="rId16"/>
          </v:shape>
        </w:pict>
      </w:r>
      <w:r>
        <w:rPr>
          <w:noProof/>
          <w:lang w:eastAsia="tr-TR"/>
        </w:rPr>
        <w:pict>
          <v:shape id="Resim 3" o:spid="_x0000_s1033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32.4pt;margin-top:.55pt;width:41.25pt;height:49.5pt;z-index:251645440;visibility:visible" o:button="t">
            <v:fill o:detectmouseclick="t"/>
            <v:imagedata r:id="rId9" r:href="rId17"/>
          </v:shape>
        </w:pict>
      </w:r>
      <w:r>
        <w:rPr>
          <w:noProof/>
          <w:lang w:eastAsia="tr-TR"/>
        </w:rPr>
        <w:pict>
          <v:shape id="Resim 4" o:spid="_x0000_s1034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-16.35pt;margin-top:.55pt;width:41.25pt;height:49.5pt;z-index:251646464;visibility:visible" o:button="t">
            <v:fill o:detectmouseclick="t"/>
            <v:imagedata r:id="rId9" r:href="rId18"/>
          </v:shape>
        </w:pict>
      </w:r>
      <w:r>
        <w:t xml:space="preserve">          </w:t>
      </w:r>
    </w:p>
    <w:p w:rsidR="00FE4045" w:rsidRDefault="00FE4045"/>
    <w:p w:rsidR="00FE4045" w:rsidRDefault="00FE4045"/>
    <w:p w:rsidR="00FE4045" w:rsidRDefault="00FE4045" w:rsidP="00740C0E">
      <w:pPr>
        <w:rPr>
          <w:rFonts w:ascii="Hand writing Mutlu" w:hAnsi="Hand writing Mutlu" w:cs="Hand writing Mutlu"/>
          <w:b/>
          <w:bCs/>
          <w:sz w:val="24"/>
          <w:szCs w:val="24"/>
        </w:rPr>
      </w:pPr>
      <w:hyperlink r:id="rId19" w:history="1">
        <w:r>
          <w:rPr>
            <w:rStyle w:val="Hyperlink"/>
            <w:rFonts w:ascii="Hand writing Mutlu" w:hAnsi="Hand writing Mutlu" w:cs="Hand writing Mutlu"/>
            <w:b/>
            <w:bCs/>
            <w:sz w:val="24"/>
            <w:szCs w:val="24"/>
          </w:rPr>
          <w:t>www.sorubak.com</w:t>
        </w:r>
      </w:hyperlink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</w:t>
      </w:r>
    </w:p>
    <w:p w:rsidR="00FE4045" w:rsidRDefault="00FE4045"/>
    <w:p w:rsidR="00FE4045" w:rsidRDefault="00FE4045">
      <w:r>
        <w:rPr>
          <w:noProof/>
          <w:lang w:eastAsia="tr-TR"/>
        </w:rPr>
        <w:pict>
          <v:shape id="_x0000_s1035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264.15pt;margin-top:130.5pt;width:41.25pt;height:49.5pt;z-index:251658752;visibility:visible" o:button="t">
            <v:fill o:detectmouseclick="t"/>
            <v:imagedata r:id="rId9" r:href="rId20"/>
          </v:shape>
        </w:pict>
      </w:r>
      <w:r>
        <w:rPr>
          <w:noProof/>
          <w:lang w:eastAsia="tr-TR"/>
        </w:rPr>
        <w:pict>
          <v:shape id="_x0000_s1036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219.15pt;margin-top:130.5pt;width:41.25pt;height:49.5pt;z-index:251656704;visibility:visible" o:button="t">
            <v:fill o:detectmouseclick="t"/>
            <v:imagedata r:id="rId9" r:href="rId21"/>
          </v:shape>
        </w:pict>
      </w:r>
      <w:r>
        <w:rPr>
          <w:noProof/>
          <w:lang w:eastAsia="tr-TR"/>
        </w:rPr>
        <w:pict>
          <v:shape id="_x0000_s1037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174.15pt;margin-top:130.5pt;width:41.25pt;height:49.5pt;z-index:251657728;visibility:visible" o:button="t">
            <v:fill o:detectmouseclick="t"/>
            <v:imagedata r:id="rId9" r:href="rId22"/>
          </v:shape>
        </w:pict>
      </w:r>
      <w:r>
        <w:rPr>
          <w:noProof/>
          <w:lang w:eastAsia="tr-TR"/>
        </w:rPr>
        <w:pict>
          <v:shape id="_x0000_s1038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491.4pt;margin-top:130.5pt;width:41.25pt;height:49.5pt;z-index:251655680;visibility:visible" o:button="t">
            <v:fill o:detectmouseclick="t"/>
            <v:imagedata r:id="rId9" r:href="rId23"/>
          </v:shape>
        </w:pict>
      </w:r>
      <w:r>
        <w:rPr>
          <w:noProof/>
          <w:lang w:eastAsia="tr-TR"/>
        </w:rPr>
        <w:pict>
          <v:shape id="_x0000_s1039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444.15pt;margin-top:130.5pt;width:41.25pt;height:49.5pt;z-index:251653632;visibility:visible" o:button="t">
            <v:fill o:detectmouseclick="t"/>
            <v:imagedata r:id="rId9" r:href="rId24"/>
          </v:shape>
        </w:pict>
      </w:r>
      <w:r>
        <w:rPr>
          <w:noProof/>
          <w:lang w:eastAsia="tr-TR"/>
        </w:rPr>
        <w:pict>
          <v:shape id="_x0000_s1040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402.9pt;margin-top:130.5pt;width:41.25pt;height:49.5pt;z-index:251654656;visibility:visible" o:button="t">
            <v:fill o:detectmouseclick="t"/>
            <v:imagedata r:id="rId9" r:href="rId25"/>
          </v:shape>
        </w:pict>
      </w:r>
      <w:r>
        <w:rPr>
          <w:noProof/>
          <w:lang w:eastAsia="tr-TR"/>
        </w:rPr>
        <w:pict>
          <v:shape id="_x0000_s1041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72.9pt;margin-top:136.5pt;width:41.25pt;height:49.5pt;z-index:251659776;visibility:visible" o:button="t">
            <v:fill o:detectmouseclick="t"/>
            <v:imagedata r:id="rId9" r:href="rId26"/>
          </v:shape>
        </w:pict>
      </w:r>
      <w:r>
        <w:rPr>
          <w:noProof/>
          <w:lang w:eastAsia="tr-TR"/>
        </w:rPr>
        <w:pict>
          <v:shape id="_x0000_s1042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24.9pt;margin-top:136.5pt;width:41.25pt;height:49.5pt;z-index:251660800;visibility:visible" o:button="t">
            <v:fill o:detectmouseclick="t"/>
            <v:imagedata r:id="rId9" r:href="rId27"/>
          </v:shape>
        </w:pict>
      </w:r>
      <w:r>
        <w:rPr>
          <w:noProof/>
          <w:lang w:eastAsia="tr-TR"/>
        </w:rPr>
        <w:pict>
          <v:shape id="_x0000_s1043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-21.6pt;margin-top:136.5pt;width:41.25pt;height:49.5pt;z-index:251661824;visibility:visible" o:button="t">
            <v:fill o:detectmouseclick="t"/>
            <v:imagedata r:id="rId9" r:href="rId28"/>
          </v:shape>
        </w:pict>
      </w:r>
      <w:r w:rsidRPr="00137CAB">
        <w:rPr>
          <w:rFonts w:ascii="Arial" w:hAnsi="Arial" w:cs="Arial"/>
          <w:noProof/>
          <w:sz w:val="20"/>
          <w:szCs w:val="20"/>
          <w:lang w:eastAsia="tr-TR"/>
        </w:rPr>
        <w:pict>
          <v:shape id="_x0000_i1028" type="#_x0000_t75" alt="http://twaggin.net/yahoo_site_admin/assets/images/dog_bone2.142112544_std.jpg" style="width:96pt;height:123pt;flip:x;visibility:visible">
            <v:imagedata r:id="rId29" o:title=""/>
          </v:shape>
        </w:pict>
      </w:r>
      <w:r>
        <w:t xml:space="preserve">                          </w:t>
      </w:r>
      <w:r w:rsidRPr="007F2727">
        <w:rPr>
          <w:noProof/>
          <w:lang w:eastAsia="tr-TR"/>
        </w:rPr>
        <w:pict>
          <v:shape id="_x0000_i1029" type="#_x0000_t75" alt="http://4.bp.blogspot.com/-3RCQwWyxmVw/Td1Pxm_uzvI/AAAAAAAAAOw/puzEdZsk2oI/s1600/sofa_arno.jpg" style="width:155.25pt;height:123pt;flip:x;visibility:visible">
            <v:imagedata r:id="rId30" o:title=""/>
          </v:shape>
        </w:pict>
      </w:r>
      <w:r>
        <w:t xml:space="preserve">                  </w:t>
      </w:r>
      <w:r w:rsidRPr="00137CAB">
        <w:rPr>
          <w:rFonts w:ascii="Arial" w:hAnsi="Arial" w:cs="Arial"/>
          <w:noProof/>
          <w:sz w:val="20"/>
          <w:szCs w:val="20"/>
          <w:lang w:eastAsia="tr-TR"/>
        </w:rPr>
        <w:pict>
          <v:shape id="_x0000_i1030" type="#_x0000_t75" alt="http://www.divrigi.bel.tr/haberFotograflari/as.jpg" style="width:152.25pt;height:108pt;visibility:visible">
            <v:imagedata r:id="rId31" o:title=""/>
          </v:shape>
        </w:pict>
      </w:r>
    </w:p>
    <w:p w:rsidR="00FE4045" w:rsidRDefault="00FE4045"/>
    <w:p w:rsidR="00FE4045" w:rsidRDefault="00FE4045"/>
    <w:p w:rsidR="00FE4045" w:rsidRDefault="00FE4045"/>
    <w:p w:rsidR="00FE4045" w:rsidRDefault="00FE4045">
      <w:r>
        <w:rPr>
          <w:noProof/>
          <w:lang w:eastAsia="tr-TR"/>
        </w:rPr>
        <w:pict>
          <v:shape id="_x0000_s1044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256.65pt;margin-top:177.95pt;width:41.25pt;height:49.5pt;z-index:251665920;visibility:visible" o:button="t">
            <v:fill o:detectmouseclick="t"/>
            <v:imagedata r:id="rId9" r:href="rId32"/>
          </v:shape>
        </w:pict>
      </w:r>
      <w:r>
        <w:rPr>
          <w:noProof/>
          <w:lang w:eastAsia="tr-TR"/>
        </w:rPr>
        <w:pict>
          <v:shape id="_x0000_s1045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215.4pt;margin-top:177.95pt;width:41.25pt;height:49.5pt;z-index:251666944;visibility:visible" o:button="t">
            <v:fill o:detectmouseclick="t"/>
            <v:imagedata r:id="rId9" r:href="rId33"/>
          </v:shape>
        </w:pict>
      </w:r>
      <w:r>
        <w:rPr>
          <w:noProof/>
          <w:lang w:eastAsia="tr-TR"/>
        </w:rPr>
        <w:pict>
          <v:shape id="_x0000_s1046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174.15pt;margin-top:177.95pt;width:41.25pt;height:49.5pt;z-index:251667968;visibility:visible" o:button="t">
            <v:fill o:detectmouseclick="t"/>
            <v:imagedata r:id="rId9" r:href="rId34"/>
          </v:shape>
        </w:pict>
      </w:r>
      <w:r>
        <w:rPr>
          <w:noProof/>
          <w:lang w:eastAsia="tr-TR"/>
        </w:rPr>
        <w:pict>
          <v:shape id="_x0000_s1047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72.9pt;margin-top:182.45pt;width:41.25pt;height:49.5pt;z-index:251662848;visibility:visible" o:button="t">
            <v:fill o:detectmouseclick="t"/>
            <v:imagedata r:id="rId9" r:href="rId35"/>
          </v:shape>
        </w:pict>
      </w:r>
      <w:r>
        <w:rPr>
          <w:noProof/>
          <w:lang w:eastAsia="tr-TR"/>
        </w:rPr>
        <w:pict>
          <v:shape id="_x0000_s1048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31.65pt;margin-top:182.45pt;width:41.25pt;height:49.5pt;z-index:251663872;visibility:visible" o:button="t">
            <v:fill o:detectmouseclick="t"/>
            <v:imagedata r:id="rId9" r:href="rId36"/>
          </v:shape>
        </w:pict>
      </w:r>
      <w:r>
        <w:rPr>
          <w:noProof/>
          <w:lang w:eastAsia="tr-TR"/>
        </w:rPr>
        <w:pict>
          <v:shape id="_x0000_s1049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-8.85pt;margin-top:182.45pt;width:41.25pt;height:49.5pt;z-index:251664896;visibility:visible" o:button="t">
            <v:fill o:detectmouseclick="t"/>
            <v:imagedata r:id="rId9" r:href="rId37"/>
          </v:shape>
        </w:pict>
      </w:r>
      <w:r>
        <w:rPr>
          <w:noProof/>
          <w:lang w:eastAsia="tr-TR"/>
        </w:rPr>
        <w:pict>
          <v:shape id="_x0000_s1050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444.15pt;margin-top:177.95pt;width:41.25pt;height:49.5pt;z-index:251668992;visibility:visible" o:button="t">
            <v:fill o:detectmouseclick="t"/>
            <v:imagedata r:id="rId9" r:href="rId38"/>
          </v:shape>
        </w:pict>
      </w:r>
      <w:r>
        <w:rPr>
          <w:noProof/>
          <w:lang w:eastAsia="tr-TR"/>
        </w:rPr>
        <w:pict>
          <v:shape id="_x0000_s1051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402.9pt;margin-top:177.95pt;width:41.25pt;height:49.5pt;z-index:251670016;visibility:visible" o:button="t">
            <v:fill o:detectmouseclick="t"/>
            <v:imagedata r:id="rId9" r:href="rId39"/>
          </v:shape>
        </w:pict>
      </w:r>
      <w:r>
        <w:rPr>
          <w:noProof/>
          <w:lang w:eastAsia="tr-TR"/>
        </w:rPr>
        <w:pict>
          <v:shape id="_x0000_s1052" type="#_x0000_t75" alt="http://t3.gstatic.com/images?q=tbn:ANd9GcQs1KdozFgs5HULfDs_SbJlKHocnw-aqk_cvcRc9QVrJ9r9zPNjq_YnLFoE" href="http://www.google.com.tr/imgres?q=children+outline&amp;num=10&amp;hl=tr&amp;biw=1024&amp;bih=406&amp;tbm=isch&amp;tbnid=BjET6VIc4-OlJM:&amp;imgrefurl=http://www.secondstorywindow.net/home/2010/11/toddler-tuesday-i-am-thankful-for-my-body.html&amp;docid=swU9TusUu9DfjM&amp;imgurl=http://img.photobucket.com/albums/v234/emilycake84/body.gif&amp;w=585&amp;h=704&amp;ei=c3B0UO-4IpDDtAbK2YDwAQ&amp;zoom=1&amp;iact=rc&amp;dur=187&amp;sig=104928152046385828595&amp;page=2&amp;tbnh=113&amp;tbnw=95&amp;start=16&amp;ndsp=21&amp;ved=1t:429,r:2,s:16,i:129&amp;tx=30&amp;ty=" style="position:absolute;margin-left:360.9pt;margin-top:177.95pt;width:41.25pt;height:49.5pt;z-index:251671040;visibility:visible" o:button="t">
            <v:fill o:detectmouseclick="t"/>
            <v:imagedata r:id="rId9" r:href="rId40"/>
          </v:shape>
        </w:pict>
      </w:r>
      <w:hyperlink r:id="rId41" w:history="1">
        <w:r w:rsidRPr="00137CAB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19" o:spid="_x0000_i1031" type="#_x0000_t75" alt="http://t1.gstatic.com/images?q=tbn:ANd9GcSlprTcyPHVycZWUCRHLwxKHKU9nVDKAIHfyT9KgIKm9k4-fOIgOvGuQA" href="http://www.google.com.tr/imgres?q=kazak&amp;start=216&amp;hl=tr&amp;biw=1280&amp;bih=715&amp;tbm=isch&amp;tbnid=Y2h18MyDhWBeeM:&amp;imgrefurl=http://www.forumalev.net/orgu-tunik-ve-kazaklar/473982-akilli-yunden-onu-fermuarli-orgu-erkek-kazak-modeli.html&amp;docid=lQqjqJbIhCYlTM&amp;imgurl=http://www.forumalev.net/attachments/orgu-tunik-ve-kazaklar-9892d1326054263/akilli-yunden-onu-fermuarli-orgu-erkek-kazak-modeli-1.jpg&amp;w=351&amp;h=500&amp;ei=VkF8ULzDD4XCswam_oDQBQ&amp;zoom=1&amp;iact=rc&amp;dur=451&amp;sig=109808158212795363883&amp;page=6&amp;tbnh=142&amp;tbnw=98&amp;ndsp=45&amp;ved=1t:429,r:46,s:200,i:142&amp;tx=66&amp;ty=" style="width:112.5pt;height:160.5pt;visibility:visible" o:button="t">
              <v:fill o:detectmouseclick="t"/>
              <v:imagedata r:id="rId42" o:title=""/>
            </v:shape>
          </w:pict>
        </w:r>
      </w:hyperlink>
      <w:r>
        <w:t xml:space="preserve">                     </w:t>
      </w:r>
      <w:hyperlink r:id="rId43" w:history="1">
        <w:r w:rsidRPr="00137CAB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2" type="#_x0000_t75" alt="http://t1.gstatic.com/images?q=tbn:ANd9GcRe7nA1rV0paxIm96zr25nx0PmCSg2Zxt9LZxyYWKZXXFbBKynS_g" href="http://www.google.com.tr/imgres?q=televizyon&amp;hl=tr&amp;biw=1280&amp;bih=715&amp;tbm=isch&amp;tbnid=Y6OR0KQQ84mk6M:&amp;imgrefurl=http://seckinspot.com/televizyon.html&amp;docid=Wy-xv8KaiLKhuM&amp;imgurl=http://seckinspot.com/images/televizyon-servisi.jpg&amp;w=300&amp;h=290&amp;ei=j0F8UL_AKcX3sgbv_IAg&amp;zoom=1&amp;iact=hc&amp;vpx=893&amp;vpy=116&amp;dur=224&amp;hovh=221&amp;hovw=228&amp;tx=89&amp;ty=133&amp;sig=109808158212795363883&amp;page=1&amp;tbnh=143&amp;tbnw=149&amp;start=0&amp;ndsp=18&amp;ved=1t:429,r:10,s:0,i:1" style="width:152.25pt;height:156pt;visibility:visible" o:button="t">
              <v:fill o:detectmouseclick="t"/>
              <v:imagedata r:id="rId44" o:title=""/>
            </v:shape>
          </w:pict>
        </w:r>
      </w:hyperlink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</w:t>
      </w:r>
      <w:r w:rsidRPr="00137CAB">
        <w:rPr>
          <w:rFonts w:ascii="Arial" w:hAnsi="Arial" w:cs="Arial"/>
          <w:noProof/>
          <w:sz w:val="20"/>
          <w:szCs w:val="20"/>
          <w:lang w:eastAsia="tr-TR"/>
        </w:rPr>
        <w:pict>
          <v:shape id="_x0000_i1033" type="#_x0000_t75" alt="http://2.bp.blogspot.com/_lHBy7M3qOEI/S7T0ivdd8SI/AAAAAAAABDs/iOvtZ29GpM4/s400/kurabiye+062-1.JPG" style="width:162pt;height:140.25pt;visibility:visible">
            <v:imagedata r:id="rId45" o:title=""/>
          </v:shape>
        </w:pict>
      </w:r>
    </w:p>
    <w:sectPr w:rsidR="00FE4045" w:rsidSect="00214445">
      <w:pgSz w:w="11906" w:h="16838"/>
      <w:pgMar w:top="709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445"/>
    <w:rsid w:val="00125C17"/>
    <w:rsid w:val="00137CAB"/>
    <w:rsid w:val="00214445"/>
    <w:rsid w:val="00215196"/>
    <w:rsid w:val="00262955"/>
    <w:rsid w:val="00274282"/>
    <w:rsid w:val="002E1703"/>
    <w:rsid w:val="00314C88"/>
    <w:rsid w:val="00334079"/>
    <w:rsid w:val="00341811"/>
    <w:rsid w:val="00425107"/>
    <w:rsid w:val="004B592E"/>
    <w:rsid w:val="00564946"/>
    <w:rsid w:val="00740C0E"/>
    <w:rsid w:val="00770ACF"/>
    <w:rsid w:val="007F2727"/>
    <w:rsid w:val="0097164E"/>
    <w:rsid w:val="00B270C8"/>
    <w:rsid w:val="00BA5CF3"/>
    <w:rsid w:val="00C33DD4"/>
    <w:rsid w:val="00CF2CB8"/>
    <w:rsid w:val="00D2392C"/>
    <w:rsid w:val="00E86EE7"/>
    <w:rsid w:val="00FE4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C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14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444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40C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46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t3.gstatic.com/images?q=tbn:ANd9GcQs1KdozFgs5HULfDs_SbJlKHocnw-aqk_cvcRc9QVrJ9r9zPNjq_YnLFoE" TargetMode="External"/><Relationship Id="rId18" Type="http://schemas.openxmlformats.org/officeDocument/2006/relationships/image" Target="http://t3.gstatic.com/images?q=tbn:ANd9GcQs1KdozFgs5HULfDs_SbJlKHocnw-aqk_cvcRc9QVrJ9r9zPNjq_YnLFoE" TargetMode="External"/><Relationship Id="rId26" Type="http://schemas.openxmlformats.org/officeDocument/2006/relationships/image" Target="http://t3.gstatic.com/images?q=tbn:ANd9GcQs1KdozFgs5HULfDs_SbJlKHocnw-aqk_cvcRc9QVrJ9r9zPNjq_YnLFoE" TargetMode="External"/><Relationship Id="rId39" Type="http://schemas.openxmlformats.org/officeDocument/2006/relationships/image" Target="http://t3.gstatic.com/images?q=tbn:ANd9GcQs1KdozFgs5HULfDs_SbJlKHocnw-aqk_cvcRc9QVrJ9r9zPNjq_YnLFoE" TargetMode="External"/><Relationship Id="rId3" Type="http://schemas.openxmlformats.org/officeDocument/2006/relationships/webSettings" Target="webSettings.xml"/><Relationship Id="rId21" Type="http://schemas.openxmlformats.org/officeDocument/2006/relationships/image" Target="http://t3.gstatic.com/images?q=tbn:ANd9GcQs1KdozFgs5HULfDs_SbJlKHocnw-aqk_cvcRc9QVrJ9r9zPNjq_YnLFoE" TargetMode="External"/><Relationship Id="rId34" Type="http://schemas.openxmlformats.org/officeDocument/2006/relationships/image" Target="http://t3.gstatic.com/images?q=tbn:ANd9GcQs1KdozFgs5HULfDs_SbJlKHocnw-aqk_cvcRc9QVrJ9r9zPNjq_YnLFoE" TargetMode="External"/><Relationship Id="rId42" Type="http://schemas.openxmlformats.org/officeDocument/2006/relationships/image" Target="media/image8.jpeg"/><Relationship Id="rId47" Type="http://schemas.openxmlformats.org/officeDocument/2006/relationships/theme" Target="theme/theme1.xml"/><Relationship Id="rId7" Type="http://schemas.openxmlformats.org/officeDocument/2006/relationships/hyperlink" Target="http://www.google.com.tr/imgres?q=k%C3%B6pek&amp;hl=tr&amp;biw=1280&amp;bih=715&amp;tbm=isch&amp;tbnid=UJ8xz-J_AgaAKM:&amp;imgrefurl=http://www.evcil.us/K%C3%B6pek%20Resimleri/slides/K%C3%B6pek.html&amp;docid=LrTJyIf8xn-n_M&amp;imgurl=http://www.evcil.us/K%25C3%25B6pek%2520Resimleri/slides/K%25C3%25B6pek.jpg&amp;w=720&amp;h=540&amp;ei=Aj58UOepGszLsgaIsoGACg&amp;zoom=1&amp;iact=hc&amp;vpx=978&amp;vpy=290&amp;dur=345&amp;hovh=194&amp;hovw=259&amp;tx=159&amp;ty=82&amp;sig=109808158212795363883&amp;page=2&amp;tbnh=142&amp;tbnw=174&amp;start=24&amp;ndsp=30&amp;ved=1t:429,r:9,s:20,i:232" TargetMode="External"/><Relationship Id="rId12" Type="http://schemas.openxmlformats.org/officeDocument/2006/relationships/image" Target="http://t3.gstatic.com/images?q=tbn:ANd9GcQs1KdozFgs5HULfDs_SbJlKHocnw-aqk_cvcRc9QVrJ9r9zPNjq_YnLFoE" TargetMode="External"/><Relationship Id="rId17" Type="http://schemas.openxmlformats.org/officeDocument/2006/relationships/image" Target="http://t3.gstatic.com/images?q=tbn:ANd9GcQs1KdozFgs5HULfDs_SbJlKHocnw-aqk_cvcRc9QVrJ9r9zPNjq_YnLFoE" TargetMode="External"/><Relationship Id="rId25" Type="http://schemas.openxmlformats.org/officeDocument/2006/relationships/image" Target="http://t3.gstatic.com/images?q=tbn:ANd9GcQs1KdozFgs5HULfDs_SbJlKHocnw-aqk_cvcRc9QVrJ9r9zPNjq_YnLFoE" TargetMode="External"/><Relationship Id="rId33" Type="http://schemas.openxmlformats.org/officeDocument/2006/relationships/image" Target="http://t3.gstatic.com/images?q=tbn:ANd9GcQs1KdozFgs5HULfDs_SbJlKHocnw-aqk_cvcRc9QVrJ9r9zPNjq_YnLFoE" TargetMode="External"/><Relationship Id="rId38" Type="http://schemas.openxmlformats.org/officeDocument/2006/relationships/image" Target="http://t3.gstatic.com/images?q=tbn:ANd9GcQs1KdozFgs5HULfDs_SbJlKHocnw-aqk_cvcRc9QVrJ9r9zPNjq_YnLFoE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http://t3.gstatic.com/images?q=tbn:ANd9GcQs1KdozFgs5HULfDs_SbJlKHocnw-aqk_cvcRc9QVrJ9r9zPNjq_YnLFoE" TargetMode="External"/><Relationship Id="rId20" Type="http://schemas.openxmlformats.org/officeDocument/2006/relationships/image" Target="http://t3.gstatic.com/images?q=tbn:ANd9GcQs1KdozFgs5HULfDs_SbJlKHocnw-aqk_cvcRc9QVrJ9r9zPNjq_YnLFoE" TargetMode="External"/><Relationship Id="rId29" Type="http://schemas.openxmlformats.org/officeDocument/2006/relationships/image" Target="media/image5.jpeg"/><Relationship Id="rId41" Type="http://schemas.openxmlformats.org/officeDocument/2006/relationships/hyperlink" Target="http://www.google.com.tr/imgres?q=kazak&amp;start=216&amp;hl=tr&amp;biw=1280&amp;bih=715&amp;tbm=isch&amp;tbnid=Y2h18MyDhWBeeM:&amp;imgrefurl=http://www.forumalev.net/orgu-tunik-ve-kazaklar/473982-akilli-yunden-onu-fermuarli-orgu-erkek-kazak-modeli.html&amp;docid=lQqjqJbIhCYlTM&amp;imgurl=http://www.forumalev.net/attachments/orgu-tunik-ve-kazaklar-9892d1326054263/akilli-yunden-onu-fermuarli-orgu-erkek-kazak-modeli-1.jpg&amp;w=351&amp;h=500&amp;ei=VkF8ULzDD4XCswam_oDQBQ&amp;zoom=1&amp;iact=rc&amp;dur=451&amp;sig=109808158212795363883&amp;page=6&amp;tbnh=142&amp;tbnw=98&amp;ndsp=45&amp;ved=1t:429,r:46,s:200,i:142&amp;tx=66&amp;ty=82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http://t3.gstatic.com/images?q=tbn:ANd9GcQs1KdozFgs5HULfDs_SbJlKHocnw-aqk_cvcRc9QVrJ9r9zPNjq_YnLFoE" TargetMode="External"/><Relationship Id="rId24" Type="http://schemas.openxmlformats.org/officeDocument/2006/relationships/image" Target="http://t3.gstatic.com/images?q=tbn:ANd9GcQs1KdozFgs5HULfDs_SbJlKHocnw-aqk_cvcRc9QVrJ9r9zPNjq_YnLFoE" TargetMode="External"/><Relationship Id="rId32" Type="http://schemas.openxmlformats.org/officeDocument/2006/relationships/image" Target="http://t3.gstatic.com/images?q=tbn:ANd9GcQs1KdozFgs5HULfDs_SbJlKHocnw-aqk_cvcRc9QVrJ9r9zPNjq_YnLFoE" TargetMode="External"/><Relationship Id="rId37" Type="http://schemas.openxmlformats.org/officeDocument/2006/relationships/image" Target="http://t3.gstatic.com/images?q=tbn:ANd9GcQs1KdozFgs5HULfDs_SbJlKHocnw-aqk_cvcRc9QVrJ9r9zPNjq_YnLFoE" TargetMode="External"/><Relationship Id="rId40" Type="http://schemas.openxmlformats.org/officeDocument/2006/relationships/image" Target="http://t3.gstatic.com/images?q=tbn:ANd9GcQs1KdozFgs5HULfDs_SbJlKHocnw-aqk_cvcRc9QVrJ9r9zPNjq_YnLFoE" TargetMode="External"/><Relationship Id="rId45" Type="http://schemas.openxmlformats.org/officeDocument/2006/relationships/image" Target="media/image10.jpeg"/><Relationship Id="rId5" Type="http://schemas.openxmlformats.org/officeDocument/2006/relationships/hyperlink" Target="http://www.google.com.tr/imgres?q=%C3%A7izme&amp;hl=tr&amp;biw=1280&amp;bih=715&amp;tbm=isch&amp;tbnid=1cdwT0qIUHC-cM:&amp;imgrefurl=http://www.modakulvar.com/burberry/burberry-2012/burberry-2012-cizme.xhtml&amp;docid=b8yaJhul8WgeJM&amp;imgurl=http://www.modakulvar.com/sonuc/burberry-2012-cizme/burberry-2012-cizme_05.jpg&amp;w=490&amp;h=894&amp;ei=vz18UOq2A4yHswbD7YC4Dg&amp;zoom=1&amp;iact=hc&amp;vpx=560&amp;vpy=77&amp;dur=544&amp;hovh=303&amp;hovw=166&amp;tx=68&amp;ty=189&amp;sig=109808158212795363883&amp;page=2&amp;tbnh=141&amp;tbnw=77&amp;start=26&amp;ndsp=35&amp;ved=1t:429,r:36,s:20,i:313" TargetMode="External"/><Relationship Id="rId15" Type="http://schemas.openxmlformats.org/officeDocument/2006/relationships/image" Target="http://t3.gstatic.com/images?q=tbn:ANd9GcQs1KdozFgs5HULfDs_SbJlKHocnw-aqk_cvcRc9QVrJ9r9zPNjq_YnLFoE" TargetMode="External"/><Relationship Id="rId23" Type="http://schemas.openxmlformats.org/officeDocument/2006/relationships/image" Target="http://t3.gstatic.com/images?q=tbn:ANd9GcQs1KdozFgs5HULfDs_SbJlKHocnw-aqk_cvcRc9QVrJ9r9zPNjq_YnLFoE" TargetMode="External"/><Relationship Id="rId28" Type="http://schemas.openxmlformats.org/officeDocument/2006/relationships/image" Target="http://t3.gstatic.com/images?q=tbn:ANd9GcQs1KdozFgs5HULfDs_SbJlKHocnw-aqk_cvcRc9QVrJ9r9zPNjq_YnLFoE" TargetMode="External"/><Relationship Id="rId36" Type="http://schemas.openxmlformats.org/officeDocument/2006/relationships/image" Target="http://t3.gstatic.com/images?q=tbn:ANd9GcQs1KdozFgs5HULfDs_SbJlKHocnw-aqk_cvcRc9QVrJ9r9zPNjq_YnLFoE" TargetMode="External"/><Relationship Id="rId10" Type="http://schemas.openxmlformats.org/officeDocument/2006/relationships/image" Target="http://t3.gstatic.com/images?q=tbn:ANd9GcQs1KdozFgs5HULfDs_SbJlKHocnw-aqk_cvcRc9QVrJ9r9zPNjq_YnLFoE" TargetMode="External"/><Relationship Id="rId19" Type="http://schemas.openxmlformats.org/officeDocument/2006/relationships/hyperlink" Target="http://www.sorubak.com/" TargetMode="External"/><Relationship Id="rId31" Type="http://schemas.openxmlformats.org/officeDocument/2006/relationships/image" Target="media/image7.jpeg"/><Relationship Id="rId44" Type="http://schemas.openxmlformats.org/officeDocument/2006/relationships/image" Target="media/image9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http://t3.gstatic.com/images?q=tbn:ANd9GcQs1KdozFgs5HULfDs_SbJlKHocnw-aqk_cvcRc9QVrJ9r9zPNjq_YnLFoE" TargetMode="External"/><Relationship Id="rId22" Type="http://schemas.openxmlformats.org/officeDocument/2006/relationships/image" Target="http://t3.gstatic.com/images?q=tbn:ANd9GcQs1KdozFgs5HULfDs_SbJlKHocnw-aqk_cvcRc9QVrJ9r9zPNjq_YnLFoE" TargetMode="External"/><Relationship Id="rId27" Type="http://schemas.openxmlformats.org/officeDocument/2006/relationships/image" Target="http://t3.gstatic.com/images?q=tbn:ANd9GcQs1KdozFgs5HULfDs_SbJlKHocnw-aqk_cvcRc9QVrJ9r9zPNjq_YnLFoE" TargetMode="External"/><Relationship Id="rId30" Type="http://schemas.openxmlformats.org/officeDocument/2006/relationships/image" Target="media/image6.jpeg"/><Relationship Id="rId35" Type="http://schemas.openxmlformats.org/officeDocument/2006/relationships/image" Target="http://t3.gstatic.com/images?q=tbn:ANd9GcQs1KdozFgs5HULfDs_SbJlKHocnw-aqk_cvcRc9QVrJ9r9zPNjq_YnLFoE" TargetMode="External"/><Relationship Id="rId43" Type="http://schemas.openxmlformats.org/officeDocument/2006/relationships/hyperlink" Target="http://www.google.com.tr/imgres?q=televizyon&amp;hl=tr&amp;biw=1280&amp;bih=715&amp;tbm=isch&amp;tbnid=Y6OR0KQQ84mk6M:&amp;imgrefurl=http://seckinspot.com/televizyon.html&amp;docid=Wy-xv8KaiLKhuM&amp;imgurl=http://seckinspot.com/images/televizyon-servisi.jpg&amp;w=300&amp;h=290&amp;ei=j0F8UL_AKcX3sgbv_IAg&amp;zoom=1&amp;iact=hc&amp;vpx=893&amp;vpy=116&amp;dur=224&amp;hovh=221&amp;hovw=228&amp;tx=89&amp;ty=133&amp;sig=109808158212795363883&amp;page=1&amp;tbnh=143&amp;tbnw=149&amp;start=0&amp;ndsp=18&amp;ved=1t:429,r:10,s:0,i:1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349</Words>
  <Characters>1994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ŞULE</dc:creator>
  <cp:keywords>www.sorubak.com</cp:keywords>
  <dc:description>www.sorubak.com</dc:description>
  <cp:lastModifiedBy>edanur</cp:lastModifiedBy>
  <cp:revision>3</cp:revision>
  <dcterms:created xsi:type="dcterms:W3CDTF">2012-10-15T17:06:00Z</dcterms:created>
  <dcterms:modified xsi:type="dcterms:W3CDTF">2013-10-24T20:42:00Z</dcterms:modified>
  <cp:category>www.sorubak.com</cp:category>
</cp:coreProperties>
</file>