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2E" w:rsidRDefault="0085392E"/>
    <w:p w:rsidR="0085392E" w:rsidRPr="00D83611" w:rsidRDefault="0085392E" w:rsidP="00D83611"/>
    <w:p w:rsidR="0085392E" w:rsidRPr="00D83611" w:rsidRDefault="0085392E" w:rsidP="00D83611">
      <w:r>
        <w:rPr>
          <w:noProof/>
          <w:lang w:eastAsia="tr-TR"/>
        </w:rPr>
        <w:pict>
          <v:rect id="_x0000_s1026" style="position:absolute;margin-left:89.2pt;margin-top:8.7pt;width:328.5pt;height:96.65pt;z-index:-251707392" strokeweight="2p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268.85pt;margin-top:24.1pt;width:53pt;height:73pt;z-index:251607040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rg_hi" o:spid="_x0000_s1028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90.65pt;margin-top:18.95pt;width:56.9pt;height:80.2pt;z-index:251604992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29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09.4pt;margin-top:24.1pt;width:60.2pt;height:75.05pt;z-index:251608064;visibility:visible" o:button="t">
            <v:fill o:detectmouseclick="t"/>
            <v:imagedata r:id="rId8" o:title=""/>
          </v:shape>
        </w:pict>
      </w:r>
    </w:p>
    <w:p w:rsidR="0085392E" w:rsidRPr="00D83611" w:rsidRDefault="0085392E" w:rsidP="00D83611">
      <w:r>
        <w:rPr>
          <w:noProof/>
          <w:lang w:eastAsia="tr-TR"/>
        </w:rPr>
        <w:pict>
          <v:shape id="_x0000_s1030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47pt;margin-top:1.05pt;width:60.9pt;height:73pt;z-index:251606016;visibility:visible" o:button="t">
            <v:fill o:detectmouseclick="t"/>
            <v:imagedata r:id="rId9" o:title=""/>
          </v:shape>
        </w:pict>
      </w:r>
    </w:p>
    <w:p w:rsidR="0085392E" w:rsidRPr="00D83611" w:rsidRDefault="0085392E" w:rsidP="00D83611"/>
    <w:p w:rsidR="0085392E" w:rsidRPr="00D83611" w:rsidRDefault="0085392E" w:rsidP="00D83611"/>
    <w:p w:rsidR="0085392E" w:rsidRPr="00D83611" w:rsidRDefault="0085392E" w:rsidP="00D83611"/>
    <w:p w:rsidR="0085392E" w:rsidRPr="00D83611" w:rsidRDefault="0085392E" w:rsidP="00D83611">
      <w:hyperlink r:id="rId10" w:history="1">
        <w:r>
          <w:rPr>
            <w:rStyle w:val="Hyperlink"/>
            <w:rFonts w:ascii="UlusalOkul.Com Çizgili" w:hAnsi="UlusalOkul.Com Çizgili" w:cs="UlusalOkul.Com Çizgili"/>
            <w:sz w:val="56"/>
            <w:szCs w:val="56"/>
          </w:rPr>
          <w:t>www.sorubak.com</w:t>
        </w:r>
      </w:hyperlink>
      <w:r>
        <w:rPr>
          <w:noProof/>
          <w:lang w:eastAsia="tr-TR"/>
        </w:rPr>
        <w:pict>
          <v:shape id="_x0000_s1031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94.5pt;margin-top:16.9pt;width:59.65pt;height:68.45pt;rotation:-706551fd;z-index:251629568;visibility:visible;mso-position-horizontal-relative:text;mso-position-vertical-relative:text" o:button="t">
            <v:fill o:detectmouseclick="t"/>
            <v:imagedata r:id="rId9" o:title=""/>
          </v:shape>
        </w:pict>
      </w:r>
    </w:p>
    <w:p w:rsidR="0085392E" w:rsidRPr="00D83611" w:rsidRDefault="0085392E" w:rsidP="00D83611">
      <w:r>
        <w:rPr>
          <w:noProof/>
          <w:lang w:eastAsia="tr-TR"/>
        </w:rPr>
        <w:pict>
          <v:shape id="_x0000_s1032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453.35pt;margin-top:4.15pt;width:53pt;height:73.05pt;z-index:251628544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33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335.9pt;margin-top:6.15pt;width:60pt;height:75pt;rotation:-1426999fd;z-index:251630592;visibility:visible" o:button="t">
            <v:fill o:detectmouseclick="t"/>
            <v:imagedata r:id="rId8" o:title=""/>
          </v:shape>
        </w:pict>
      </w:r>
    </w:p>
    <w:p w:rsidR="0085392E" w:rsidRDefault="0085392E" w:rsidP="00D83611">
      <w:r>
        <w:rPr>
          <w:noProof/>
          <w:lang w:eastAsia="tr-TR"/>
        </w:rPr>
        <w:pict>
          <v:shape id="_x0000_s1034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97.45pt;margin-top:3.2pt;width:55.15pt;height:81.8pt;rotation:819905fd;z-index:-251688960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35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281.25pt;margin-top:2.4pt;width:58.8pt;height:79.65pt;rotation:-1388146fd;z-index:-251684864;visibility:visible" o:button="t">
            <v:fill o:detectmouseclick="t"/>
            <v:imagedata r:id="rId7" o:title=""/>
          </v:shape>
        </w:pict>
      </w:r>
    </w:p>
    <w:p w:rsidR="0085392E" w:rsidRDefault="0085392E" w:rsidP="00D83611">
      <w:pPr>
        <w:tabs>
          <w:tab w:val="left" w:pos="3075"/>
        </w:tabs>
        <w:rPr>
          <w:rFonts w:ascii="Hand writing Mutlu" w:hAnsi="Hand writing Mutlu" w:cs="Hand writing Mutlu"/>
          <w:b/>
          <w:bCs/>
          <w:outline/>
          <w:sz w:val="144"/>
          <w:szCs w:val="144"/>
        </w:rPr>
      </w:pPr>
      <w:r>
        <w:rPr>
          <w:noProof/>
          <w:lang w:eastAsia="tr-TR"/>
        </w:rPr>
        <w:pict>
          <v:shape id="_x0000_s1036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309.35pt;margin-top:138.35pt;width:57pt;height:81.1pt;rotation:-1886448fd;z-index:-251693056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37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364.7pt;margin-top:117.4pt;width:53.05pt;height:73.3pt;rotation:-1186612fd;z-index:251624448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38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403.1pt;margin-top:84.45pt;width:60.2pt;height:72.55pt;rotation:-2027087fd;z-index:251625472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39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445.75pt;margin-top:35.6pt;width:60.2pt;height:75.05pt;rotation:-2635027fd;z-index:251626496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40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240.25pt;margin-top:-.45pt;width:53.35pt;height:73.15pt;rotation:-2410235fd;z-index:-251683840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41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192pt;margin-top:26.95pt;width:60pt;height:73pt;rotation:-2799381fd;z-index:251633664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42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46.4pt;margin-top:64.1pt;width:59.9pt;height:74.8pt;rotation:-2819656fd;z-index:251634688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43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12.6pt;margin-top:107.2pt;width:58.1pt;height:80.3pt;rotation:-3945784fd;z-index:-251680768;visibility:visible" o:button="t">
            <v:fill o:detectmouseclick="t"/>
            <v:imagedata r:id="rId7" o:title=""/>
          </v:shape>
        </w:pict>
      </w:r>
      <w:r>
        <w:tab/>
      </w:r>
    </w:p>
    <w:p w:rsidR="0085392E" w:rsidRPr="003712A3" w:rsidRDefault="0085392E" w:rsidP="003712A3">
      <w:pPr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 id="_x0000_s1044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203.5pt;margin-top:58.45pt;width:59.7pt;height:72.75pt;rotation:-730681fd;z-index:251621376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45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71.6pt;margin-top:127.7pt;width:55.15pt;height:81.8pt;rotation:819905fd;z-index:-251669504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46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54.6pt;margin-top:65.15pt;width:59.6pt;height:71.1pt;rotation:-4915730fd;z-index:251637760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47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03.65pt;margin-top:107.3pt;width:57.3pt;height:81.25pt;rotation:4835182fd;z-index:-251697152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48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32.8pt;margin-top:128.9pt;width:60pt;height:75pt;z-index:-251698176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49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162.1pt;margin-top:79pt;width:53pt;height:73.3pt;rotation:-1007703fd;z-index:251620352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50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260.1pt;margin-top:34.45pt;width:59.85pt;height:75.2pt;rotation:-1522847fd;z-index:251622400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51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85.55pt;margin-top:11.15pt;width:53.05pt;height:72.9pt;rotation:-4270498fd;z-index:251636736;visibility:visible" o:button="t">
            <v:fill o:detectmouseclick="t"/>
            <v:imagedata r:id="rId6" o:title="" croptop="5229f" cropleft="19318f" cropright="21764f"/>
          </v:shape>
        </w:pict>
      </w:r>
    </w:p>
    <w:p w:rsidR="0085392E" w:rsidRDefault="0085392E" w:rsidP="003712A3">
      <w:pPr>
        <w:tabs>
          <w:tab w:val="left" w:pos="10080"/>
        </w:tabs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-13.45pt;margin-top:41.05pt;width:39.05pt;height:17.45pt;flip:y;z-index:25161011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53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413.8pt;margin-top:28.55pt;width:60.3pt;height:75.5pt;rotation:-659858fd;z-index:251645952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54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58.05pt;margin-top:57.65pt;width:60pt;height:72.05pt;rotation:-1397554fd;z-index:251644928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55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309.6pt;margin-top:87.35pt;width:53.4pt;height:73.25pt;rotation:-1186612fd;z-index:251643904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56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257.75pt;margin-top:112.55pt;width:57.8pt;height:82.25pt;rotation:441757fd;z-index:-251673600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57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96.9pt;margin-top:122.95pt;width:59.6pt;height:75.25pt;rotation:1551154fd;z-index:251641856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058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124.4pt;margin-top:125.5pt;width:59.85pt;height:72.25pt;rotation:2185985fd;z-index:251640832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59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74.8pt;margin-top:93.9pt;width:53.05pt;height:73.45pt;rotation:3856648fd;z-index:-251676672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60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5.5pt;margin-top:47.5pt;width:57.6pt;height:81.25pt;rotation:4835182fd;z-index:-251677696;visibility:visible" o:button="t">
            <v:fill o:detectmouseclick="t"/>
            <v:imagedata r:id="rId7" o:title=""/>
          </v:shape>
        </w:pict>
      </w:r>
      <w:r>
        <w:rPr>
          <w:rFonts w:ascii="Hand writing Mutlu" w:hAnsi="Hand writing Mutlu" w:cs="Hand writing Mutlu"/>
          <w:sz w:val="144"/>
          <w:szCs w:val="144"/>
        </w:rPr>
        <w:tab/>
      </w:r>
    </w:p>
    <w:p w:rsidR="0085392E" w:rsidRDefault="0085392E" w:rsidP="003712A3">
      <w:pPr>
        <w:tabs>
          <w:tab w:val="left" w:pos="10080"/>
        </w:tabs>
        <w:rPr>
          <w:rFonts w:ascii="Hand writing Mutlu" w:hAnsi="Hand writing Mutlu" w:cs="Hand writing Mutlu"/>
          <w:sz w:val="144"/>
          <w:szCs w:val="144"/>
        </w:rPr>
      </w:pPr>
    </w:p>
    <w:p w:rsidR="0085392E" w:rsidRDefault="0085392E" w:rsidP="003712A3"/>
    <w:p w:rsidR="0085392E" w:rsidRPr="00206E15" w:rsidRDefault="0085392E" w:rsidP="00206E15">
      <w:pPr>
        <w:jc w:val="center"/>
        <w:rPr>
          <w:sz w:val="28"/>
          <w:szCs w:val="28"/>
        </w:rPr>
      </w:pPr>
      <w:r w:rsidRPr="00206E15">
        <w:rPr>
          <w:sz w:val="28"/>
          <w:szCs w:val="28"/>
        </w:rPr>
        <w:t>Kes, sıra ile ok yönünde yapıştır</w:t>
      </w:r>
    </w:p>
    <w:p w:rsidR="0085392E" w:rsidRPr="00D83611" w:rsidRDefault="0085392E" w:rsidP="003712A3">
      <w:r>
        <w:rPr>
          <w:noProof/>
          <w:lang w:eastAsia="tr-TR"/>
        </w:rPr>
        <w:pict>
          <v:rect id="_x0000_s1061" style="position:absolute;margin-left:89.2pt;margin-top:8.7pt;width:328.5pt;height:96.65pt;z-index:-251701248" strokeweight="2pt"/>
        </w:pict>
      </w:r>
      <w:r>
        <w:rPr>
          <w:noProof/>
          <w:lang w:eastAsia="tr-TR"/>
        </w:rPr>
        <w:pict>
          <v:shape id="_x0000_s1062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268.85pt;margin-top:24.1pt;width:53pt;height:73pt;z-index:251613184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063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90.65pt;margin-top:18.95pt;width:56.9pt;height:80.2pt;z-index:251611136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064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09.4pt;margin-top:24.1pt;width:60.2pt;height:75.05pt;z-index:251614208;visibility:visible" o:button="t">
            <v:fill o:detectmouseclick="t"/>
            <v:imagedata r:id="rId8" o:title=""/>
          </v:shape>
        </w:pict>
      </w:r>
    </w:p>
    <w:p w:rsidR="0085392E" w:rsidRPr="00D83611" w:rsidRDefault="0085392E" w:rsidP="003712A3">
      <w:r>
        <w:rPr>
          <w:noProof/>
          <w:lang w:eastAsia="tr-TR"/>
        </w:rPr>
        <w:pict>
          <v:shape id="_x0000_s1065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47pt;margin-top:1.05pt;width:60.9pt;height:73pt;z-index:251612160;visibility:visible" o:button="t">
            <v:fill o:detectmouseclick="t"/>
            <v:imagedata r:id="rId9" o:title=""/>
          </v:shape>
        </w:pict>
      </w:r>
    </w:p>
    <w:p w:rsidR="0085392E" w:rsidRPr="00D83611" w:rsidRDefault="0085392E" w:rsidP="003712A3"/>
    <w:p w:rsidR="0085392E" w:rsidRPr="00D83611" w:rsidRDefault="0085392E" w:rsidP="003712A3"/>
    <w:p w:rsidR="0085392E" w:rsidRPr="00D83611" w:rsidRDefault="0085392E" w:rsidP="003712A3"/>
    <w:p w:rsidR="0085392E" w:rsidRPr="00D83611" w:rsidRDefault="0085392E" w:rsidP="003712A3"/>
    <w:p w:rsidR="0085392E" w:rsidRPr="00D83611" w:rsidRDefault="0085392E" w:rsidP="003712A3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6" type="#_x0000_t136" style="position:absolute;margin-left:-3.15pt;margin-top:8.25pt;width:557.5pt;height:514.15pt;z-index:-251700224">
            <v:shadow on="t" opacity="52429f"/>
            <v:textpath style="font-family:&quot;Hand writing Mutlu&quot;;font-size:96pt;font-style:italic;v-text-kern:t" trim="t" fitpath="t" string="e"/>
          </v:shape>
        </w:pict>
      </w:r>
    </w:p>
    <w:p w:rsidR="0085392E" w:rsidRDefault="0085392E" w:rsidP="003712A3">
      <w:r>
        <w:rPr>
          <w:noProof/>
          <w:lang w:eastAsia="tr-TR"/>
        </w:rPr>
        <w:pict>
          <v:shape id="_x0000_s1067" type="#_x0000_t32" style="position:absolute;margin-left:356.05pt;margin-top:5.6pt;width:71.4pt;height:23.95pt;flip:x;z-index:25169715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margin-left:439.3pt;margin-top:5.6pt;width:57pt;height:17.2pt;flip:x y;z-index:251696128" o:connectortype="straight" strokeweight="3pt">
            <v:stroke endarrow="block"/>
          </v:shape>
        </w:pict>
      </w:r>
    </w:p>
    <w:p w:rsidR="0085392E" w:rsidRPr="00D83611" w:rsidRDefault="0085392E" w:rsidP="003712A3">
      <w:pPr>
        <w:tabs>
          <w:tab w:val="left" w:pos="3075"/>
        </w:tabs>
        <w:rPr>
          <w:rFonts w:ascii="Hand writing Mutlu" w:hAnsi="Hand writing Mutlu" w:cs="Hand writing Mutlu"/>
          <w:b/>
          <w:bCs/>
          <w:outline/>
          <w:sz w:val="144"/>
          <w:szCs w:val="144"/>
        </w:rPr>
      </w:pPr>
      <w:r>
        <w:rPr>
          <w:noProof/>
          <w:lang w:eastAsia="tr-TR"/>
        </w:rPr>
        <w:pict>
          <v:shape id="_x0000_s1069" type="#_x0000_t32" style="position:absolute;margin-left:128.05pt;margin-top:124.9pt;width:44.25pt;height:48.75pt;flip:x;z-index:251701248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0" type="#_x0000_t32" style="position:absolute;margin-left:177.55pt;margin-top:82.9pt;width:42.75pt;height:38.25pt;flip:x;z-index:25170022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285.55pt;margin-top:7.9pt;width:60.75pt;height:30pt;flip:x;z-index:251698176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2" type="#_x0000_t32" style="position:absolute;margin-left:228.85pt;margin-top:44.65pt;width:49.2pt;height:30pt;flip:x;z-index:251699200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3" type="#_x0000_t32" style="position:absolute;margin-left:502.3pt;margin-top:4.15pt;width:6.75pt;height:44.25pt;flip:x y;z-index:25169510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4" type="#_x0000_t32" style="position:absolute;margin-left:457.35pt;margin-top:61.9pt;width:44.95pt;height:42pt;flip:y;z-index:251694080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5" type="#_x0000_t32" style="position:absolute;margin-left:400.35pt;margin-top:117.4pt;width:53.2pt;height:35.25pt;flip:y;z-index:251693056" o:connectortype="straight" strokeweight="3pt">
            <v:stroke endarrow="block"/>
          </v:shape>
        </w:pict>
      </w:r>
      <w:r>
        <w:tab/>
      </w:r>
    </w:p>
    <w:p w:rsidR="0085392E" w:rsidRDefault="0085392E" w:rsidP="003712A3">
      <w:pPr>
        <w:tabs>
          <w:tab w:val="left" w:pos="10080"/>
        </w:tabs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 id="_x0000_s1076" type="#_x0000_t32" style="position:absolute;margin-left:51.1pt;margin-top:104.9pt;width:26.7pt;height:45pt;flip:x;z-index:251703296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7" type="#_x0000_t32" style="position:absolute;margin-left:82.05pt;margin-top:44.15pt;width:38.5pt;height:50.25pt;flip:x;z-index:25170227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8" type="#_x0000_t32" style="position:absolute;margin-left:317.1pt;margin-top:28.4pt;width:57.7pt;height:28.5pt;flip:y;z-index:25169203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9" type="#_x0000_t32" style="position:absolute;margin-left:244.35pt;margin-top:65.15pt;width:61.45pt;height:29.25pt;flip:y;z-index:251691008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0" type="#_x0000_t32" style="position:absolute;margin-left:167.1pt;margin-top:104.9pt;width:61.75pt;height:24.75pt;flip:y;z-index:25168998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1" type="#_x0000_t32" style="position:absolute;margin-left:82.05pt;margin-top:138.65pt;width:61.75pt;height:24.75pt;flip:y;z-index:251688960" o:connectortype="straight" strokeweight="3pt">
            <v:stroke endarrow="block"/>
          </v:shape>
        </w:pict>
      </w:r>
    </w:p>
    <w:p w:rsidR="0085392E" w:rsidRDefault="0085392E" w:rsidP="00FD416A">
      <w:pPr>
        <w:tabs>
          <w:tab w:val="left" w:pos="9630"/>
        </w:tabs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 id="_x0000_s1082" type="#_x0000_t32" style="position:absolute;margin-left:446.05pt;margin-top:24.15pt;width:56.25pt;height:38.25pt;flip:y;z-index:25171046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3" type="#_x0000_t32" style="position:absolute;margin-left:370.3pt;margin-top:73.65pt;width:63.15pt;height:32.25pt;flip:y;z-index:251709440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4" type="#_x0000_t32" style="position:absolute;margin-left:278.05pt;margin-top:120.9pt;width:75.75pt;height:28.5pt;flip:y;z-index:251708416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5" type="#_x0000_t32" style="position:absolute;margin-left:71.05pt;margin-top:88.65pt;width:29.25pt;height:48pt;z-index:25170534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6" type="#_x0000_t32" style="position:absolute;margin-left:56.05pt;margin-top:17.4pt;width:9pt;height:60.75pt;z-index:251704320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7" type="#_x0000_t32" style="position:absolute;margin-left:-10.65pt;margin-top:30.9pt;width:61.75pt;height:24.75pt;flip:y;z-index:251617280" o:connectortype="straight" strokeweight="3pt">
            <v:stroke endarrow="block"/>
          </v:shape>
        </w:pict>
      </w:r>
      <w:r>
        <w:rPr>
          <w:rFonts w:ascii="Hand writing Mutlu" w:hAnsi="Hand writing Mutlu" w:cs="Hand writing Mutlu"/>
          <w:sz w:val="144"/>
          <w:szCs w:val="144"/>
        </w:rPr>
        <w:tab/>
      </w:r>
    </w:p>
    <w:p w:rsidR="0085392E" w:rsidRDefault="0085392E" w:rsidP="00FD416A">
      <w:pPr>
        <w:tabs>
          <w:tab w:val="left" w:pos="9630"/>
        </w:tabs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 id="_x0000_s1088" type="#_x0000_t32" style="position:absolute;margin-left:200.5pt;margin-top:13.9pt;width:68.25pt;height:12pt;flip:y;z-index:251707392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89" type="#_x0000_t32" style="position:absolute;margin-left:113.05pt;margin-top:5.65pt;width:74.25pt;height:20.25pt;z-index:251706368" o:connectortype="straight" strokeweight="3pt">
            <v:stroke endarrow="block"/>
          </v:shape>
        </w:pict>
      </w:r>
    </w:p>
    <w:p w:rsidR="0085392E" w:rsidRDefault="0085392E" w:rsidP="00FD416A">
      <w:pPr>
        <w:tabs>
          <w:tab w:val="left" w:pos="9630"/>
        </w:tabs>
        <w:rPr>
          <w:rFonts w:ascii="Hand writing Mutlu" w:hAnsi="Hand writing Mutlu" w:cs="Hand writing Mutlu"/>
          <w:sz w:val="16"/>
          <w:szCs w:val="16"/>
        </w:rPr>
      </w:pPr>
    </w:p>
    <w:p w:rsidR="0085392E" w:rsidRPr="00FD416A" w:rsidRDefault="0085392E" w:rsidP="00FD416A">
      <w:pPr>
        <w:tabs>
          <w:tab w:val="left" w:pos="9630"/>
        </w:tabs>
        <w:rPr>
          <w:rFonts w:ascii="Hand writing Mutlu" w:hAnsi="Hand writing Mutlu" w:cs="Hand writing Mutlu"/>
          <w:sz w:val="144"/>
          <w:szCs w:val="144"/>
        </w:rPr>
      </w:pPr>
      <w:r>
        <w:rPr>
          <w:noProof/>
          <w:lang w:eastAsia="tr-TR"/>
        </w:rPr>
        <w:pict>
          <v:shape id="_x0000_s1090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463.3pt;margin-top:686.8pt;width:60.9pt;height:72.75pt;z-index:251687936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1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468.4pt;margin-top:585.55pt;width:60.9pt;height:72.75pt;z-index:251686912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2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58.3pt;margin-top:686.8pt;width:60.9pt;height:72.75pt;z-index:251685888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3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358.3pt;margin-top:585.55pt;width:60.9pt;height:72.75pt;z-index:251684864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4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242.05pt;margin-top:678.55pt;width:60.9pt;height:72.75pt;z-index:251683840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5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241.9pt;margin-top:585.55pt;width:60.9pt;height:72.75pt;z-index:251682816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6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144.55pt;margin-top:678.55pt;width:60.9pt;height:72.75pt;z-index:251681792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7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136.8pt;margin-top:581.8pt;width:60.9pt;height:72.75pt;z-index:251680768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8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52.3pt;margin-top:678.55pt;width:60.9pt;height:72.75pt;z-index:251679744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099" type="#_x0000_t75" alt="http://t3.gstatic.com/images?q=tbn:ANd9GcQj1U419CsY38iKtc4IQO-ake1Py1ch6GsZ5g-lNwrhy1zYQdiJZecNVyE" href="http://www.google.com.tr/imgres?q=ev&amp;start=353&amp;hl=tr&amp;biw=1280&amp;bih=622&amp;tbm=isch&amp;tbnid=6lR73ZPSfJR_zM:&amp;imgrefurl=http://rubberstamping.about.com/od/digitalstamps/ss/Three-Crooked-House-Free-Digital-Stamps_3.htm&amp;docid=nAnrawa2iXH5pM&amp;imgurl=http://0.tqn.com/d/rubberstamping/1/0/P/e/-/-/crooked_house_2.png&amp;w=1009&amp;h=1201&amp;ei=KtB6ULWOEtCIhQeQ1oCoDw&amp;zoom=1&amp;iact=hc&amp;vpx=467&amp;vpy=264&amp;dur=1191&amp;hovh=245&amp;hovw=206&amp;tx=108&amp;ty=153&amp;sig=112186016945629917604&amp;page=17&amp;tbnh=136&amp;tbnw=114&amp;ndsp=23&amp;ved=1t:429,r:72,s:300,i:2" style="position:absolute;margin-left:52.3pt;margin-top:581.8pt;width:60.9pt;height:72.75pt;z-index:251678720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_x0000_s1100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476.05pt;margin-top:485.05pt;width:53.25pt;height:72.75pt;z-index:251677696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1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358.2pt;margin-top:485.05pt;width:53.25pt;height:72.75pt;z-index:251676672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2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249.55pt;margin-top:488.8pt;width:53.25pt;height:72.75pt;z-index:251675648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3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144.55pt;margin-top:488.8pt;width:53.25pt;height:72.75pt;z-index:251674624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4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470.8pt;margin-top:391.3pt;width:53.25pt;height:72.75pt;z-index:251672576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5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358.3pt;margin-top:391.3pt;width:53.25pt;height:72.75pt;z-index:251671552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6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249.45pt;margin-top:391.3pt;width:53.25pt;height:72.75pt;z-index:251670528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7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144.45pt;margin-top:396.55pt;width:53.25pt;height:72.75pt;z-index:251669504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08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40.8pt;margin-top:293.8pt;width:56.9pt;height:80.25pt;z-index:251660288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09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245.8pt;margin-top:287.8pt;width:56.9pt;height:80.25pt;z-index:251661312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0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354.55pt;margin-top:287.8pt;width:56.9pt;height:80.25pt;z-index:251662336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1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63.3pt;margin-top:287.8pt;width:56.9pt;height:80.25pt;z-index:251663360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2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55.9pt;margin-top:188.8pt;width:56.9pt;height:80.25pt;z-index:251667456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3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350.8pt;margin-top:188.8pt;width:56.9pt;height:80.25pt;z-index:251666432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4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239.05pt;margin-top:188.8pt;width:56.9pt;height:80.25pt;z-index:251665408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5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137.05pt;margin-top:193.3pt;width:56.9pt;height:80.25pt;z-index:251664384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16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446.8pt;margin-top:92.05pt;width:60pt;height:75pt;z-index:251657216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17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344.05pt;margin-top:92.05pt;width:60pt;height:75pt;z-index:251656192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18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239.05pt;margin-top:95.8pt;width:60pt;height:75pt;z-index:251655168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19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40.8pt;margin-top:95.8pt;width:60pt;height:75pt;z-index:251654144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0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52.3pt;margin-top:488.8pt;width:53.25pt;height:72.75pt;z-index:251673600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21" type="#_x0000_t75" alt="http://t1.gstatic.com/images?q=tbn:ANd9GcRJUEJWh3cCU5pl5ewEpQrhfy6qU3kUzl6sviveJkYU1UzZWkJ0-g" href="http://www.google.com.tr/imgres?q=elbise+%C3%A7izimleri&amp;start=451&amp;hl=tr&amp;biw=1280&amp;bih=622&amp;tbm=isch&amp;tbnid=Xi-xUh3M2aEqEM:&amp;imgrefurl=http://www.spencersmercantile.com/Sewing patterns/Regency.html&amp;docid=Z4O0aMrrWD9APM&amp;imgurl=http://www.spencersmercantile.com/Sewing%20patterns/Country%20Wives/CW%20Dress%20Set%20WW%20lg.jpg&amp;w=1011&amp;h=711&amp;ei=MdJ6UKX4KI2ChQeh1oD4BQ&amp;zoom=1&amp;iact=hc&amp;vpx=249&amp;vpy=143&amp;dur=3158&amp;hovh=188&amp;hovw=268&amp;tx=144&amp;ty=118&amp;sig=112186016945629917604&amp;page=15&amp;tbnh=124&amp;tbnw=177&amp;ndsp=32&amp;ved=1t:429,r:60,s:400,i:1" style="position:absolute;margin-left:52.3pt;margin-top:391.3pt;width:53.25pt;height:72.75pt;z-index:251668480;visibility:visible" o:button="t">
            <v:fill o:detectmouseclick="t"/>
            <v:imagedata r:id="rId6" o:title="" croptop="5229f" cropleft="19318f" cropright="21764f"/>
          </v:shape>
        </w:pict>
      </w:r>
      <w:r>
        <w:rPr>
          <w:noProof/>
          <w:lang w:eastAsia="tr-TR"/>
        </w:rPr>
        <w:pict>
          <v:shape id="_x0000_s1122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4.15pt;margin-top:287.8pt;width:56.9pt;height:80.25pt;z-index:251659264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23" type="#_x0000_t75" alt="http://t0.gstatic.com/images?q=tbn:ANd9GcTb-kC3temyV39dg-ZR7fIWzEkxCf1aeKi_Qk6IxNzsYKTRVh5I" href="http://www.google.com.tr/imgres?q=eldiven&amp;start=953&amp;hl=tr&amp;sa=X&amp;biw=1280&amp;bih=622&amp;tbm=isch&amp;prmd=imvns&amp;tbnid=LPAYzg0I6BXQIM:&amp;imgrefurl=http://www.educol.net/coloriage-gant-i18953.html&amp;docid=elNLClGoFE91vM&amp;imgurl=http://www.educol.net/coloriage-gant-p18953.jpg&amp;w=531&amp;h=750&amp;ei=Jcx6UKr1NsK2hQeEiYGACA&amp;zoom=1&amp;iact=hc&amp;vpx=609&amp;vpy=85&amp;dur=1161&amp;hovh=267&amp;hovw=189&amp;tx=78&amp;ty=153&amp;sig=112186016945629917604&amp;page=37&amp;tbnh=140&amp;tbnw=98&amp;ndsp=28&amp;ved=1t:429,r:56,s:900,i:1" style="position:absolute;margin-left:41.05pt;margin-top:188.8pt;width:56.9pt;height:80.25pt;z-index:251658240;visibility:visible" o:button="t">
            <v:fill o:detectmouseclick="t"/>
            <v:imagedata r:id="rId7" o:title=""/>
          </v:shape>
        </w:pict>
      </w:r>
      <w:r>
        <w:rPr>
          <w:noProof/>
          <w:lang w:eastAsia="tr-TR"/>
        </w:rPr>
        <w:pict>
          <v:shape id="_x0000_s1124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34.45pt;margin-top:92.05pt;width:60pt;height:75pt;z-index:251653120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5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235.3pt;margin-top:-.2pt;width:60pt;height:75pt;z-index:251650048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6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338.05pt;margin-top:-.2pt;width:60pt;height:75pt;z-index:251651072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7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41.05pt;margin-top:2.05pt;width:60pt;height:75pt;z-index:251648000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8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140.8pt;margin-top:-.2pt;width:60pt;height:75pt;z-index:251649024;visibility:visible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_x0000_s1129" type="#_x0000_t75" alt="http://t3.gstatic.com/images?q=tbn:ANd9GcSEJBwhwGkYjrxI_fs-_NmYuS_D6RtjQDj5CU5wrd8Na38qhrV7" href="http://www.google.com.tr/imgres?q=e%C5%9Fek&amp;start=384&amp;hl=tr&amp;biw=1280&amp;bih=622&amp;tbm=isch&amp;tbnid=ZEWTxM4Kx4L_CM:&amp;imgrefurl=http://www.arthurs-clipart.org/pets/pets/page_01.htm&amp;docid=sugopKIgioGz7M&amp;imgurl=http://www.arthurs-clipart.org/pets/pets/donkey.gif&amp;w=737&amp;h=921&amp;ei=Vs96UJDTPIWDhQeTuoCwDQ&amp;zoom=1&amp;iact=hc&amp;vpx=825&amp;vpy=66&amp;dur=3287&amp;hovh=251&amp;hovw=201&amp;tx=101&amp;ty=166&amp;sig=112186016945629917604&amp;page=17&amp;tbnh=139&amp;tbnw=111&amp;ndsp=24&amp;ved=1t:429,r:88,s:300,i:2" style="position:absolute;margin-left:436.3pt;margin-top:-.2pt;width:60pt;height:75pt;z-index:251652096;visibility:visible" o:button="t">
            <v:fill o:detectmouseclick="t"/>
            <v:imagedata r:id="rId8" o:title=""/>
          </v:shape>
        </w:pict>
      </w:r>
    </w:p>
    <w:sectPr w:rsidR="0085392E" w:rsidRPr="00FD416A" w:rsidSect="003712A3">
      <w:pgSz w:w="11906" w:h="16838" w:code="9"/>
      <w:pgMar w:top="454" w:right="454" w:bottom="454" w:left="45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92E" w:rsidRDefault="0085392E" w:rsidP="004D2B47">
      <w:pPr>
        <w:spacing w:after="0" w:line="240" w:lineRule="auto"/>
      </w:pPr>
      <w:r>
        <w:separator/>
      </w:r>
    </w:p>
  </w:endnote>
  <w:endnote w:type="continuationSeparator" w:id="1">
    <w:p w:rsidR="0085392E" w:rsidRDefault="0085392E" w:rsidP="004D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92E" w:rsidRDefault="0085392E" w:rsidP="004D2B47">
      <w:pPr>
        <w:spacing w:after="0" w:line="240" w:lineRule="auto"/>
      </w:pPr>
      <w:r>
        <w:separator/>
      </w:r>
    </w:p>
  </w:footnote>
  <w:footnote w:type="continuationSeparator" w:id="1">
    <w:p w:rsidR="0085392E" w:rsidRDefault="0085392E" w:rsidP="004D2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ED2"/>
    <w:rsid w:val="00021B46"/>
    <w:rsid w:val="000633FA"/>
    <w:rsid w:val="00081E0C"/>
    <w:rsid w:val="00085C1B"/>
    <w:rsid w:val="000C15B6"/>
    <w:rsid w:val="000E1C7C"/>
    <w:rsid w:val="000E4D28"/>
    <w:rsid w:val="00125872"/>
    <w:rsid w:val="00193A22"/>
    <w:rsid w:val="00206E15"/>
    <w:rsid w:val="0023720B"/>
    <w:rsid w:val="0024140F"/>
    <w:rsid w:val="002425A6"/>
    <w:rsid w:val="002848EA"/>
    <w:rsid w:val="002D15CA"/>
    <w:rsid w:val="002D1C5A"/>
    <w:rsid w:val="002E2CCC"/>
    <w:rsid w:val="002E36C4"/>
    <w:rsid w:val="00300676"/>
    <w:rsid w:val="00356B69"/>
    <w:rsid w:val="003712A3"/>
    <w:rsid w:val="003919F3"/>
    <w:rsid w:val="003C2D96"/>
    <w:rsid w:val="003F5BCE"/>
    <w:rsid w:val="0043081D"/>
    <w:rsid w:val="00431855"/>
    <w:rsid w:val="00432A38"/>
    <w:rsid w:val="00481C49"/>
    <w:rsid w:val="00483FCA"/>
    <w:rsid w:val="004D0B8E"/>
    <w:rsid w:val="004D2B47"/>
    <w:rsid w:val="004D3120"/>
    <w:rsid w:val="005324D8"/>
    <w:rsid w:val="005A14DA"/>
    <w:rsid w:val="005B4AB6"/>
    <w:rsid w:val="005F5080"/>
    <w:rsid w:val="00627946"/>
    <w:rsid w:val="00644D84"/>
    <w:rsid w:val="00654415"/>
    <w:rsid w:val="0069563B"/>
    <w:rsid w:val="006975BF"/>
    <w:rsid w:val="006F6F46"/>
    <w:rsid w:val="007078C7"/>
    <w:rsid w:val="0076475B"/>
    <w:rsid w:val="007B25B9"/>
    <w:rsid w:val="007B4697"/>
    <w:rsid w:val="00837F27"/>
    <w:rsid w:val="00841DA2"/>
    <w:rsid w:val="0085392E"/>
    <w:rsid w:val="00860579"/>
    <w:rsid w:val="008702F2"/>
    <w:rsid w:val="00891F83"/>
    <w:rsid w:val="008938AA"/>
    <w:rsid w:val="008B72A7"/>
    <w:rsid w:val="00980B6E"/>
    <w:rsid w:val="009A4366"/>
    <w:rsid w:val="009E659D"/>
    <w:rsid w:val="009F188C"/>
    <w:rsid w:val="00A12A6F"/>
    <w:rsid w:val="00A34DB7"/>
    <w:rsid w:val="00A44A76"/>
    <w:rsid w:val="00A604FB"/>
    <w:rsid w:val="00A62F0A"/>
    <w:rsid w:val="00AB1A93"/>
    <w:rsid w:val="00AB6ED2"/>
    <w:rsid w:val="00AE26DD"/>
    <w:rsid w:val="00AF2318"/>
    <w:rsid w:val="00AF507B"/>
    <w:rsid w:val="00B65DC0"/>
    <w:rsid w:val="00BB43F6"/>
    <w:rsid w:val="00BE7E9F"/>
    <w:rsid w:val="00BF395B"/>
    <w:rsid w:val="00BF3A29"/>
    <w:rsid w:val="00BF4E46"/>
    <w:rsid w:val="00C12306"/>
    <w:rsid w:val="00CB543A"/>
    <w:rsid w:val="00CD5A4E"/>
    <w:rsid w:val="00CE43DB"/>
    <w:rsid w:val="00D00794"/>
    <w:rsid w:val="00D01D96"/>
    <w:rsid w:val="00D0586C"/>
    <w:rsid w:val="00D25385"/>
    <w:rsid w:val="00D540AC"/>
    <w:rsid w:val="00D613CE"/>
    <w:rsid w:val="00D83611"/>
    <w:rsid w:val="00D908A8"/>
    <w:rsid w:val="00D922B4"/>
    <w:rsid w:val="00D97A00"/>
    <w:rsid w:val="00DA5512"/>
    <w:rsid w:val="00DB7BDE"/>
    <w:rsid w:val="00E20F07"/>
    <w:rsid w:val="00E3736B"/>
    <w:rsid w:val="00E959C0"/>
    <w:rsid w:val="00EB2EE6"/>
    <w:rsid w:val="00F31719"/>
    <w:rsid w:val="00F56F97"/>
    <w:rsid w:val="00F621C0"/>
    <w:rsid w:val="00F6253C"/>
    <w:rsid w:val="00FD416A"/>
    <w:rsid w:val="00FD60A5"/>
    <w:rsid w:val="00FD7A0E"/>
    <w:rsid w:val="00FE6FED"/>
    <w:rsid w:val="00FF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12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B6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6E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D2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2B47"/>
  </w:style>
  <w:style w:type="paragraph" w:styleId="Footer">
    <w:name w:val="footer"/>
    <w:basedOn w:val="Normal"/>
    <w:link w:val="FooterChar"/>
    <w:uiPriority w:val="99"/>
    <w:semiHidden/>
    <w:rsid w:val="004D2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2B47"/>
  </w:style>
  <w:style w:type="character" w:styleId="Hyperlink">
    <w:name w:val="Hyperlink"/>
    <w:basedOn w:val="DefaultParagraphFont"/>
    <w:uiPriority w:val="99"/>
    <w:rsid w:val="00E20F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3</Pages>
  <Words>33</Words>
  <Characters>193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MELTEM</dc:creator>
  <cp:keywords>www.sorubak.com</cp:keywords>
  <dc:description>www.sorubak.com</dc:description>
  <cp:lastModifiedBy>edanur</cp:lastModifiedBy>
  <cp:revision>6</cp:revision>
  <dcterms:created xsi:type="dcterms:W3CDTF">2012-10-14T14:29:00Z</dcterms:created>
  <dcterms:modified xsi:type="dcterms:W3CDTF">2013-10-24T20:33:00Z</dcterms:modified>
  <cp:category>www.sorubak.com</cp:category>
</cp:coreProperties>
</file>