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C3" w:rsidRDefault="006102C3" w:rsidP="008465B8">
      <w:pPr>
        <w:jc w:val="center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left:0;text-align:left;margin-left:232.2pt;margin-top:644.9pt;width:64.4pt;height:55.05pt;z-index:251644928" fillcolor="yellow">
            <v:textbox>
              <w:txbxContent>
                <w:p w:rsidR="006102C3" w:rsidRDefault="006102C3" w:rsidP="002E3690">
                  <w:pPr>
                    <w:jc w:val="center"/>
                  </w:pPr>
                  <w:r>
                    <w:rPr>
                      <w:sz w:val="44"/>
                      <w:szCs w:val="44"/>
                    </w:rPr>
                    <w:t>90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9" style="position:absolute;left:0;text-align:left;margin-left:232.2pt;margin-top:564.3pt;width:64.4pt;height:55.05pt;z-index:251650048" fillcolor="yellow">
            <v:textbox>
              <w:txbxContent>
                <w:p w:rsidR="006102C3" w:rsidRDefault="006102C3" w:rsidP="002E3690">
                  <w:pPr>
                    <w:jc w:val="center"/>
                  </w:pPr>
                  <w:r>
                    <w:rPr>
                      <w:sz w:val="44"/>
                      <w:szCs w:val="44"/>
                    </w:rPr>
                    <w:t>80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9" style="position:absolute;left:0;text-align:left;margin-left:232.2pt;margin-top:484.95pt;width:64.4pt;height:55.05pt;z-index:251645952" fillcolor="yellow">
            <v:textbox>
              <w:txbxContent>
                <w:p w:rsidR="006102C3" w:rsidRDefault="006102C3" w:rsidP="002E3690">
                  <w:pPr>
                    <w:jc w:val="center"/>
                  </w:pPr>
                  <w:r>
                    <w:rPr>
                      <w:sz w:val="44"/>
                      <w:szCs w:val="44"/>
                    </w:rPr>
                    <w:t>70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9" style="position:absolute;left:0;text-align:left;margin-left:232.2pt;margin-top:405.85pt;width:64.4pt;height:55.05pt;z-index:251652096" fillcolor="yellow">
            <v:textbox>
              <w:txbxContent>
                <w:p w:rsidR="006102C3" w:rsidRPr="008465B8" w:rsidRDefault="006102C3" w:rsidP="002E3690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60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  <w:p w:rsidR="006102C3" w:rsidRDefault="006102C3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9" style="position:absolute;left:0;text-align:left;margin-left:232.2pt;margin-top:327.1pt;width:64.4pt;height:55.05pt;z-index:251651072" fillcolor="yellow">
            <v:textbox>
              <w:txbxContent>
                <w:p w:rsidR="006102C3" w:rsidRPr="008465B8" w:rsidRDefault="006102C3" w:rsidP="008465B8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5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  <w:p w:rsidR="006102C3" w:rsidRDefault="006102C3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9" style="position:absolute;left:0;text-align:left;margin-left:232.2pt;margin-top:248.95pt;width:64.4pt;height:55.05pt;z-index:251646976" fillcolor="yellow">
            <v:textbox>
              <w:txbxContent>
                <w:p w:rsidR="006102C3" w:rsidRPr="008465B8" w:rsidRDefault="006102C3" w:rsidP="008465B8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4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  <w:p w:rsidR="006102C3" w:rsidRDefault="006102C3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9" style="position:absolute;left:0;text-align:left;margin-left:232.2pt;margin-top:175.4pt;width:64.4pt;height:55.05pt;z-index:251648000" fillcolor="yellow">
            <v:textbox>
              <w:txbxContent>
                <w:p w:rsidR="006102C3" w:rsidRPr="008465B8" w:rsidRDefault="006102C3" w:rsidP="008465B8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3</w:t>
                  </w:r>
                  <w:r w:rsidRPr="008465B8">
                    <w:rPr>
                      <w:sz w:val="44"/>
                      <w:szCs w:val="44"/>
                    </w:rPr>
                    <w:t>0</w:t>
                  </w:r>
                </w:p>
                <w:p w:rsidR="006102C3" w:rsidRDefault="006102C3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9" style="position:absolute;left:0;text-align:left;margin-left:232.2pt;margin-top:99.1pt;width:64.4pt;height:55.05pt;z-index:251643904" fillcolor="yellow">
            <v:textbox>
              <w:txbxContent>
                <w:p w:rsidR="006102C3" w:rsidRPr="008465B8" w:rsidRDefault="006102C3" w:rsidP="008465B8">
                  <w:pPr>
                    <w:jc w:val="center"/>
                    <w:rPr>
                      <w:sz w:val="44"/>
                      <w:szCs w:val="44"/>
                    </w:rPr>
                  </w:pPr>
                  <w:r w:rsidRPr="008465B8">
                    <w:rPr>
                      <w:sz w:val="44"/>
                      <w:szCs w:val="44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9" style="position:absolute;left:0;text-align:left;margin-left:232.2pt;margin-top:26.15pt;width:64.4pt;height:55.05pt;z-index:251642880" fillcolor="yellow">
            <v:textbox>
              <w:txbxContent>
                <w:p w:rsidR="006102C3" w:rsidRPr="008465B8" w:rsidRDefault="006102C3" w:rsidP="008465B8">
                  <w:pPr>
                    <w:jc w:val="center"/>
                    <w:rPr>
                      <w:sz w:val="44"/>
                      <w:szCs w:val="44"/>
                    </w:rPr>
                  </w:pPr>
                  <w:r w:rsidRPr="008465B8">
                    <w:rPr>
                      <w:sz w:val="44"/>
                      <w:szCs w:val="44"/>
                    </w:rPr>
                    <w:t>10</w:t>
                  </w:r>
                </w:p>
              </w:txbxContent>
            </v:textbox>
          </v:shape>
        </w:pict>
      </w:r>
      <w:r w:rsidRPr="008465B8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>şağ</w:t>
      </w:r>
      <w:r w:rsidRPr="008465B8">
        <w:rPr>
          <w:rFonts w:ascii="Comic Sans MS" w:hAnsi="Comic Sans MS" w:cs="Comic Sans MS"/>
          <w:sz w:val="28"/>
          <w:szCs w:val="28"/>
        </w:rPr>
        <w:t>ıdaki sayıları en yakın onluğa eşleştiriniz</w:t>
      </w:r>
      <w:r>
        <w:rPr>
          <w:rFonts w:ascii="Comic Sans MS" w:hAnsi="Comic Sans MS" w:cs="Comic Sans MS"/>
          <w:sz w:val="28"/>
          <w:szCs w:val="28"/>
        </w:rPr>
        <w:t xml:space="preserve">. </w:t>
      </w:r>
      <w:hyperlink r:id="rId6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6102C3" w:rsidRDefault="006102C3" w:rsidP="002E3690">
      <w:pPr>
        <w:rPr>
          <w:rFonts w:ascii="Comic Sans MS" w:hAnsi="Comic Sans MS" w:cs="Comic Sans MS"/>
          <w:sz w:val="28"/>
          <w:szCs w:val="28"/>
        </w:rPr>
      </w:pPr>
    </w:p>
    <w:p w:rsidR="006102C3" w:rsidRPr="008465B8" w:rsidRDefault="006102C3" w:rsidP="002E3690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5" type="#_x0000_t9" style="position:absolute;margin-left:222.55pt;margin-top:673pt;width:81.6pt;height:55.05pt;z-index:251649024" fillcolor="yellow">
            <v:textbox>
              <w:txbxContent>
                <w:p w:rsidR="006102C3" w:rsidRPr="008465B8" w:rsidRDefault="006102C3" w:rsidP="005118E4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100</w:t>
                  </w:r>
                </w:p>
                <w:p w:rsidR="006102C3" w:rsidRDefault="006102C3"/>
              </w:txbxContent>
            </v:textbox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6" type="#_x0000_t15" style="position:absolute;margin-left:427.75pt;margin-top:680.35pt;width:86.4pt;height:39.6pt;rotation:180;z-index:251672576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5" style="position:absolute;margin-left:427.75pt;margin-top:607.15pt;width:86.4pt;height:39.6pt;rotation:180;z-index:251671552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5" style="position:absolute;margin-left:427.75pt;margin-top:534.9pt;width:86.4pt;height:39.6pt;rotation:180;z-index:251670528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5" style="position:absolute;margin-left:427.75pt;margin-top:466.65pt;width:86.4pt;height:39.6pt;rotation:180;z-index:251669504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5" style="position:absolute;margin-left:427.75pt;margin-top:393.45pt;width:86.4pt;height:39.6pt;rotation:180;z-index:251668480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5" style="position:absolute;margin-left:427.75pt;margin-top:319.4pt;width:86.4pt;height:39.6pt;rotation:180;z-index:251667456">
            <v:textbox>
              <w:txbxContent>
                <w:p w:rsidR="006102C3" w:rsidRPr="002E3690" w:rsidRDefault="006102C3" w:rsidP="005118E4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5" style="position:absolute;margin-left:427.75pt;margin-top:242.65pt;width:86.4pt;height:39.6pt;rotation:180;z-index:251666432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5" style="position:absolute;margin-left:427.75pt;margin-top:164.5pt;width:86.4pt;height:39.6pt;rotation:180;z-index:251665408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5" style="position:absolute;margin-left:427.75pt;margin-top:82.65pt;width:86.4pt;height:39.6pt;rotation:180;z-index:251664384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74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5" style="position:absolute;margin-left:427.75pt;margin-top:4.65pt;width:86.4pt;height:39.6pt;rotation:180;z-index:251663360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5" style="position:absolute;margin-left:6.55pt;margin-top:680.35pt;width:86.4pt;height:39.6pt;z-index:251662336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5" style="position:absolute;margin-left:6.55pt;margin-top:607.15pt;width:86.4pt;height:39.6pt;z-index:251661312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89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5" style="position:absolute;margin-left:6.55pt;margin-top:534.9pt;width:86.4pt;height:39.6pt;z-index:251660288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5" style="position:absolute;margin-left:6.55pt;margin-top:466.65pt;width:86.4pt;height:39.6pt;z-index:251657216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15" style="position:absolute;margin-left:6.55pt;margin-top:393.45pt;width:86.4pt;height:39.6pt;z-index:251658240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5" style="position:absolute;margin-left:6.55pt;margin-top:319.4pt;width:86.4pt;height:39.6pt;z-index:251659264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59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15" style="position:absolute;margin-left:6.55pt;margin-top:242.65pt;width:86.4pt;height:39.6pt;z-index:251655168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96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15" style="position:absolute;margin-left:6.55pt;margin-top:164.5pt;width:86.4pt;height:39.6pt;z-index:251656192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15" style="position:absolute;margin-left:6.55pt;margin-top:82.65pt;width:86.4pt;height:39.6pt;z-index:251654144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15" style="position:absolute;margin-left:6.55pt;margin-top:4.65pt;width:86.4pt;height:39.6pt;z-index:251653120">
            <v:textbox>
              <w:txbxContent>
                <w:p w:rsidR="006102C3" w:rsidRPr="002E3690" w:rsidRDefault="006102C3" w:rsidP="002E3690">
                  <w:pPr>
                    <w:jc w:val="center"/>
                    <w:rPr>
                      <w:rFonts w:ascii="Comic Sans MS" w:hAnsi="Comic Sans MS" w:cs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 w:cs="Comic Sans MS"/>
                      <w:sz w:val="40"/>
                      <w:szCs w:val="40"/>
                    </w:rPr>
                    <w:t>68</w:t>
                  </w:r>
                </w:p>
              </w:txbxContent>
            </v:textbox>
          </v:shape>
        </w:pict>
      </w:r>
    </w:p>
    <w:sectPr w:rsidR="006102C3" w:rsidRPr="008465B8" w:rsidSect="008465B8">
      <w:headerReference w:type="default" r:id="rId7"/>
      <w:footerReference w:type="default" r:id="rId8"/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2C3" w:rsidRDefault="006102C3" w:rsidP="00075E71">
      <w:pPr>
        <w:spacing w:line="240" w:lineRule="auto"/>
      </w:pPr>
      <w:r>
        <w:separator/>
      </w:r>
    </w:p>
  </w:endnote>
  <w:endnote w:type="continuationSeparator" w:id="1">
    <w:p w:rsidR="006102C3" w:rsidRDefault="006102C3" w:rsidP="00075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2C3" w:rsidRDefault="006102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2C3" w:rsidRDefault="006102C3" w:rsidP="00075E71">
      <w:pPr>
        <w:spacing w:line="240" w:lineRule="auto"/>
      </w:pPr>
      <w:r>
        <w:separator/>
      </w:r>
    </w:p>
  </w:footnote>
  <w:footnote w:type="continuationSeparator" w:id="1">
    <w:p w:rsidR="006102C3" w:rsidRDefault="006102C3" w:rsidP="00075E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2C3" w:rsidRDefault="006102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5B8"/>
    <w:rsid w:val="000679EE"/>
    <w:rsid w:val="00075E71"/>
    <w:rsid w:val="0026041E"/>
    <w:rsid w:val="002E3690"/>
    <w:rsid w:val="002F52F2"/>
    <w:rsid w:val="00436D66"/>
    <w:rsid w:val="005118E4"/>
    <w:rsid w:val="0057171D"/>
    <w:rsid w:val="005949A0"/>
    <w:rsid w:val="005B2D68"/>
    <w:rsid w:val="005D1B38"/>
    <w:rsid w:val="006102C3"/>
    <w:rsid w:val="00660A54"/>
    <w:rsid w:val="008465B8"/>
    <w:rsid w:val="008A1AD6"/>
    <w:rsid w:val="009C65C4"/>
    <w:rsid w:val="00BD63EB"/>
    <w:rsid w:val="00DD47C6"/>
    <w:rsid w:val="00F2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  <w:pPr>
      <w:spacing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E36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6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75E71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5E71"/>
  </w:style>
  <w:style w:type="paragraph" w:styleId="Footer">
    <w:name w:val="footer"/>
    <w:basedOn w:val="Normal"/>
    <w:link w:val="FooterChar"/>
    <w:uiPriority w:val="99"/>
    <w:semiHidden/>
    <w:rsid w:val="00075E71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5E71"/>
  </w:style>
  <w:style w:type="character" w:styleId="Hyperlink">
    <w:name w:val="Hyperlink"/>
    <w:basedOn w:val="DefaultParagraphFont"/>
    <w:uiPriority w:val="99"/>
    <w:rsid w:val="005D1B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20</Words>
  <Characters>117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</dc:creator>
  <cp:keywords>www.sorubak.com</cp:keywords>
  <dc:description>www.sorubak.com</dc:description>
  <cp:lastModifiedBy>edanur</cp:lastModifiedBy>
  <cp:revision>10</cp:revision>
  <dcterms:created xsi:type="dcterms:W3CDTF">2013-11-06T17:57:00Z</dcterms:created>
  <dcterms:modified xsi:type="dcterms:W3CDTF">2013-11-13T19:29:00Z</dcterms:modified>
  <cp:category>www.sorubak.com</cp:category>
</cp:coreProperties>
</file>