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58A4" w:rsidRPr="00572FDE" w:rsidRDefault="00F158A4" w:rsidP="00305C60">
      <w:pPr>
        <w:rPr>
          <w:rFonts w:ascii="Hand writing Mutlu" w:hAnsi="Hand writing Mutlu" w:cs="Hand writing Mutlu"/>
          <w:i/>
          <w:iCs/>
          <w:sz w:val="60"/>
          <w:szCs w:val="60"/>
        </w:rPr>
      </w:pPr>
      <w:r>
        <w:rPr>
          <w:rFonts w:ascii="Hand writing Mutlu" w:hAnsi="Hand writing Mutlu" w:cs="Hand writing Mutlu"/>
          <w:i/>
          <w:iCs/>
          <w:color w:val="FF0000"/>
          <w:sz w:val="60"/>
          <w:szCs w:val="60"/>
        </w:rPr>
        <w:t xml:space="preserve">      </w:t>
      </w:r>
      <w:r w:rsidRPr="00572FDE">
        <w:rPr>
          <w:rFonts w:ascii="Hand writing Mutlu" w:hAnsi="Hand writing Mutlu" w:cs="Hand writing Mutlu"/>
          <w:i/>
          <w:iCs/>
          <w:sz w:val="60"/>
          <w:szCs w:val="60"/>
        </w:rPr>
        <w:t>El ele</w:t>
      </w:r>
    </w:p>
    <w:p w:rsidR="00F158A4" w:rsidRPr="00E345A3" w:rsidRDefault="00F158A4" w:rsidP="00E345A3">
      <w:pPr>
        <w:rPr>
          <w:rFonts w:ascii="Hand writing Mutlu" w:hAnsi="Hand writing Mutlu" w:cs="Hand writing Mutlu"/>
          <w:i/>
          <w:iCs/>
          <w:color w:val="FF0000"/>
          <w:sz w:val="72"/>
          <w:szCs w:val="7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 o:spid="_x0000_s1026" type="#_x0000_t75" alt="MCj03967000000[1]" style="position:absolute;margin-left:353.8pt;margin-top:7.85pt;width:113.45pt;height:116.45pt;z-index:-251664896;visibility:visible" wrapcoords="11730 139 8297 557 4291 1672 4291 2369 3576 2926 1860 4599 572 6828 0 9058 -143 11288 143 13517 1001 15747 1287 18674 1574 20485 4291 21321 5293 21321 11730 21321 12588 21321 15878 20485 16021 20206 19025 17977 20456 15747 21314 13517 21600 11288 21600 9058 20885 6828 19597 4599 17595 2369 17738 1812 15449 279 14305 139 11730 139">
            <v:imagedata r:id="rId6" o:title=""/>
            <w10:wrap type="tight"/>
          </v:shape>
        </w:pict>
      </w:r>
      <w:r>
        <w:rPr>
          <w:noProof/>
        </w:rPr>
        <w:pict>
          <v:group id="_x0000_s1027" style="position:absolute;margin-left:-46.85pt;margin-top:12.05pt;width:531pt;height:46.7pt;z-index:-251663872" coordorigin="1054,7115" coordsize="10286,704">
            <v:group id="_x0000_s1028" style="position:absolute;left:1080;top:7132;width:10260;height:652" coordorigin="751,4013" coordsize="9707,557">
              <v:rect id="_x0000_s1029" style="position:absolute;left:751;top:4399;width:9707;height:171" filled="f" strokecolor="#009dc7" strokeweight=".21847mm">
                <v:path arrowok="t"/>
              </v:rect>
              <v:rect id="_x0000_s1030" style="position:absolute;left:751;top:4185;width:9707;height:214" filled="f" strokecolor="#009dc7" strokeweight=".21847mm">
                <v:path arrowok="t"/>
              </v:rect>
              <v:rect id="_x0000_s1031" style="position:absolute;left:751;top:4013;width:9707;height:172" filled="f" strokecolor="#009dc7" strokeweight=".21847mm">
                <v:path arrowok="t"/>
              </v:rect>
            </v:group>
            <v:group id="_x0000_s1032" style="position:absolute;left:1054;top:7115;width:2293;height:687" coordorigin="1054,7115" coordsize="2293,687">
              <v:shape id="_x0000_s1033" style="position:absolute;left:1054;top:7132;width:515;height:670;mso-position-horizontal:absolute;mso-position-vertical:absolute" coordsize="515,670" path="m515,l,670e" filled="f" strokecolor="#969696" strokeweight="1pt">
                <v:stroke dashstyle="1 1"/>
                <v:path arrowok="t"/>
              </v:shape>
              <v:shape id="_x0000_s1034" style="position:absolute;left:1406;top:7115;width:515;height:670;mso-position-horizontal:absolute;mso-position-vertical:absolute" coordsize="515,670" path="m515,l,670e" filled="f" strokecolor="#969696" strokeweight="1pt">
                <v:stroke dashstyle="1 1"/>
                <v:path arrowok="t"/>
              </v:shape>
              <v:shape id="_x0000_s1035" style="position:absolute;left:1774;top:7115;width:515;height:670;mso-position-horizontal:absolute;mso-position-vertical:absolute" coordsize="515,670" path="m515,l,670e" filled="f" strokecolor="#969696" strokeweight="1pt">
                <v:stroke dashstyle="1 1"/>
                <v:path arrowok="t"/>
              </v:shape>
              <v:shape id="_x0000_s1036" style="position:absolute;left:2119;top:7132;width:515;height:670;mso-position-horizontal:absolute;mso-position-vertical:absolute" coordsize="515,670" path="m515,l,670e" filled="f" strokecolor="#969696" strokeweight="1pt">
                <v:stroke dashstyle="1 1"/>
                <v:path arrowok="t"/>
              </v:shape>
              <v:shape id="_x0000_s1037" style="position:absolute;left:2479;top:7115;width:515;height:670;mso-position-horizontal:absolute;mso-position-vertical:absolute" coordsize="515,670" path="m515,l,670e" filled="f" strokecolor="#969696" strokeweight="1pt">
                <v:stroke dashstyle="1 1"/>
                <v:path arrowok="t"/>
              </v:shape>
              <v:shape id="_x0000_s1038" style="position:absolute;left:2832;top:7115;width:515;height:670;mso-position-horizontal:absolute;mso-position-vertical:absolute" coordsize="515,670" path="m515,l,670e" filled="f" strokecolor="#969696" strokeweight="1pt">
                <v:stroke dashstyle="1 1"/>
                <v:path arrowok="t"/>
              </v:shape>
            </v:group>
            <v:group id="_x0000_s1039" style="position:absolute;left:3162;top:7132;width:2293;height:687" coordorigin="1054,7115" coordsize="2293,687">
              <v:shape id="_x0000_s1040" style="position:absolute;left:1054;top:7132;width:515;height:670;mso-position-horizontal:absolute;mso-position-vertical:absolute" coordsize="515,670" path="m515,l,670e" filled="f" strokecolor="#969696" strokeweight="1pt">
                <v:stroke dashstyle="1 1"/>
                <v:path arrowok="t"/>
              </v:shape>
              <v:shape id="_x0000_s1041" style="position:absolute;left:1406;top:7115;width:515;height:670;mso-position-horizontal:absolute;mso-position-vertical:absolute" coordsize="515,670" path="m515,l,670e" filled="f" strokecolor="#969696" strokeweight="1pt">
                <v:stroke dashstyle="1 1"/>
                <v:path arrowok="t"/>
              </v:shape>
              <v:shape id="_x0000_s1042" style="position:absolute;left:1774;top:7115;width:515;height:670;mso-position-horizontal:absolute;mso-position-vertical:absolute" coordsize="515,670" path="m515,l,670e" filled="f" strokecolor="#969696" strokeweight="1pt">
                <v:stroke dashstyle="1 1"/>
                <v:path arrowok="t"/>
              </v:shape>
              <v:shape id="_x0000_s1043" style="position:absolute;left:2119;top:7132;width:515;height:670;mso-position-horizontal:absolute;mso-position-vertical:absolute" coordsize="515,670" path="m515,l,670e" filled="f" strokecolor="#969696" strokeweight="1pt">
                <v:stroke dashstyle="1 1"/>
                <v:path arrowok="t"/>
              </v:shape>
              <v:shape id="_x0000_s1044" style="position:absolute;left:2479;top:7115;width:515;height:670;mso-position-horizontal:absolute;mso-position-vertical:absolute" coordsize="515,670" path="m515,l,670e" filled="f" strokecolor="#969696" strokeweight="1pt">
                <v:stroke dashstyle="1 1"/>
                <v:path arrowok="t"/>
              </v:shape>
              <v:shape id="_x0000_s1045" style="position:absolute;left:2832;top:7115;width:515;height:670;mso-position-horizontal:absolute;mso-position-vertical:absolute" coordsize="515,670" path="m515,l,670e" filled="f" strokecolor="#969696" strokeweight="1pt">
                <v:stroke dashstyle="1 1"/>
                <v:path arrowok="t"/>
              </v:shape>
            </v:group>
            <v:shape id="_x0000_s1046" style="position:absolute;left:9530;top:7132;width:515;height:670;mso-position-horizontal:absolute;mso-position-vertical:absolute" coordsize="515,670" path="m515,l,670e" filled="f" strokecolor="#969696" strokeweight="1pt">
              <v:stroke dashstyle="1 1"/>
              <v:path arrowok="t"/>
            </v:shape>
            <v:shape id="_x0000_s1047" style="position:absolute;left:9882;top:7115;width:515;height:670;mso-position-horizontal:absolute;mso-position-vertical:absolute" coordsize="515,670" path="m515,l,670e" filled="f" strokecolor="#969696" strokeweight="1pt">
              <v:stroke dashstyle="1 1"/>
              <v:path arrowok="t"/>
            </v:shape>
            <v:shape id="_x0000_s1048" style="position:absolute;left:10250;top:7115;width:515;height:670;mso-position-horizontal:absolute;mso-position-vertical:absolute" coordsize="515,670" path="m515,l,670e" filled="f" strokecolor="#969696" strokeweight="1pt">
              <v:stroke dashstyle="1 1"/>
              <v:path arrowok="t"/>
            </v:shape>
            <v:shape id="_x0000_s1049" style="position:absolute;left:10595;top:7132;width:515;height:670;mso-position-horizontal:absolute;mso-position-vertical:absolute" coordsize="515,670" path="m515,l,670e" filled="f" strokecolor="#969696" strokeweight="1pt">
              <v:stroke dashstyle="1 1"/>
              <v:path arrowok="t"/>
            </v:shape>
            <v:shape id="_x0000_s1050" style="position:absolute;left:10955;top:7334;width:364;height:451;mso-position-horizontal:absolute;mso-position-vertical:absolute" coordsize="364,451" path="m364,l,451e" filled="f" strokecolor="#969696" strokeweight="1pt">
              <v:stroke dashstyle="1 1"/>
              <v:path arrowok="t"/>
            </v:shape>
            <v:group id="_x0000_s1051" style="position:absolute;left:5298;top:7122;width:2293;height:687" coordorigin="1054,7115" coordsize="2293,687">
              <v:shape id="_x0000_s1052" style="position:absolute;left:1054;top:7132;width:515;height:670;mso-position-horizontal:absolute;mso-position-vertical:absolute" coordsize="515,670" path="m515,l,670e" filled="f" strokecolor="#969696" strokeweight="1pt">
                <v:stroke dashstyle="1 1"/>
                <v:path arrowok="t"/>
              </v:shape>
              <v:shape id="_x0000_s1053" style="position:absolute;left:1406;top:7115;width:515;height:670;mso-position-horizontal:absolute;mso-position-vertical:absolute" coordsize="515,670" path="m515,l,670e" filled="f" strokecolor="#969696" strokeweight="1pt">
                <v:stroke dashstyle="1 1"/>
                <v:path arrowok="t"/>
              </v:shape>
              <v:shape id="_x0000_s1054" style="position:absolute;left:1774;top:7115;width:515;height:670;mso-position-horizontal:absolute;mso-position-vertical:absolute" coordsize="515,670" path="m515,l,670e" filled="f" strokecolor="#969696" strokeweight="1pt">
                <v:stroke dashstyle="1 1"/>
                <v:path arrowok="t"/>
              </v:shape>
              <v:shape id="_x0000_s1055" style="position:absolute;left:2119;top:7132;width:515;height:670;mso-position-horizontal:absolute;mso-position-vertical:absolute" coordsize="515,670" path="m515,l,670e" filled="f" strokecolor="#969696" strokeweight="1pt">
                <v:stroke dashstyle="1 1"/>
                <v:path arrowok="t"/>
              </v:shape>
              <v:shape id="_x0000_s1056" style="position:absolute;left:2479;top:7115;width:515;height:670;mso-position-horizontal:absolute;mso-position-vertical:absolute" coordsize="515,670" path="m515,l,670e" filled="f" strokecolor="#969696" strokeweight="1pt">
                <v:stroke dashstyle="1 1"/>
                <v:path arrowok="t"/>
              </v:shape>
              <v:shape id="_x0000_s1057" style="position:absolute;left:2832;top:7115;width:515;height:670;mso-position-horizontal:absolute;mso-position-vertical:absolute" coordsize="515,670" path="m515,l,670e" filled="f" strokecolor="#969696" strokeweight="1pt">
                <v:stroke dashstyle="1 1"/>
                <v:path arrowok="t"/>
              </v:shape>
            </v:group>
            <v:group id="_x0000_s1058" style="position:absolute;left:7390;top:7132;width:2293;height:687" coordorigin="1054,7115" coordsize="2293,687">
              <v:shape id="_x0000_s1059" style="position:absolute;left:1054;top:7132;width:515;height:670;mso-position-horizontal:absolute;mso-position-vertical:absolute" coordsize="515,670" path="m515,l,670e" filled="f" strokecolor="#969696" strokeweight="1pt">
                <v:stroke dashstyle="1 1"/>
                <v:path arrowok="t"/>
              </v:shape>
              <v:shape id="_x0000_s1060" style="position:absolute;left:1406;top:7115;width:515;height:670;mso-position-horizontal:absolute;mso-position-vertical:absolute" coordsize="515,670" path="m515,l,670e" filled="f" strokecolor="#969696" strokeweight="1pt">
                <v:stroke dashstyle="1 1"/>
                <v:path arrowok="t"/>
              </v:shape>
              <v:shape id="_x0000_s1061" style="position:absolute;left:1774;top:7115;width:515;height:670;mso-position-horizontal:absolute;mso-position-vertical:absolute" coordsize="515,670" path="m515,l,670e" filled="f" strokecolor="#969696" strokeweight="1pt">
                <v:stroke dashstyle="1 1"/>
                <v:path arrowok="t"/>
              </v:shape>
              <v:shape id="_x0000_s1062" style="position:absolute;left:2119;top:7132;width:515;height:670;mso-position-horizontal:absolute;mso-position-vertical:absolute" coordsize="515,670" path="m515,l,670e" filled="f" strokecolor="#969696" strokeweight="1pt">
                <v:stroke dashstyle="1 1"/>
                <v:path arrowok="t"/>
              </v:shape>
              <v:shape id="_x0000_s1063" style="position:absolute;left:2479;top:7115;width:515;height:670;mso-position-horizontal:absolute;mso-position-vertical:absolute" coordsize="515,670" path="m515,l,670e" filled="f" strokecolor="#969696" strokeweight="1pt">
                <v:stroke dashstyle="1 1"/>
                <v:path arrowok="t"/>
              </v:shape>
              <v:shape id="_x0000_s1064" style="position:absolute;left:2832;top:7115;width:515;height:670;mso-position-horizontal:absolute;mso-position-vertical:absolute" coordsize="515,670" path="m515,l,670e" filled="f" strokecolor="#969696" strokeweight="1pt">
                <v:stroke dashstyle="1 1"/>
                <v:path arrowok="t"/>
              </v:shape>
            </v:group>
          </v:group>
        </w:pict>
      </w:r>
      <w:r w:rsidRPr="006C2D1C">
        <w:rPr>
          <w:rFonts w:ascii="Hand writing Mutlu" w:hAnsi="Hand writing Mutlu" w:cs="Hand writing Mutlu"/>
          <w:i/>
          <w:iCs/>
          <w:sz w:val="72"/>
          <w:szCs w:val="72"/>
        </w:rPr>
        <w:t xml:space="preserve">El ele, el ele. </w:t>
      </w:r>
    </w:p>
    <w:p w:rsidR="00F158A4" w:rsidRDefault="00F158A4" w:rsidP="00F25DEF">
      <w:r>
        <w:rPr>
          <w:noProof/>
        </w:rPr>
        <w:pict>
          <v:group id="_x0000_s1065" style="position:absolute;margin-left:-51.15pt;margin-top:22.55pt;width:531pt;height:46.7pt;z-index:-251661824" coordorigin="1054,7115" coordsize="10286,704">
            <v:group id="_x0000_s1066" style="position:absolute;left:1080;top:7132;width:10260;height:652" coordorigin="751,4013" coordsize="9707,557">
              <v:rect id="_x0000_s1067" style="position:absolute;left:751;top:4399;width:9707;height:171" filled="f" strokecolor="#009dc7" strokeweight=".21847mm">
                <v:path arrowok="t"/>
              </v:rect>
              <v:rect id="_x0000_s1068" style="position:absolute;left:751;top:4185;width:9707;height:214" filled="f" strokecolor="#009dc7" strokeweight=".21847mm">
                <v:path arrowok="t"/>
              </v:rect>
              <v:rect id="_x0000_s1069" style="position:absolute;left:751;top:4013;width:9707;height:172" filled="f" strokecolor="#009dc7" strokeweight=".21847mm">
                <v:path arrowok="t"/>
              </v:rect>
            </v:group>
            <v:group id="_x0000_s1070" style="position:absolute;left:1054;top:7115;width:2293;height:687" coordorigin="1054,7115" coordsize="2293,687">
              <v:shape id="_x0000_s1071" style="position:absolute;left:1054;top:7132;width:515;height:670;mso-position-horizontal:absolute;mso-position-vertical:absolute" coordsize="515,670" path="m515,l,670e" filled="f" strokecolor="#969696" strokeweight="1pt">
                <v:stroke dashstyle="1 1"/>
                <v:path arrowok="t"/>
              </v:shape>
              <v:shape id="_x0000_s1072" style="position:absolute;left:1406;top:7115;width:515;height:670;mso-position-horizontal:absolute;mso-position-vertical:absolute" coordsize="515,670" path="m515,l,670e" filled="f" strokecolor="#969696" strokeweight="1pt">
                <v:stroke dashstyle="1 1"/>
                <v:path arrowok="t"/>
              </v:shape>
              <v:shape id="_x0000_s1073" style="position:absolute;left:1774;top:7115;width:515;height:670;mso-position-horizontal:absolute;mso-position-vertical:absolute" coordsize="515,670" path="m515,l,670e" filled="f" strokecolor="#969696" strokeweight="1pt">
                <v:stroke dashstyle="1 1"/>
                <v:path arrowok="t"/>
              </v:shape>
              <v:shape id="_x0000_s1074" style="position:absolute;left:2119;top:7132;width:515;height:670;mso-position-horizontal:absolute;mso-position-vertical:absolute" coordsize="515,670" path="m515,l,670e" filled="f" strokecolor="#969696" strokeweight="1pt">
                <v:stroke dashstyle="1 1"/>
                <v:path arrowok="t"/>
              </v:shape>
              <v:shape id="_x0000_s1075" style="position:absolute;left:2479;top:7115;width:515;height:670;mso-position-horizontal:absolute;mso-position-vertical:absolute" coordsize="515,670" path="m515,l,670e" filled="f" strokecolor="#969696" strokeweight="1pt">
                <v:stroke dashstyle="1 1"/>
                <v:path arrowok="t"/>
              </v:shape>
              <v:shape id="_x0000_s1076" style="position:absolute;left:2832;top:7115;width:515;height:670;mso-position-horizontal:absolute;mso-position-vertical:absolute" coordsize="515,670" path="m515,l,670e" filled="f" strokecolor="#969696" strokeweight="1pt">
                <v:stroke dashstyle="1 1"/>
                <v:path arrowok="t"/>
              </v:shape>
            </v:group>
            <v:group id="_x0000_s1077" style="position:absolute;left:3162;top:7132;width:2293;height:687" coordorigin="1054,7115" coordsize="2293,687">
              <v:shape id="_x0000_s1078" style="position:absolute;left:1054;top:7132;width:515;height:670;mso-position-horizontal:absolute;mso-position-vertical:absolute" coordsize="515,670" path="m515,l,670e" filled="f" strokecolor="#969696" strokeweight="1pt">
                <v:stroke dashstyle="1 1"/>
                <v:path arrowok="t"/>
              </v:shape>
              <v:shape id="_x0000_s1079" style="position:absolute;left:1406;top:7115;width:515;height:670;mso-position-horizontal:absolute;mso-position-vertical:absolute" coordsize="515,670" path="m515,l,670e" filled="f" strokecolor="#969696" strokeweight="1pt">
                <v:stroke dashstyle="1 1"/>
                <v:path arrowok="t"/>
              </v:shape>
              <v:shape id="_x0000_s1080" style="position:absolute;left:1774;top:7115;width:515;height:670;mso-position-horizontal:absolute;mso-position-vertical:absolute" coordsize="515,670" path="m515,l,670e" filled="f" strokecolor="#969696" strokeweight="1pt">
                <v:stroke dashstyle="1 1"/>
                <v:path arrowok="t"/>
              </v:shape>
              <v:shape id="_x0000_s1081" style="position:absolute;left:2119;top:7132;width:515;height:670;mso-position-horizontal:absolute;mso-position-vertical:absolute" coordsize="515,670" path="m515,l,670e" filled="f" strokecolor="#969696" strokeweight="1pt">
                <v:stroke dashstyle="1 1"/>
                <v:path arrowok="t"/>
              </v:shape>
              <v:shape id="_x0000_s1082" style="position:absolute;left:2479;top:7115;width:515;height:670;mso-position-horizontal:absolute;mso-position-vertical:absolute" coordsize="515,670" path="m515,l,670e" filled="f" strokecolor="#969696" strokeweight="1pt">
                <v:stroke dashstyle="1 1"/>
                <v:path arrowok="t"/>
              </v:shape>
              <v:shape id="_x0000_s1083" style="position:absolute;left:2832;top:7115;width:515;height:670;mso-position-horizontal:absolute;mso-position-vertical:absolute" coordsize="515,670" path="m515,l,670e" filled="f" strokecolor="#969696" strokeweight="1pt">
                <v:stroke dashstyle="1 1"/>
                <v:path arrowok="t"/>
              </v:shape>
            </v:group>
            <v:shape id="_x0000_s1084" style="position:absolute;left:9530;top:7132;width:515;height:670;mso-position-horizontal:absolute;mso-position-vertical:absolute" coordsize="515,670" path="m515,l,670e" filled="f" strokecolor="#969696" strokeweight="1pt">
              <v:stroke dashstyle="1 1"/>
              <v:path arrowok="t"/>
            </v:shape>
            <v:shape id="_x0000_s1085" style="position:absolute;left:9882;top:7115;width:515;height:670;mso-position-horizontal:absolute;mso-position-vertical:absolute" coordsize="515,670" path="m515,l,670e" filled="f" strokecolor="#969696" strokeweight="1pt">
              <v:stroke dashstyle="1 1"/>
              <v:path arrowok="t"/>
            </v:shape>
            <v:shape id="_x0000_s1086" style="position:absolute;left:10250;top:7115;width:515;height:670;mso-position-horizontal:absolute;mso-position-vertical:absolute" coordsize="515,670" path="m515,l,670e" filled="f" strokecolor="#969696" strokeweight="1pt">
              <v:stroke dashstyle="1 1"/>
              <v:path arrowok="t"/>
            </v:shape>
            <v:shape id="_x0000_s1087" style="position:absolute;left:10595;top:7132;width:515;height:670;mso-position-horizontal:absolute;mso-position-vertical:absolute" coordsize="515,670" path="m515,l,670e" filled="f" strokecolor="#969696" strokeweight="1pt">
              <v:stroke dashstyle="1 1"/>
              <v:path arrowok="t"/>
            </v:shape>
            <v:shape id="_x0000_s1088" style="position:absolute;left:10955;top:7334;width:364;height:451;mso-position-horizontal:absolute;mso-position-vertical:absolute" coordsize="364,451" path="m364,l,451e" filled="f" strokecolor="#969696" strokeweight="1pt">
              <v:stroke dashstyle="1 1"/>
              <v:path arrowok="t"/>
            </v:shape>
            <v:group id="_x0000_s1089" style="position:absolute;left:5298;top:7122;width:2293;height:687" coordorigin="1054,7115" coordsize="2293,687">
              <v:shape id="_x0000_s1090" style="position:absolute;left:1054;top:7132;width:515;height:670;mso-position-horizontal:absolute;mso-position-vertical:absolute" coordsize="515,670" path="m515,l,670e" filled="f" strokecolor="#969696" strokeweight="1pt">
                <v:stroke dashstyle="1 1"/>
                <v:path arrowok="t"/>
              </v:shape>
              <v:shape id="_x0000_s1091" style="position:absolute;left:1406;top:7115;width:515;height:670;mso-position-horizontal:absolute;mso-position-vertical:absolute" coordsize="515,670" path="m515,l,670e" filled="f" strokecolor="#969696" strokeweight="1pt">
                <v:stroke dashstyle="1 1"/>
                <v:path arrowok="t"/>
              </v:shape>
              <v:shape id="_x0000_s1092" style="position:absolute;left:1774;top:7115;width:515;height:670;mso-position-horizontal:absolute;mso-position-vertical:absolute" coordsize="515,670" path="m515,l,670e" filled="f" strokecolor="#969696" strokeweight="1pt">
                <v:stroke dashstyle="1 1"/>
                <v:path arrowok="t"/>
              </v:shape>
              <v:shape id="_x0000_s1093" style="position:absolute;left:2119;top:7132;width:515;height:670;mso-position-horizontal:absolute;mso-position-vertical:absolute" coordsize="515,670" path="m515,l,670e" filled="f" strokecolor="#969696" strokeweight="1pt">
                <v:stroke dashstyle="1 1"/>
                <v:path arrowok="t"/>
              </v:shape>
              <v:shape id="_x0000_s1094" style="position:absolute;left:2479;top:7115;width:515;height:670;mso-position-horizontal:absolute;mso-position-vertical:absolute" coordsize="515,670" path="m515,l,670e" filled="f" strokecolor="#969696" strokeweight="1pt">
                <v:stroke dashstyle="1 1"/>
                <v:path arrowok="t"/>
              </v:shape>
              <v:shape id="_x0000_s1095" style="position:absolute;left:2832;top:7115;width:515;height:670;mso-position-horizontal:absolute;mso-position-vertical:absolute" coordsize="515,670" path="m515,l,670e" filled="f" strokecolor="#969696" strokeweight="1pt">
                <v:stroke dashstyle="1 1"/>
                <v:path arrowok="t"/>
              </v:shape>
            </v:group>
            <v:group id="_x0000_s1096" style="position:absolute;left:7390;top:7132;width:2293;height:687" coordorigin="1054,7115" coordsize="2293,687">
              <v:shape id="_x0000_s1097" style="position:absolute;left:1054;top:7132;width:515;height:670;mso-position-horizontal:absolute;mso-position-vertical:absolute" coordsize="515,670" path="m515,l,670e" filled="f" strokecolor="#969696" strokeweight="1pt">
                <v:stroke dashstyle="1 1"/>
                <v:path arrowok="t"/>
              </v:shape>
              <v:shape id="_x0000_s1098" style="position:absolute;left:1406;top:7115;width:515;height:670;mso-position-horizontal:absolute;mso-position-vertical:absolute" coordsize="515,670" path="m515,l,670e" filled="f" strokecolor="#969696" strokeweight="1pt">
                <v:stroke dashstyle="1 1"/>
                <v:path arrowok="t"/>
              </v:shape>
              <v:shape id="_x0000_s1099" style="position:absolute;left:1774;top:7115;width:515;height:670;mso-position-horizontal:absolute;mso-position-vertical:absolute" coordsize="515,670" path="m515,l,670e" filled="f" strokecolor="#969696" strokeweight="1pt">
                <v:stroke dashstyle="1 1"/>
                <v:path arrowok="t"/>
              </v:shape>
              <v:shape id="_x0000_s1100" style="position:absolute;left:2119;top:7132;width:515;height:670;mso-position-horizontal:absolute;mso-position-vertical:absolute" coordsize="515,670" path="m515,l,670e" filled="f" strokecolor="#969696" strokeweight="1pt">
                <v:stroke dashstyle="1 1"/>
                <v:path arrowok="t"/>
              </v:shape>
              <v:shape id="_x0000_s1101" style="position:absolute;left:2479;top:7115;width:515;height:670;mso-position-horizontal:absolute;mso-position-vertical:absolute" coordsize="515,670" path="m515,l,670e" filled="f" strokecolor="#969696" strokeweight="1pt">
                <v:stroke dashstyle="1 1"/>
                <v:path arrowok="t"/>
              </v:shape>
              <v:shape id="_x0000_s1102" style="position:absolute;left:2832;top:7115;width:515;height:670;mso-position-horizontal:absolute;mso-position-vertical:absolute" coordsize="515,670" path="m515,l,670e" filled="f" strokecolor="#969696" strokeweight="1pt">
                <v:stroke dashstyle="1 1"/>
                <v:path arrowok="t"/>
              </v:shape>
            </v:group>
          </v:group>
        </w:pict>
      </w:r>
    </w:p>
    <w:p w:rsidR="00F158A4" w:rsidRPr="00E345A3" w:rsidRDefault="00F158A4" w:rsidP="00F25DEF">
      <w:pPr>
        <w:rPr>
          <w:rFonts w:ascii="Hand writing Mutlu" w:hAnsi="Hand writing Mutlu" w:cs="Hand writing Mutlu"/>
          <w:i/>
          <w:iCs/>
          <w:sz w:val="72"/>
          <w:szCs w:val="72"/>
          <w:u w:val="single"/>
        </w:rPr>
      </w:pPr>
      <w:r w:rsidRPr="009A39D7">
        <w:rPr>
          <w:noProof/>
        </w:rPr>
        <w:pict>
          <v:shape id="Resim 7" o:spid="_x0000_i1025" type="#_x0000_t75" style="width:48.75pt;height:36.75pt;visibility:visible">
            <v:imagedata r:id="rId7" o:title=""/>
          </v:shape>
        </w:pict>
      </w:r>
      <w:r>
        <w:t xml:space="preserve">   </w:t>
      </w:r>
      <w:r w:rsidRPr="009A39D7">
        <w:rPr>
          <w:noProof/>
        </w:rPr>
        <w:pict>
          <v:shape id="Resim 12" o:spid="_x0000_i1026" type="#_x0000_t75" style="width:50.25pt;height:38.25pt;visibility:visible">
            <v:imagedata r:id="rId8" o:title=""/>
          </v:shape>
        </w:pict>
      </w:r>
      <w:r>
        <w:t xml:space="preserve">  </w:t>
      </w:r>
      <w:r w:rsidRPr="006C2D1C">
        <w:rPr>
          <w:rFonts w:ascii="Hand writing Mutlu" w:hAnsi="Hand writing Mutlu" w:cs="Hand writing Mutlu"/>
          <w:i/>
          <w:iCs/>
          <w:color w:val="000000"/>
          <w:sz w:val="72"/>
          <w:szCs w:val="72"/>
        </w:rPr>
        <w:t>el ele</w:t>
      </w:r>
      <w:r>
        <w:rPr>
          <w:rFonts w:ascii="Hand writing Mutlu" w:hAnsi="Hand writing Mutlu" w:cs="Hand writing Mutlu"/>
          <w:i/>
          <w:iCs/>
          <w:color w:val="000000"/>
          <w:sz w:val="72"/>
          <w:szCs w:val="72"/>
        </w:rPr>
        <w:t>.</w:t>
      </w:r>
    </w:p>
    <w:p w:rsidR="00F158A4" w:rsidRPr="006C2D1C" w:rsidRDefault="00F158A4" w:rsidP="001F6A5B">
      <w:pPr>
        <w:rPr>
          <w:rFonts w:ascii="Hand writing Mutlu" w:hAnsi="Hand writing Mutlu" w:cs="Hand writing Mutlu"/>
          <w:i/>
          <w:iCs/>
          <w:sz w:val="72"/>
          <w:szCs w:val="72"/>
        </w:rPr>
      </w:pPr>
      <w:r>
        <w:rPr>
          <w:noProof/>
        </w:rPr>
        <w:pict>
          <v:group id="_x0000_s1103" style="position:absolute;margin-left:-52.25pt;margin-top:10.7pt;width:531pt;height:46.7pt;z-index:-251662848" coordorigin="1054,7115" coordsize="10286,704">
            <v:group id="_x0000_s1104" style="position:absolute;left:1080;top:7132;width:10260;height:652" coordorigin="751,4013" coordsize="9707,557">
              <v:rect id="_x0000_s1105" style="position:absolute;left:751;top:4399;width:9707;height:171" filled="f" strokecolor="#009dc7" strokeweight=".21847mm">
                <v:path arrowok="t"/>
              </v:rect>
              <v:rect id="_x0000_s1106" style="position:absolute;left:751;top:4185;width:9707;height:214" filled="f" strokecolor="#009dc7" strokeweight=".21847mm">
                <v:path arrowok="t"/>
              </v:rect>
              <v:rect id="_x0000_s1107" style="position:absolute;left:751;top:4013;width:9707;height:172" filled="f" strokecolor="#009dc7" strokeweight=".21847mm">
                <v:path arrowok="t"/>
              </v:rect>
            </v:group>
            <v:group id="_x0000_s1108" style="position:absolute;left:1054;top:7115;width:2293;height:687" coordorigin="1054,7115" coordsize="2293,687">
              <v:shape id="_x0000_s1109" style="position:absolute;left:1054;top:7132;width:515;height:670;mso-position-horizontal:absolute;mso-position-vertical:absolute" coordsize="515,670" path="m515,l,670e" filled="f" strokecolor="#969696" strokeweight="1pt">
                <v:stroke dashstyle="1 1"/>
                <v:path arrowok="t"/>
              </v:shape>
              <v:shape id="_x0000_s1110" style="position:absolute;left:1406;top:7115;width:515;height:670;mso-position-horizontal:absolute;mso-position-vertical:absolute" coordsize="515,670" path="m515,l,670e" filled="f" strokecolor="#969696" strokeweight="1pt">
                <v:stroke dashstyle="1 1"/>
                <v:path arrowok="t"/>
              </v:shape>
              <v:shape id="_x0000_s1111" style="position:absolute;left:1774;top:7115;width:515;height:670;mso-position-horizontal:absolute;mso-position-vertical:absolute" coordsize="515,670" path="m515,l,670e" filled="f" strokecolor="#969696" strokeweight="1pt">
                <v:stroke dashstyle="1 1"/>
                <v:path arrowok="t"/>
              </v:shape>
              <v:shape id="_x0000_s1112" style="position:absolute;left:2119;top:7132;width:515;height:670;mso-position-horizontal:absolute;mso-position-vertical:absolute" coordsize="515,670" path="m515,l,670e" filled="f" strokecolor="#969696" strokeweight="1pt">
                <v:stroke dashstyle="1 1"/>
                <v:path arrowok="t"/>
              </v:shape>
              <v:shape id="_x0000_s1113" style="position:absolute;left:2479;top:7115;width:515;height:670;mso-position-horizontal:absolute;mso-position-vertical:absolute" coordsize="515,670" path="m515,l,670e" filled="f" strokecolor="#969696" strokeweight="1pt">
                <v:stroke dashstyle="1 1"/>
                <v:path arrowok="t"/>
              </v:shape>
              <v:shape id="_x0000_s1114" style="position:absolute;left:2832;top:7115;width:515;height:670;mso-position-horizontal:absolute;mso-position-vertical:absolute" coordsize="515,670" path="m515,l,670e" filled="f" strokecolor="#969696" strokeweight="1pt">
                <v:stroke dashstyle="1 1"/>
                <v:path arrowok="t"/>
              </v:shape>
            </v:group>
            <v:group id="_x0000_s1115" style="position:absolute;left:3162;top:7132;width:2293;height:687" coordorigin="1054,7115" coordsize="2293,687">
              <v:shape id="_x0000_s1116" style="position:absolute;left:1054;top:7132;width:515;height:670;mso-position-horizontal:absolute;mso-position-vertical:absolute" coordsize="515,670" path="m515,l,670e" filled="f" strokecolor="#969696" strokeweight="1pt">
                <v:stroke dashstyle="1 1"/>
                <v:path arrowok="t"/>
              </v:shape>
              <v:shape id="_x0000_s1117" style="position:absolute;left:1406;top:7115;width:515;height:670;mso-position-horizontal:absolute;mso-position-vertical:absolute" coordsize="515,670" path="m515,l,670e" filled="f" strokecolor="#969696" strokeweight="1pt">
                <v:stroke dashstyle="1 1"/>
                <v:path arrowok="t"/>
              </v:shape>
              <v:shape id="_x0000_s1118" style="position:absolute;left:1774;top:7115;width:515;height:670;mso-position-horizontal:absolute;mso-position-vertical:absolute" coordsize="515,670" path="m515,l,670e" filled="f" strokecolor="#969696" strokeweight="1pt">
                <v:stroke dashstyle="1 1"/>
                <v:path arrowok="t"/>
              </v:shape>
              <v:shape id="_x0000_s1119" style="position:absolute;left:2119;top:7132;width:515;height:670;mso-position-horizontal:absolute;mso-position-vertical:absolute" coordsize="515,670" path="m515,l,670e" filled="f" strokecolor="#969696" strokeweight="1pt">
                <v:stroke dashstyle="1 1"/>
                <v:path arrowok="t"/>
              </v:shape>
              <v:shape id="_x0000_s1120" style="position:absolute;left:2479;top:7115;width:515;height:670;mso-position-horizontal:absolute;mso-position-vertical:absolute" coordsize="515,670" path="m515,l,670e" filled="f" strokecolor="#969696" strokeweight="1pt">
                <v:stroke dashstyle="1 1"/>
                <v:path arrowok="t"/>
              </v:shape>
              <v:shape id="_x0000_s1121" style="position:absolute;left:2832;top:7115;width:515;height:670;mso-position-horizontal:absolute;mso-position-vertical:absolute" coordsize="515,670" path="m515,l,670e" filled="f" strokecolor="#969696" strokeweight="1pt">
                <v:stroke dashstyle="1 1"/>
                <v:path arrowok="t"/>
              </v:shape>
            </v:group>
            <v:shape id="_x0000_s1122" style="position:absolute;left:9530;top:7132;width:515;height:670;mso-position-horizontal:absolute;mso-position-vertical:absolute" coordsize="515,670" path="m515,l,670e" filled="f" strokecolor="#969696" strokeweight="1pt">
              <v:stroke dashstyle="1 1"/>
              <v:path arrowok="t"/>
            </v:shape>
            <v:shape id="_x0000_s1123" style="position:absolute;left:9882;top:7115;width:515;height:670;mso-position-horizontal:absolute;mso-position-vertical:absolute" coordsize="515,670" path="m515,l,670e" filled="f" strokecolor="#969696" strokeweight="1pt">
              <v:stroke dashstyle="1 1"/>
              <v:path arrowok="t"/>
            </v:shape>
            <v:shape id="_x0000_s1124" style="position:absolute;left:10250;top:7115;width:515;height:670;mso-position-horizontal:absolute;mso-position-vertical:absolute" coordsize="515,670" path="m515,l,670e" filled="f" strokecolor="#969696" strokeweight="1pt">
              <v:stroke dashstyle="1 1"/>
              <v:path arrowok="t"/>
            </v:shape>
            <v:shape id="_x0000_s1125" style="position:absolute;left:10595;top:7132;width:515;height:670;mso-position-horizontal:absolute;mso-position-vertical:absolute" coordsize="515,670" path="m515,l,670e" filled="f" strokecolor="#969696" strokeweight="1pt">
              <v:stroke dashstyle="1 1"/>
              <v:path arrowok="t"/>
            </v:shape>
            <v:shape id="_x0000_s1126" style="position:absolute;left:10955;top:7334;width:364;height:451;mso-position-horizontal:absolute;mso-position-vertical:absolute" coordsize="364,451" path="m364,l,451e" filled="f" strokecolor="#969696" strokeweight="1pt">
              <v:stroke dashstyle="1 1"/>
              <v:path arrowok="t"/>
            </v:shape>
            <v:group id="_x0000_s1127" style="position:absolute;left:5298;top:7122;width:2293;height:687" coordorigin="1054,7115" coordsize="2293,687">
              <v:shape id="_x0000_s1128" style="position:absolute;left:1054;top:7132;width:515;height:670;mso-position-horizontal:absolute;mso-position-vertical:absolute" coordsize="515,670" path="m515,l,670e" filled="f" strokecolor="#969696" strokeweight="1pt">
                <v:stroke dashstyle="1 1"/>
                <v:path arrowok="t"/>
              </v:shape>
              <v:shape id="_x0000_s1129" style="position:absolute;left:1406;top:7115;width:515;height:670;mso-position-horizontal:absolute;mso-position-vertical:absolute" coordsize="515,670" path="m515,l,670e" filled="f" strokecolor="#969696" strokeweight="1pt">
                <v:stroke dashstyle="1 1"/>
                <v:path arrowok="t"/>
              </v:shape>
              <v:shape id="_x0000_s1130" style="position:absolute;left:1774;top:7115;width:515;height:670;mso-position-horizontal:absolute;mso-position-vertical:absolute" coordsize="515,670" path="m515,l,670e" filled="f" strokecolor="#969696" strokeweight="1pt">
                <v:stroke dashstyle="1 1"/>
                <v:path arrowok="t"/>
              </v:shape>
              <v:shape id="_x0000_s1131" style="position:absolute;left:2119;top:7132;width:515;height:670;mso-position-horizontal:absolute;mso-position-vertical:absolute" coordsize="515,670" path="m515,l,670e" filled="f" strokecolor="#969696" strokeweight="1pt">
                <v:stroke dashstyle="1 1"/>
                <v:path arrowok="t"/>
              </v:shape>
              <v:shape id="_x0000_s1132" style="position:absolute;left:2479;top:7115;width:515;height:670;mso-position-horizontal:absolute;mso-position-vertical:absolute" coordsize="515,670" path="m515,l,670e" filled="f" strokecolor="#969696" strokeweight="1pt">
                <v:stroke dashstyle="1 1"/>
                <v:path arrowok="t"/>
              </v:shape>
              <v:shape id="_x0000_s1133" style="position:absolute;left:2832;top:7115;width:515;height:670;mso-position-horizontal:absolute;mso-position-vertical:absolute" coordsize="515,670" path="m515,l,670e" filled="f" strokecolor="#969696" strokeweight="1pt">
                <v:stroke dashstyle="1 1"/>
                <v:path arrowok="t"/>
              </v:shape>
            </v:group>
            <v:group id="_x0000_s1134" style="position:absolute;left:7390;top:7132;width:2293;height:687" coordorigin="1054,7115" coordsize="2293,687">
              <v:shape id="_x0000_s1135" style="position:absolute;left:1054;top:7132;width:515;height:670;mso-position-horizontal:absolute;mso-position-vertical:absolute" coordsize="515,670" path="m515,l,670e" filled="f" strokecolor="#969696" strokeweight="1pt">
                <v:stroke dashstyle="1 1"/>
                <v:path arrowok="t"/>
              </v:shape>
              <v:shape id="_x0000_s1136" style="position:absolute;left:1406;top:7115;width:515;height:670;mso-position-horizontal:absolute;mso-position-vertical:absolute" coordsize="515,670" path="m515,l,670e" filled="f" strokecolor="#969696" strokeweight="1pt">
                <v:stroke dashstyle="1 1"/>
                <v:path arrowok="t"/>
              </v:shape>
              <v:shape id="_x0000_s1137" style="position:absolute;left:1774;top:7115;width:515;height:670;mso-position-horizontal:absolute;mso-position-vertical:absolute" coordsize="515,670" path="m515,l,670e" filled="f" strokecolor="#969696" strokeweight="1pt">
                <v:stroke dashstyle="1 1"/>
                <v:path arrowok="t"/>
              </v:shape>
              <v:shape id="_x0000_s1138" style="position:absolute;left:2119;top:7132;width:515;height:670;mso-position-horizontal:absolute;mso-position-vertical:absolute" coordsize="515,670" path="m515,l,670e" filled="f" strokecolor="#969696" strokeweight="1pt">
                <v:stroke dashstyle="1 1"/>
                <v:path arrowok="t"/>
              </v:shape>
              <v:shape id="_x0000_s1139" style="position:absolute;left:2479;top:7115;width:515;height:670;mso-position-horizontal:absolute;mso-position-vertical:absolute" coordsize="515,670" path="m515,l,670e" filled="f" strokecolor="#969696" strokeweight="1pt">
                <v:stroke dashstyle="1 1"/>
                <v:path arrowok="t"/>
              </v:shape>
              <v:shape id="_x0000_s1140" style="position:absolute;left:2832;top:7115;width:515;height:670;mso-position-horizontal:absolute;mso-position-vertical:absolute" coordsize="515,670" path="m515,l,670e" filled="f" strokecolor="#969696" strokeweight="1pt">
                <v:stroke dashstyle="1 1"/>
                <v:path arrowok="t"/>
              </v:shape>
            </v:group>
          </v:group>
        </w:pict>
      </w:r>
      <w:r>
        <w:rPr>
          <w:rFonts w:ascii="Hand writing Mutlu" w:hAnsi="Hand writing Mutlu" w:cs="Hand writing Mutlu"/>
          <w:i/>
          <w:iCs/>
          <w:sz w:val="72"/>
          <w:szCs w:val="72"/>
        </w:rPr>
        <w:t xml:space="preserve">El </w:t>
      </w:r>
      <w:r w:rsidRPr="006C2D1C">
        <w:rPr>
          <w:rFonts w:ascii="Hand writing Mutlu" w:hAnsi="Hand writing Mutlu" w:cs="Hand writing Mutlu"/>
          <w:i/>
          <w:iCs/>
          <w:sz w:val="72"/>
          <w:szCs w:val="72"/>
        </w:rPr>
        <w:t>ele,</w:t>
      </w:r>
      <w:r>
        <w:t xml:space="preserve">   </w:t>
      </w:r>
      <w:r w:rsidRPr="006C2D1C">
        <w:rPr>
          <w:rFonts w:ascii="Hand writing Mutlu" w:hAnsi="Hand writing Mutlu" w:cs="Hand writing Mutlu"/>
          <w:i/>
          <w:iCs/>
          <w:sz w:val="72"/>
          <w:szCs w:val="72"/>
        </w:rPr>
        <w:t>el ele</w:t>
      </w:r>
      <w:r>
        <w:rPr>
          <w:rFonts w:ascii="Hand writing Mutlu" w:hAnsi="Hand writing Mutlu" w:cs="Hand writing Mutlu"/>
          <w:i/>
          <w:iCs/>
          <w:sz w:val="72"/>
          <w:szCs w:val="72"/>
        </w:rPr>
        <w:t>.</w:t>
      </w:r>
      <w:r w:rsidRPr="006C2D1C">
        <w:rPr>
          <w:rFonts w:ascii="Hand writing Mutlu" w:hAnsi="Hand writing Mutlu" w:cs="Hand writing Mutlu"/>
          <w:i/>
          <w:iCs/>
          <w:sz w:val="72"/>
          <w:szCs w:val="72"/>
        </w:rPr>
        <w:t xml:space="preserve"> </w:t>
      </w:r>
    </w:p>
    <w:p w:rsidR="00F158A4" w:rsidRPr="00BB4E0F" w:rsidRDefault="00F158A4" w:rsidP="00F25DEF">
      <w:pPr>
        <w:rPr>
          <w:rFonts w:ascii="Hand writing Mutlu" w:hAnsi="Hand writing Mutlu" w:cs="Hand writing Mutlu"/>
          <w:i/>
          <w:iCs/>
          <w:sz w:val="72"/>
          <w:szCs w:val="72"/>
        </w:rPr>
      </w:pPr>
      <w:r>
        <w:rPr>
          <w:noProof/>
        </w:rPr>
        <w:pict>
          <v:group id="_x0000_s1141" style="position:absolute;margin-left:-52.85pt;margin-top:10.9pt;width:531pt;height:46.7pt;z-index:-251660800" coordorigin="1054,7115" coordsize="10286,704">
            <v:group id="_x0000_s1142" style="position:absolute;left:1080;top:7132;width:10260;height:652" coordorigin="751,4013" coordsize="9707,557">
              <v:rect id="_x0000_s1143" style="position:absolute;left:751;top:4399;width:9707;height:171" filled="f" strokecolor="#009dc7" strokeweight=".21847mm">
                <v:path arrowok="t"/>
              </v:rect>
              <v:rect id="_x0000_s1144" style="position:absolute;left:751;top:4185;width:9707;height:214" filled="f" strokecolor="#009dc7" strokeweight=".21847mm">
                <v:path arrowok="t"/>
              </v:rect>
              <v:rect id="_x0000_s1145" style="position:absolute;left:751;top:4013;width:9707;height:172" filled="f" strokecolor="#009dc7" strokeweight=".21847mm">
                <v:path arrowok="t"/>
              </v:rect>
            </v:group>
            <v:group id="_x0000_s1146" style="position:absolute;left:1054;top:7115;width:2293;height:687" coordorigin="1054,7115" coordsize="2293,687">
              <v:shape id="_x0000_s1147" style="position:absolute;left:1054;top:7132;width:515;height:670;mso-position-horizontal:absolute;mso-position-vertical:absolute" coordsize="515,670" path="m515,l,670e" filled="f" strokecolor="#969696" strokeweight="1pt">
                <v:stroke dashstyle="1 1"/>
                <v:path arrowok="t"/>
              </v:shape>
              <v:shape id="_x0000_s1148" style="position:absolute;left:1406;top:7115;width:515;height:670;mso-position-horizontal:absolute;mso-position-vertical:absolute" coordsize="515,670" path="m515,l,670e" filled="f" strokecolor="#969696" strokeweight="1pt">
                <v:stroke dashstyle="1 1"/>
                <v:path arrowok="t"/>
              </v:shape>
              <v:shape id="_x0000_s1149" style="position:absolute;left:1774;top:7115;width:515;height:670;mso-position-horizontal:absolute;mso-position-vertical:absolute" coordsize="515,670" path="m515,l,670e" filled="f" strokecolor="#969696" strokeweight="1pt">
                <v:stroke dashstyle="1 1"/>
                <v:path arrowok="t"/>
              </v:shape>
              <v:shape id="_x0000_s1150" style="position:absolute;left:2119;top:7132;width:515;height:670;mso-position-horizontal:absolute;mso-position-vertical:absolute" coordsize="515,670" path="m515,l,670e" filled="f" strokecolor="#969696" strokeweight="1pt">
                <v:stroke dashstyle="1 1"/>
                <v:path arrowok="t"/>
              </v:shape>
              <v:shape id="_x0000_s1151" style="position:absolute;left:2479;top:7115;width:515;height:670;mso-position-horizontal:absolute;mso-position-vertical:absolute" coordsize="515,670" path="m515,l,670e" filled="f" strokecolor="#969696" strokeweight="1pt">
                <v:stroke dashstyle="1 1"/>
                <v:path arrowok="t"/>
              </v:shape>
              <v:shape id="_x0000_s1152" style="position:absolute;left:2832;top:7115;width:515;height:670;mso-position-horizontal:absolute;mso-position-vertical:absolute" coordsize="515,670" path="m515,l,670e" filled="f" strokecolor="#969696" strokeweight="1pt">
                <v:stroke dashstyle="1 1"/>
                <v:path arrowok="t"/>
              </v:shape>
            </v:group>
            <v:group id="_x0000_s1153" style="position:absolute;left:3162;top:7132;width:2293;height:687" coordorigin="1054,7115" coordsize="2293,687">
              <v:shape id="_x0000_s1154" style="position:absolute;left:1054;top:7132;width:515;height:670;mso-position-horizontal:absolute;mso-position-vertical:absolute" coordsize="515,670" path="m515,l,670e" filled="f" strokecolor="#969696" strokeweight="1pt">
                <v:stroke dashstyle="1 1"/>
                <v:path arrowok="t"/>
              </v:shape>
              <v:shape id="_x0000_s1155" style="position:absolute;left:1406;top:7115;width:515;height:670;mso-position-horizontal:absolute;mso-position-vertical:absolute" coordsize="515,670" path="m515,l,670e" filled="f" strokecolor="#969696" strokeweight="1pt">
                <v:stroke dashstyle="1 1"/>
                <v:path arrowok="t"/>
              </v:shape>
              <v:shape id="_x0000_s1156" style="position:absolute;left:1774;top:7115;width:515;height:670;mso-position-horizontal:absolute;mso-position-vertical:absolute" coordsize="515,670" path="m515,l,670e" filled="f" strokecolor="#969696" strokeweight="1pt">
                <v:stroke dashstyle="1 1"/>
                <v:path arrowok="t"/>
              </v:shape>
              <v:shape id="_x0000_s1157" style="position:absolute;left:2119;top:7132;width:515;height:670;mso-position-horizontal:absolute;mso-position-vertical:absolute" coordsize="515,670" path="m515,l,670e" filled="f" strokecolor="#969696" strokeweight="1pt">
                <v:stroke dashstyle="1 1"/>
                <v:path arrowok="t"/>
              </v:shape>
              <v:shape id="_x0000_s1158" style="position:absolute;left:2479;top:7115;width:515;height:670;mso-position-horizontal:absolute;mso-position-vertical:absolute" coordsize="515,670" path="m515,l,670e" filled="f" strokecolor="#969696" strokeweight="1pt">
                <v:stroke dashstyle="1 1"/>
                <v:path arrowok="t"/>
              </v:shape>
              <v:shape id="_x0000_s1159" style="position:absolute;left:2832;top:7115;width:515;height:670;mso-position-horizontal:absolute;mso-position-vertical:absolute" coordsize="515,670" path="m515,l,670e" filled="f" strokecolor="#969696" strokeweight="1pt">
                <v:stroke dashstyle="1 1"/>
                <v:path arrowok="t"/>
              </v:shape>
            </v:group>
            <v:shape id="_x0000_s1160" style="position:absolute;left:9530;top:7132;width:515;height:670;mso-position-horizontal:absolute;mso-position-vertical:absolute" coordsize="515,670" path="m515,l,670e" filled="f" strokecolor="#969696" strokeweight="1pt">
              <v:stroke dashstyle="1 1"/>
              <v:path arrowok="t"/>
            </v:shape>
            <v:shape id="_x0000_s1161" style="position:absolute;left:9882;top:7115;width:515;height:670;mso-position-horizontal:absolute;mso-position-vertical:absolute" coordsize="515,670" path="m515,l,670e" filled="f" strokecolor="#969696" strokeweight="1pt">
              <v:stroke dashstyle="1 1"/>
              <v:path arrowok="t"/>
            </v:shape>
            <v:shape id="_x0000_s1162" style="position:absolute;left:10250;top:7115;width:515;height:670;mso-position-horizontal:absolute;mso-position-vertical:absolute" coordsize="515,670" path="m515,l,670e" filled="f" strokecolor="#969696" strokeweight="1pt">
              <v:stroke dashstyle="1 1"/>
              <v:path arrowok="t"/>
            </v:shape>
            <v:shape id="_x0000_s1163" style="position:absolute;left:10595;top:7132;width:515;height:670;mso-position-horizontal:absolute;mso-position-vertical:absolute" coordsize="515,670" path="m515,l,670e" filled="f" strokecolor="#969696" strokeweight="1pt">
              <v:stroke dashstyle="1 1"/>
              <v:path arrowok="t"/>
            </v:shape>
            <v:shape id="_x0000_s1164" style="position:absolute;left:10955;top:7334;width:364;height:451;mso-position-horizontal:absolute;mso-position-vertical:absolute" coordsize="364,451" path="m364,l,451e" filled="f" strokecolor="#969696" strokeweight="1pt">
              <v:stroke dashstyle="1 1"/>
              <v:path arrowok="t"/>
            </v:shape>
            <v:group id="_x0000_s1165" style="position:absolute;left:5298;top:7122;width:2293;height:687" coordorigin="1054,7115" coordsize="2293,687">
              <v:shape id="_x0000_s1166" style="position:absolute;left:1054;top:7132;width:515;height:670;mso-position-horizontal:absolute;mso-position-vertical:absolute" coordsize="515,670" path="m515,l,670e" filled="f" strokecolor="#969696" strokeweight="1pt">
                <v:stroke dashstyle="1 1"/>
                <v:path arrowok="t"/>
              </v:shape>
              <v:shape id="_x0000_s1167" style="position:absolute;left:1406;top:7115;width:515;height:670;mso-position-horizontal:absolute;mso-position-vertical:absolute" coordsize="515,670" path="m515,l,670e" filled="f" strokecolor="#969696" strokeweight="1pt">
                <v:stroke dashstyle="1 1"/>
                <v:path arrowok="t"/>
              </v:shape>
              <v:shape id="_x0000_s1168" style="position:absolute;left:1774;top:7115;width:515;height:670;mso-position-horizontal:absolute;mso-position-vertical:absolute" coordsize="515,670" path="m515,l,670e" filled="f" strokecolor="#969696" strokeweight="1pt">
                <v:stroke dashstyle="1 1"/>
                <v:path arrowok="t"/>
              </v:shape>
              <v:shape id="_x0000_s1169" style="position:absolute;left:2119;top:7132;width:515;height:670;mso-position-horizontal:absolute;mso-position-vertical:absolute" coordsize="515,670" path="m515,l,670e" filled="f" strokecolor="#969696" strokeweight="1pt">
                <v:stroke dashstyle="1 1"/>
                <v:path arrowok="t"/>
              </v:shape>
              <v:shape id="_x0000_s1170" style="position:absolute;left:2479;top:7115;width:515;height:670;mso-position-horizontal:absolute;mso-position-vertical:absolute" coordsize="515,670" path="m515,l,670e" filled="f" strokecolor="#969696" strokeweight="1pt">
                <v:stroke dashstyle="1 1"/>
                <v:path arrowok="t"/>
              </v:shape>
              <v:shape id="_x0000_s1171" style="position:absolute;left:2832;top:7115;width:515;height:670;mso-position-horizontal:absolute;mso-position-vertical:absolute" coordsize="515,670" path="m515,l,670e" filled="f" strokecolor="#969696" strokeweight="1pt">
                <v:stroke dashstyle="1 1"/>
                <v:path arrowok="t"/>
              </v:shape>
            </v:group>
            <v:group id="_x0000_s1172" style="position:absolute;left:7390;top:7132;width:2293;height:687" coordorigin="1054,7115" coordsize="2293,687">
              <v:shape id="_x0000_s1173" style="position:absolute;left:1054;top:7132;width:515;height:670;mso-position-horizontal:absolute;mso-position-vertical:absolute" coordsize="515,670" path="m515,l,670e" filled="f" strokecolor="#969696" strokeweight="1pt">
                <v:stroke dashstyle="1 1"/>
                <v:path arrowok="t"/>
              </v:shape>
              <v:shape id="_x0000_s1174" style="position:absolute;left:1406;top:7115;width:515;height:670;mso-position-horizontal:absolute;mso-position-vertical:absolute" coordsize="515,670" path="m515,l,670e" filled="f" strokecolor="#969696" strokeweight="1pt">
                <v:stroke dashstyle="1 1"/>
                <v:path arrowok="t"/>
              </v:shape>
              <v:shape id="_x0000_s1175" style="position:absolute;left:1774;top:7115;width:515;height:670;mso-position-horizontal:absolute;mso-position-vertical:absolute" coordsize="515,670" path="m515,l,670e" filled="f" strokecolor="#969696" strokeweight="1pt">
                <v:stroke dashstyle="1 1"/>
                <v:path arrowok="t"/>
              </v:shape>
              <v:shape id="_x0000_s1176" style="position:absolute;left:2119;top:7132;width:515;height:670;mso-position-horizontal:absolute;mso-position-vertical:absolute" coordsize="515,670" path="m515,l,670e" filled="f" strokecolor="#969696" strokeweight="1pt">
                <v:stroke dashstyle="1 1"/>
                <v:path arrowok="t"/>
              </v:shape>
              <v:shape id="_x0000_s1177" style="position:absolute;left:2479;top:7115;width:515;height:670;mso-position-horizontal:absolute;mso-position-vertical:absolute" coordsize="515,670" path="m515,l,670e" filled="f" strokecolor="#969696" strokeweight="1pt">
                <v:stroke dashstyle="1 1"/>
                <v:path arrowok="t"/>
              </v:shape>
              <v:shape id="_x0000_s1178" style="position:absolute;left:2832;top:7115;width:515;height:670;mso-position-horizontal:absolute;mso-position-vertical:absolute" coordsize="515,670" path="m515,l,670e" filled="f" strokecolor="#969696" strokeweight="1pt">
                <v:stroke dashstyle="1 1"/>
                <v:path arrowok="t"/>
              </v:shape>
            </v:group>
          </v:group>
        </w:pict>
      </w:r>
      <w:r>
        <w:rPr>
          <w:rFonts w:ascii="Hand writing Mutlu" w:hAnsi="Hand writing Mutlu" w:cs="Hand writing Mutlu"/>
          <w:i/>
          <w:iCs/>
          <w:sz w:val="72"/>
          <w:szCs w:val="72"/>
        </w:rPr>
        <w:t xml:space="preserve">2  </w:t>
      </w:r>
      <w:r w:rsidRPr="002E64F9">
        <w:rPr>
          <w:rFonts w:ascii="Hand writing Mutlu" w:hAnsi="Hand writing Mutlu" w:cs="Hand writing Mutlu"/>
          <w:i/>
          <w:iCs/>
          <w:noProof/>
          <w:sz w:val="72"/>
          <w:szCs w:val="72"/>
        </w:rPr>
        <w:pict>
          <v:shape id="Resim 35" o:spid="_x0000_i1027" type="#_x0000_t75" style="width:39.75pt;height:39.75pt;visibility:visible">
            <v:imagedata r:id="rId9" o:title=""/>
          </v:shape>
        </w:pict>
      </w:r>
      <w:r w:rsidRPr="00BB4E0F">
        <w:rPr>
          <w:rFonts w:ascii="Hand writing Mutlu" w:hAnsi="Hand writing Mutlu" w:cs="Hand writing Mutlu"/>
          <w:i/>
          <w:iCs/>
          <w:sz w:val="72"/>
          <w:szCs w:val="72"/>
        </w:rPr>
        <w:t xml:space="preserve">  el ele.</w:t>
      </w:r>
    </w:p>
    <w:p w:rsidR="00F158A4" w:rsidRPr="006C2D1C" w:rsidRDefault="00F158A4" w:rsidP="00560C3B">
      <w:pPr>
        <w:rPr>
          <w:rFonts w:ascii="Hand writing Mutlu" w:hAnsi="Hand writing Mutlu" w:cs="Hand writing Mutlu"/>
          <w:i/>
          <w:iCs/>
          <w:sz w:val="72"/>
          <w:szCs w:val="72"/>
        </w:rPr>
      </w:pPr>
      <w:r>
        <w:rPr>
          <w:noProof/>
        </w:rPr>
        <w:pict>
          <v:group id="_x0000_s1179" style="position:absolute;margin-left:-52.25pt;margin-top:10.7pt;width:531pt;height:46.7pt;z-index:-251659776" coordorigin="1054,7115" coordsize="10286,704">
            <v:group id="_x0000_s1180" style="position:absolute;left:1080;top:7132;width:10260;height:652" coordorigin="751,4013" coordsize="9707,557">
              <v:rect id="_x0000_s1181" style="position:absolute;left:751;top:4399;width:9707;height:171" filled="f" strokecolor="#009dc7" strokeweight=".21847mm">
                <v:path arrowok="t"/>
              </v:rect>
              <v:rect id="_x0000_s1182" style="position:absolute;left:751;top:4185;width:9707;height:214" filled="f" strokecolor="#009dc7" strokeweight=".21847mm">
                <v:path arrowok="t"/>
              </v:rect>
              <v:rect id="_x0000_s1183" style="position:absolute;left:751;top:4013;width:9707;height:172" filled="f" strokecolor="#009dc7" strokeweight=".21847mm">
                <v:path arrowok="t"/>
              </v:rect>
            </v:group>
            <v:group id="_x0000_s1184" style="position:absolute;left:1054;top:7115;width:2293;height:687" coordorigin="1054,7115" coordsize="2293,687">
              <v:shape id="_x0000_s1185" style="position:absolute;left:1054;top:7132;width:515;height:670;mso-position-horizontal:absolute;mso-position-vertical:absolute" coordsize="515,670" path="m515,l,670e" filled="f" strokecolor="#969696" strokeweight="1pt">
                <v:stroke dashstyle="1 1"/>
                <v:path arrowok="t"/>
              </v:shape>
              <v:shape id="_x0000_s1186" style="position:absolute;left:1406;top:7115;width:515;height:670;mso-position-horizontal:absolute;mso-position-vertical:absolute" coordsize="515,670" path="m515,l,670e" filled="f" strokecolor="#969696" strokeweight="1pt">
                <v:stroke dashstyle="1 1"/>
                <v:path arrowok="t"/>
              </v:shape>
              <v:shape id="_x0000_s1187" style="position:absolute;left:1774;top:7115;width:515;height:670;mso-position-horizontal:absolute;mso-position-vertical:absolute" coordsize="515,670" path="m515,l,670e" filled="f" strokecolor="#969696" strokeweight="1pt">
                <v:stroke dashstyle="1 1"/>
                <v:path arrowok="t"/>
              </v:shape>
              <v:shape id="_x0000_s1188" style="position:absolute;left:2119;top:7132;width:515;height:670;mso-position-horizontal:absolute;mso-position-vertical:absolute" coordsize="515,670" path="m515,l,670e" filled="f" strokecolor="#969696" strokeweight="1pt">
                <v:stroke dashstyle="1 1"/>
                <v:path arrowok="t"/>
              </v:shape>
              <v:shape id="_x0000_s1189" style="position:absolute;left:2479;top:7115;width:515;height:670;mso-position-horizontal:absolute;mso-position-vertical:absolute" coordsize="515,670" path="m515,l,670e" filled="f" strokecolor="#969696" strokeweight="1pt">
                <v:stroke dashstyle="1 1"/>
                <v:path arrowok="t"/>
              </v:shape>
              <v:shape id="_x0000_s1190" style="position:absolute;left:2832;top:7115;width:515;height:670;mso-position-horizontal:absolute;mso-position-vertical:absolute" coordsize="515,670" path="m515,l,670e" filled="f" strokecolor="#969696" strokeweight="1pt">
                <v:stroke dashstyle="1 1"/>
                <v:path arrowok="t"/>
              </v:shape>
            </v:group>
            <v:group id="_x0000_s1191" style="position:absolute;left:3162;top:7132;width:2293;height:687" coordorigin="1054,7115" coordsize="2293,687">
              <v:shape id="_x0000_s1192" style="position:absolute;left:1054;top:7132;width:515;height:670;mso-position-horizontal:absolute;mso-position-vertical:absolute" coordsize="515,670" path="m515,l,670e" filled="f" strokecolor="#969696" strokeweight="1pt">
                <v:stroke dashstyle="1 1"/>
                <v:path arrowok="t"/>
              </v:shape>
              <v:shape id="_x0000_s1193" style="position:absolute;left:1406;top:7115;width:515;height:670;mso-position-horizontal:absolute;mso-position-vertical:absolute" coordsize="515,670" path="m515,l,670e" filled="f" strokecolor="#969696" strokeweight="1pt">
                <v:stroke dashstyle="1 1"/>
                <v:path arrowok="t"/>
              </v:shape>
              <v:shape id="_x0000_s1194" style="position:absolute;left:1774;top:7115;width:515;height:670;mso-position-horizontal:absolute;mso-position-vertical:absolute" coordsize="515,670" path="m515,l,670e" filled="f" strokecolor="#969696" strokeweight="1pt">
                <v:stroke dashstyle="1 1"/>
                <v:path arrowok="t"/>
              </v:shape>
              <v:shape id="_x0000_s1195" style="position:absolute;left:2119;top:7132;width:515;height:670;mso-position-horizontal:absolute;mso-position-vertical:absolute" coordsize="515,670" path="m515,l,670e" filled="f" strokecolor="#969696" strokeweight="1pt">
                <v:stroke dashstyle="1 1"/>
                <v:path arrowok="t"/>
              </v:shape>
              <v:shape id="_x0000_s1196" style="position:absolute;left:2479;top:7115;width:515;height:670;mso-position-horizontal:absolute;mso-position-vertical:absolute" coordsize="515,670" path="m515,l,670e" filled="f" strokecolor="#969696" strokeweight="1pt">
                <v:stroke dashstyle="1 1"/>
                <v:path arrowok="t"/>
              </v:shape>
              <v:shape id="_x0000_s1197" style="position:absolute;left:2832;top:7115;width:515;height:670;mso-position-horizontal:absolute;mso-position-vertical:absolute" coordsize="515,670" path="m515,l,670e" filled="f" strokecolor="#969696" strokeweight="1pt">
                <v:stroke dashstyle="1 1"/>
                <v:path arrowok="t"/>
              </v:shape>
            </v:group>
            <v:shape id="_x0000_s1198" style="position:absolute;left:9530;top:7132;width:515;height:670;mso-position-horizontal:absolute;mso-position-vertical:absolute" coordsize="515,670" path="m515,l,670e" filled="f" strokecolor="#969696" strokeweight="1pt">
              <v:stroke dashstyle="1 1"/>
              <v:path arrowok="t"/>
            </v:shape>
            <v:shape id="_x0000_s1199" style="position:absolute;left:9882;top:7115;width:515;height:670;mso-position-horizontal:absolute;mso-position-vertical:absolute" coordsize="515,670" path="m515,l,670e" filled="f" strokecolor="#969696" strokeweight="1pt">
              <v:stroke dashstyle="1 1"/>
              <v:path arrowok="t"/>
            </v:shape>
            <v:shape id="_x0000_s1200" style="position:absolute;left:10250;top:7115;width:515;height:670;mso-position-horizontal:absolute;mso-position-vertical:absolute" coordsize="515,670" path="m515,l,670e" filled="f" strokecolor="#969696" strokeweight="1pt">
              <v:stroke dashstyle="1 1"/>
              <v:path arrowok="t"/>
            </v:shape>
            <v:shape id="_x0000_s1201" style="position:absolute;left:10595;top:7132;width:515;height:670;mso-position-horizontal:absolute;mso-position-vertical:absolute" coordsize="515,670" path="m515,l,670e" filled="f" strokecolor="#969696" strokeweight="1pt">
              <v:stroke dashstyle="1 1"/>
              <v:path arrowok="t"/>
            </v:shape>
            <v:shape id="_x0000_s1202" style="position:absolute;left:10955;top:7334;width:364;height:451;mso-position-horizontal:absolute;mso-position-vertical:absolute" coordsize="364,451" path="m364,l,451e" filled="f" strokecolor="#969696" strokeweight="1pt">
              <v:stroke dashstyle="1 1"/>
              <v:path arrowok="t"/>
            </v:shape>
            <v:group id="_x0000_s1203" style="position:absolute;left:5298;top:7122;width:2293;height:687" coordorigin="1054,7115" coordsize="2293,687">
              <v:shape id="_x0000_s1204" style="position:absolute;left:1054;top:7132;width:515;height:670;mso-position-horizontal:absolute;mso-position-vertical:absolute" coordsize="515,670" path="m515,l,670e" filled="f" strokecolor="#969696" strokeweight="1pt">
                <v:stroke dashstyle="1 1"/>
                <v:path arrowok="t"/>
              </v:shape>
              <v:shape id="_x0000_s1205" style="position:absolute;left:1406;top:7115;width:515;height:670;mso-position-horizontal:absolute;mso-position-vertical:absolute" coordsize="515,670" path="m515,l,670e" filled="f" strokecolor="#969696" strokeweight="1pt">
                <v:stroke dashstyle="1 1"/>
                <v:path arrowok="t"/>
              </v:shape>
              <v:shape id="_x0000_s1206" style="position:absolute;left:1774;top:7115;width:515;height:670;mso-position-horizontal:absolute;mso-position-vertical:absolute" coordsize="515,670" path="m515,l,670e" filled="f" strokecolor="#969696" strokeweight="1pt">
                <v:stroke dashstyle="1 1"/>
                <v:path arrowok="t"/>
              </v:shape>
              <v:shape id="_x0000_s1207" style="position:absolute;left:2119;top:7132;width:515;height:670;mso-position-horizontal:absolute;mso-position-vertical:absolute" coordsize="515,670" path="m515,l,670e" filled="f" strokecolor="#969696" strokeweight="1pt">
                <v:stroke dashstyle="1 1"/>
                <v:path arrowok="t"/>
              </v:shape>
              <v:shape id="_x0000_s1208" style="position:absolute;left:2479;top:7115;width:515;height:670;mso-position-horizontal:absolute;mso-position-vertical:absolute" coordsize="515,670" path="m515,l,670e" filled="f" strokecolor="#969696" strokeweight="1pt">
                <v:stroke dashstyle="1 1"/>
                <v:path arrowok="t"/>
              </v:shape>
              <v:shape id="_x0000_s1209" style="position:absolute;left:2832;top:7115;width:515;height:670;mso-position-horizontal:absolute;mso-position-vertical:absolute" coordsize="515,670" path="m515,l,670e" filled="f" strokecolor="#969696" strokeweight="1pt">
                <v:stroke dashstyle="1 1"/>
                <v:path arrowok="t"/>
              </v:shape>
            </v:group>
            <v:group id="_x0000_s1210" style="position:absolute;left:7390;top:7132;width:2293;height:687" coordorigin="1054,7115" coordsize="2293,687">
              <v:shape id="_x0000_s1211" style="position:absolute;left:1054;top:7132;width:515;height:670;mso-position-horizontal:absolute;mso-position-vertical:absolute" coordsize="515,670" path="m515,l,670e" filled="f" strokecolor="#969696" strokeweight="1pt">
                <v:stroke dashstyle="1 1"/>
                <v:path arrowok="t"/>
              </v:shape>
              <v:shape id="_x0000_s1212" style="position:absolute;left:1406;top:7115;width:515;height:670;mso-position-horizontal:absolute;mso-position-vertical:absolute" coordsize="515,670" path="m515,l,670e" filled="f" strokecolor="#969696" strokeweight="1pt">
                <v:stroke dashstyle="1 1"/>
                <v:path arrowok="t"/>
              </v:shape>
              <v:shape id="_x0000_s1213" style="position:absolute;left:1774;top:7115;width:515;height:670;mso-position-horizontal:absolute;mso-position-vertical:absolute" coordsize="515,670" path="m515,l,670e" filled="f" strokecolor="#969696" strokeweight="1pt">
                <v:stroke dashstyle="1 1"/>
                <v:path arrowok="t"/>
              </v:shape>
              <v:shape id="_x0000_s1214" style="position:absolute;left:2119;top:7132;width:515;height:670;mso-position-horizontal:absolute;mso-position-vertical:absolute" coordsize="515,670" path="m515,l,670e" filled="f" strokecolor="#969696" strokeweight="1pt">
                <v:stroke dashstyle="1 1"/>
                <v:path arrowok="t"/>
              </v:shape>
              <v:shape id="_x0000_s1215" style="position:absolute;left:2479;top:7115;width:515;height:670;mso-position-horizontal:absolute;mso-position-vertical:absolute" coordsize="515,670" path="m515,l,670e" filled="f" strokecolor="#969696" strokeweight="1pt">
                <v:stroke dashstyle="1 1"/>
                <v:path arrowok="t"/>
              </v:shape>
              <v:shape id="_x0000_s1216" style="position:absolute;left:2832;top:7115;width:515;height:670;mso-position-horizontal:absolute;mso-position-vertical:absolute" coordsize="515,670" path="m515,l,670e" filled="f" strokecolor="#969696" strokeweight="1pt">
                <v:stroke dashstyle="1 1"/>
                <v:path arrowok="t"/>
              </v:shape>
            </v:group>
          </v:group>
        </w:pict>
      </w:r>
      <w:r>
        <w:rPr>
          <w:rFonts w:ascii="Hand writing Mutlu" w:hAnsi="Hand writing Mutlu" w:cs="Hand writing Mutlu"/>
          <w:i/>
          <w:iCs/>
          <w:sz w:val="72"/>
          <w:szCs w:val="72"/>
        </w:rPr>
        <w:t xml:space="preserve">El </w:t>
      </w:r>
      <w:r w:rsidRPr="006C2D1C">
        <w:rPr>
          <w:rFonts w:ascii="Hand writing Mutlu" w:hAnsi="Hand writing Mutlu" w:cs="Hand writing Mutlu"/>
          <w:i/>
          <w:iCs/>
          <w:sz w:val="72"/>
          <w:szCs w:val="72"/>
        </w:rPr>
        <w:t>ele,</w:t>
      </w:r>
      <w:r>
        <w:t xml:space="preserve">   </w:t>
      </w:r>
      <w:r w:rsidRPr="006C2D1C">
        <w:rPr>
          <w:rFonts w:ascii="Hand writing Mutlu" w:hAnsi="Hand writing Mutlu" w:cs="Hand writing Mutlu"/>
          <w:i/>
          <w:iCs/>
          <w:sz w:val="72"/>
          <w:szCs w:val="72"/>
        </w:rPr>
        <w:t>el ele</w:t>
      </w:r>
      <w:r>
        <w:rPr>
          <w:rFonts w:ascii="Hand writing Mutlu" w:hAnsi="Hand writing Mutlu" w:cs="Hand writing Mutlu"/>
          <w:i/>
          <w:iCs/>
          <w:sz w:val="72"/>
          <w:szCs w:val="72"/>
        </w:rPr>
        <w:t>.</w:t>
      </w:r>
      <w:r w:rsidRPr="006C2D1C">
        <w:rPr>
          <w:rFonts w:ascii="Hand writing Mutlu" w:hAnsi="Hand writing Mutlu" w:cs="Hand writing Mutlu"/>
          <w:i/>
          <w:iCs/>
          <w:sz w:val="72"/>
          <w:szCs w:val="72"/>
        </w:rPr>
        <w:t xml:space="preserve"> </w:t>
      </w:r>
    </w:p>
    <w:p w:rsidR="00F158A4" w:rsidRPr="00E345A3" w:rsidRDefault="00F158A4" w:rsidP="00560C3B">
      <w:pPr>
        <w:rPr>
          <w:rFonts w:ascii="Hand writing Mutlu" w:hAnsi="Hand writing Mutlu" w:cs="Hand writing Mutlu"/>
          <w:i/>
          <w:iCs/>
          <w:sz w:val="72"/>
          <w:szCs w:val="72"/>
        </w:rPr>
      </w:pPr>
      <w:r>
        <w:rPr>
          <w:noProof/>
        </w:rPr>
        <w:pict>
          <v:group id="_x0000_s1217" style="position:absolute;margin-left:-53.95pt;margin-top:10.45pt;width:531pt;height:46.7pt;z-index:-251658752" coordorigin="1054,7115" coordsize="10286,704">
            <v:group id="_x0000_s1218" style="position:absolute;left:1080;top:7132;width:10260;height:652" coordorigin="751,4013" coordsize="9707,557">
              <v:rect id="_x0000_s1219" style="position:absolute;left:751;top:4399;width:9707;height:171" filled="f" strokecolor="#009dc7" strokeweight=".21847mm">
                <v:path arrowok="t"/>
              </v:rect>
              <v:rect id="_x0000_s1220" style="position:absolute;left:751;top:4185;width:9707;height:214" filled="f" strokecolor="#009dc7" strokeweight=".21847mm">
                <v:path arrowok="t"/>
              </v:rect>
              <v:rect id="_x0000_s1221" style="position:absolute;left:751;top:4013;width:9707;height:172" filled="f" strokecolor="#009dc7" strokeweight=".21847mm">
                <v:path arrowok="t"/>
              </v:rect>
            </v:group>
            <v:group id="_x0000_s1222" style="position:absolute;left:1054;top:7115;width:2293;height:687" coordorigin="1054,7115" coordsize="2293,687">
              <v:shape id="_x0000_s1223" style="position:absolute;left:1054;top:7132;width:515;height:670;mso-position-horizontal:absolute;mso-position-vertical:absolute" coordsize="515,670" path="m515,l,670e" filled="f" strokecolor="#969696" strokeweight="1pt">
                <v:stroke dashstyle="1 1"/>
                <v:path arrowok="t"/>
              </v:shape>
              <v:shape id="_x0000_s1224" style="position:absolute;left:1406;top:7115;width:515;height:670;mso-position-horizontal:absolute;mso-position-vertical:absolute" coordsize="515,670" path="m515,l,670e" filled="f" strokecolor="#969696" strokeweight="1pt">
                <v:stroke dashstyle="1 1"/>
                <v:path arrowok="t"/>
              </v:shape>
              <v:shape id="_x0000_s1225" style="position:absolute;left:1774;top:7115;width:515;height:670;mso-position-horizontal:absolute;mso-position-vertical:absolute" coordsize="515,670" path="m515,l,670e" filled="f" strokecolor="#969696" strokeweight="1pt">
                <v:stroke dashstyle="1 1"/>
                <v:path arrowok="t"/>
              </v:shape>
              <v:shape id="_x0000_s1226" style="position:absolute;left:2119;top:7132;width:515;height:670;mso-position-horizontal:absolute;mso-position-vertical:absolute" coordsize="515,670" path="m515,l,670e" filled="f" strokecolor="#969696" strokeweight="1pt">
                <v:stroke dashstyle="1 1"/>
                <v:path arrowok="t"/>
              </v:shape>
              <v:shape id="_x0000_s1227" style="position:absolute;left:2479;top:7115;width:515;height:670;mso-position-horizontal:absolute;mso-position-vertical:absolute" coordsize="515,670" path="m515,l,670e" filled="f" strokecolor="#969696" strokeweight="1pt">
                <v:stroke dashstyle="1 1"/>
                <v:path arrowok="t"/>
              </v:shape>
              <v:shape id="_x0000_s1228" style="position:absolute;left:2832;top:7115;width:515;height:670;mso-position-horizontal:absolute;mso-position-vertical:absolute" coordsize="515,670" path="m515,l,670e" filled="f" strokecolor="#969696" strokeweight="1pt">
                <v:stroke dashstyle="1 1"/>
                <v:path arrowok="t"/>
              </v:shape>
            </v:group>
            <v:group id="_x0000_s1229" style="position:absolute;left:3162;top:7132;width:2293;height:687" coordorigin="1054,7115" coordsize="2293,687">
              <v:shape id="_x0000_s1230" style="position:absolute;left:1054;top:7132;width:515;height:670;mso-position-horizontal:absolute;mso-position-vertical:absolute" coordsize="515,670" path="m515,l,670e" filled="f" strokecolor="#969696" strokeweight="1pt">
                <v:stroke dashstyle="1 1"/>
                <v:path arrowok="t"/>
              </v:shape>
              <v:shape id="_x0000_s1231" style="position:absolute;left:1406;top:7115;width:515;height:670;mso-position-horizontal:absolute;mso-position-vertical:absolute" coordsize="515,670" path="m515,l,670e" filled="f" strokecolor="#969696" strokeweight="1pt">
                <v:stroke dashstyle="1 1"/>
                <v:path arrowok="t"/>
              </v:shape>
              <v:shape id="_x0000_s1232" style="position:absolute;left:1774;top:7115;width:515;height:670;mso-position-horizontal:absolute;mso-position-vertical:absolute" coordsize="515,670" path="m515,l,670e" filled="f" strokecolor="#969696" strokeweight="1pt">
                <v:stroke dashstyle="1 1"/>
                <v:path arrowok="t"/>
              </v:shape>
              <v:shape id="_x0000_s1233" style="position:absolute;left:2119;top:7132;width:515;height:670;mso-position-horizontal:absolute;mso-position-vertical:absolute" coordsize="515,670" path="m515,l,670e" filled="f" strokecolor="#969696" strokeweight="1pt">
                <v:stroke dashstyle="1 1"/>
                <v:path arrowok="t"/>
              </v:shape>
              <v:shape id="_x0000_s1234" style="position:absolute;left:2479;top:7115;width:515;height:670;mso-position-horizontal:absolute;mso-position-vertical:absolute" coordsize="515,670" path="m515,l,670e" filled="f" strokecolor="#969696" strokeweight="1pt">
                <v:stroke dashstyle="1 1"/>
                <v:path arrowok="t"/>
              </v:shape>
              <v:shape id="_x0000_s1235" style="position:absolute;left:2832;top:7115;width:515;height:670;mso-position-horizontal:absolute;mso-position-vertical:absolute" coordsize="515,670" path="m515,l,670e" filled="f" strokecolor="#969696" strokeweight="1pt">
                <v:stroke dashstyle="1 1"/>
                <v:path arrowok="t"/>
              </v:shape>
            </v:group>
            <v:shape id="_x0000_s1236" style="position:absolute;left:9530;top:7132;width:515;height:670;mso-position-horizontal:absolute;mso-position-vertical:absolute" coordsize="515,670" path="m515,l,670e" filled="f" strokecolor="#969696" strokeweight="1pt">
              <v:stroke dashstyle="1 1"/>
              <v:path arrowok="t"/>
            </v:shape>
            <v:shape id="_x0000_s1237" style="position:absolute;left:9882;top:7115;width:515;height:670;mso-position-horizontal:absolute;mso-position-vertical:absolute" coordsize="515,670" path="m515,l,670e" filled="f" strokecolor="#969696" strokeweight="1pt">
              <v:stroke dashstyle="1 1"/>
              <v:path arrowok="t"/>
            </v:shape>
            <v:shape id="_x0000_s1238" style="position:absolute;left:10250;top:7115;width:515;height:670;mso-position-horizontal:absolute;mso-position-vertical:absolute" coordsize="515,670" path="m515,l,670e" filled="f" strokecolor="#969696" strokeweight="1pt">
              <v:stroke dashstyle="1 1"/>
              <v:path arrowok="t"/>
            </v:shape>
            <v:shape id="_x0000_s1239" style="position:absolute;left:10595;top:7132;width:515;height:670;mso-position-horizontal:absolute;mso-position-vertical:absolute" coordsize="515,670" path="m515,l,670e" filled="f" strokecolor="#969696" strokeweight="1pt">
              <v:stroke dashstyle="1 1"/>
              <v:path arrowok="t"/>
            </v:shape>
            <v:shape id="_x0000_s1240" style="position:absolute;left:10955;top:7334;width:364;height:451;mso-position-horizontal:absolute;mso-position-vertical:absolute" coordsize="364,451" path="m364,l,451e" filled="f" strokecolor="#969696" strokeweight="1pt">
              <v:stroke dashstyle="1 1"/>
              <v:path arrowok="t"/>
            </v:shape>
            <v:group id="_x0000_s1241" style="position:absolute;left:5298;top:7122;width:2293;height:687" coordorigin="1054,7115" coordsize="2293,687">
              <v:shape id="_x0000_s1242" style="position:absolute;left:1054;top:7132;width:515;height:670;mso-position-horizontal:absolute;mso-position-vertical:absolute" coordsize="515,670" path="m515,l,670e" filled="f" strokecolor="#969696" strokeweight="1pt">
                <v:stroke dashstyle="1 1"/>
                <v:path arrowok="t"/>
              </v:shape>
              <v:shape id="_x0000_s1243" style="position:absolute;left:1406;top:7115;width:515;height:670;mso-position-horizontal:absolute;mso-position-vertical:absolute" coordsize="515,670" path="m515,l,670e" filled="f" strokecolor="#969696" strokeweight="1pt">
                <v:stroke dashstyle="1 1"/>
                <v:path arrowok="t"/>
              </v:shape>
              <v:shape id="_x0000_s1244" style="position:absolute;left:1774;top:7115;width:515;height:670;mso-position-horizontal:absolute;mso-position-vertical:absolute" coordsize="515,670" path="m515,l,670e" filled="f" strokecolor="#969696" strokeweight="1pt">
                <v:stroke dashstyle="1 1"/>
                <v:path arrowok="t"/>
              </v:shape>
              <v:shape id="_x0000_s1245" style="position:absolute;left:2119;top:7132;width:515;height:670;mso-position-horizontal:absolute;mso-position-vertical:absolute" coordsize="515,670" path="m515,l,670e" filled="f" strokecolor="#969696" strokeweight="1pt">
                <v:stroke dashstyle="1 1"/>
                <v:path arrowok="t"/>
              </v:shape>
              <v:shape id="_x0000_s1246" style="position:absolute;left:2479;top:7115;width:515;height:670;mso-position-horizontal:absolute;mso-position-vertical:absolute" coordsize="515,670" path="m515,l,670e" filled="f" strokecolor="#969696" strokeweight="1pt">
                <v:stroke dashstyle="1 1"/>
                <v:path arrowok="t"/>
              </v:shape>
              <v:shape id="_x0000_s1247" style="position:absolute;left:2832;top:7115;width:515;height:670;mso-position-horizontal:absolute;mso-position-vertical:absolute" coordsize="515,670" path="m515,l,670e" filled="f" strokecolor="#969696" strokeweight="1pt">
                <v:stroke dashstyle="1 1"/>
                <v:path arrowok="t"/>
              </v:shape>
            </v:group>
            <v:group id="_x0000_s1248" style="position:absolute;left:7390;top:7132;width:2293;height:687" coordorigin="1054,7115" coordsize="2293,687">
              <v:shape id="_x0000_s1249" style="position:absolute;left:1054;top:7132;width:515;height:670;mso-position-horizontal:absolute;mso-position-vertical:absolute" coordsize="515,670" path="m515,l,670e" filled="f" strokecolor="#969696" strokeweight="1pt">
                <v:stroke dashstyle="1 1"/>
                <v:path arrowok="t"/>
              </v:shape>
              <v:shape id="_x0000_s1250" style="position:absolute;left:1406;top:7115;width:515;height:670;mso-position-horizontal:absolute;mso-position-vertical:absolute" coordsize="515,670" path="m515,l,670e" filled="f" strokecolor="#969696" strokeweight="1pt">
                <v:stroke dashstyle="1 1"/>
                <v:path arrowok="t"/>
              </v:shape>
              <v:shape id="_x0000_s1251" style="position:absolute;left:1774;top:7115;width:515;height:670;mso-position-horizontal:absolute;mso-position-vertical:absolute" coordsize="515,670" path="m515,l,670e" filled="f" strokecolor="#969696" strokeweight="1pt">
                <v:stroke dashstyle="1 1"/>
                <v:path arrowok="t"/>
              </v:shape>
              <v:shape id="_x0000_s1252" style="position:absolute;left:2119;top:7132;width:515;height:670;mso-position-horizontal:absolute;mso-position-vertical:absolute" coordsize="515,670" path="m515,l,670e" filled="f" strokecolor="#969696" strokeweight="1pt">
                <v:stroke dashstyle="1 1"/>
                <v:path arrowok="t"/>
              </v:shape>
              <v:shape id="_x0000_s1253" style="position:absolute;left:2479;top:7115;width:515;height:670;mso-position-horizontal:absolute;mso-position-vertical:absolute" coordsize="515,670" path="m515,l,670e" filled="f" strokecolor="#969696" strokeweight="1pt">
                <v:stroke dashstyle="1 1"/>
                <v:path arrowok="t"/>
              </v:shape>
              <v:shape id="_x0000_s1254" style="position:absolute;left:2832;top:7115;width:515;height:670;mso-position-horizontal:absolute;mso-position-vertical:absolute" coordsize="515,670" path="m515,l,670e" filled="f" strokecolor="#969696" strokeweight="1pt">
                <v:stroke dashstyle="1 1"/>
                <v:path arrowok="t"/>
              </v:shape>
            </v:group>
          </v:group>
        </w:pict>
      </w:r>
      <w:r>
        <w:rPr>
          <w:rFonts w:ascii="Hand writing Mutlu" w:hAnsi="Hand writing Mutlu" w:cs="Hand writing Mutlu"/>
          <w:i/>
          <w:iCs/>
          <w:sz w:val="72"/>
          <w:szCs w:val="72"/>
        </w:rPr>
        <w:t xml:space="preserve">2  </w:t>
      </w:r>
      <w:r w:rsidRPr="002E64F9">
        <w:rPr>
          <w:rFonts w:ascii="Hand writing Mutlu" w:hAnsi="Hand writing Mutlu" w:cs="Hand writing Mutlu"/>
          <w:i/>
          <w:iCs/>
          <w:noProof/>
          <w:sz w:val="72"/>
          <w:szCs w:val="72"/>
        </w:rPr>
        <w:pict>
          <v:shape id="Resim 111" o:spid="_x0000_i1028" type="#_x0000_t75" style="width:54pt;height:42pt;visibility:visible">
            <v:imagedata r:id="rId10" o:title=""/>
          </v:shape>
        </w:pict>
      </w:r>
      <w:r>
        <w:rPr>
          <w:rFonts w:ascii="Hand writing Mutlu" w:hAnsi="Hand writing Mutlu" w:cs="Hand writing Mutlu"/>
          <w:i/>
          <w:iCs/>
          <w:sz w:val="72"/>
          <w:szCs w:val="72"/>
        </w:rPr>
        <w:t xml:space="preserve"> </w:t>
      </w:r>
      <w:r w:rsidRPr="00BB4E0F">
        <w:rPr>
          <w:rFonts w:ascii="Hand writing Mutlu" w:hAnsi="Hand writing Mutlu" w:cs="Hand writing Mutlu"/>
          <w:i/>
          <w:iCs/>
          <w:sz w:val="72"/>
          <w:szCs w:val="72"/>
        </w:rPr>
        <w:t>el ele.</w:t>
      </w:r>
    </w:p>
    <w:p w:rsidR="00F158A4" w:rsidRPr="00305C60" w:rsidRDefault="00F158A4" w:rsidP="00305C60">
      <w:pPr>
        <w:rPr>
          <w:rFonts w:ascii="Hand writing Mutlu" w:hAnsi="Hand writing Mutlu" w:cs="Hand writing Mutlu"/>
          <w:b/>
          <w:bCs/>
          <w:i/>
          <w:iCs/>
          <w:sz w:val="60"/>
          <w:szCs w:val="60"/>
        </w:rPr>
      </w:pPr>
      <w:r>
        <w:rPr>
          <w:rFonts w:ascii="Hand writing Mutlu" w:hAnsi="Hand writing Mutlu" w:cs="Hand writing Mutlu"/>
          <w:b/>
          <w:bCs/>
          <w:i/>
          <w:iCs/>
          <w:sz w:val="60"/>
          <w:szCs w:val="60"/>
        </w:rPr>
        <w:t xml:space="preserve">         </w:t>
      </w:r>
      <w:r w:rsidRPr="00305C60">
        <w:rPr>
          <w:rFonts w:ascii="Hand writing Mutlu" w:hAnsi="Hand writing Mutlu" w:cs="Hand writing Mutlu"/>
          <w:b/>
          <w:bCs/>
          <w:i/>
          <w:iCs/>
          <w:sz w:val="60"/>
          <w:szCs w:val="60"/>
        </w:rPr>
        <w:t>Elle</w:t>
      </w:r>
    </w:p>
    <w:p w:rsidR="00F158A4" w:rsidRPr="00E345A3" w:rsidRDefault="00F158A4" w:rsidP="00560C3B">
      <w:pPr>
        <w:rPr>
          <w:rFonts w:ascii="Hand writing Mutlu" w:hAnsi="Hand writing Mutlu" w:cs="Hand writing Mutlu"/>
          <w:i/>
          <w:iCs/>
          <w:sz w:val="16"/>
          <w:szCs w:val="16"/>
          <w:u w:val="single"/>
        </w:rPr>
      </w:pPr>
      <w:r>
        <w:rPr>
          <w:noProof/>
        </w:rPr>
        <w:pict>
          <v:group id="_x0000_s1255" style="position:absolute;margin-left:-48.45pt;margin-top:10.15pt;width:531pt;height:46.7pt;z-index:-251657728" coordorigin="1054,7115" coordsize="10286,704">
            <v:group id="_x0000_s1256" style="position:absolute;left:1080;top:7132;width:10260;height:652" coordorigin="751,4013" coordsize="9707,557">
              <v:rect id="_x0000_s1257" style="position:absolute;left:751;top:4399;width:9707;height:171" filled="f" strokecolor="#009dc7" strokeweight=".21847mm">
                <v:path arrowok="t"/>
              </v:rect>
              <v:rect id="_x0000_s1258" style="position:absolute;left:751;top:4185;width:9707;height:214" filled="f" strokecolor="#009dc7" strokeweight=".21847mm">
                <v:path arrowok="t"/>
              </v:rect>
              <v:rect id="_x0000_s1259" style="position:absolute;left:751;top:4013;width:9707;height:172" filled="f" strokecolor="#009dc7" strokeweight=".21847mm">
                <v:path arrowok="t"/>
              </v:rect>
            </v:group>
            <v:group id="_x0000_s1260" style="position:absolute;left:1054;top:7115;width:2293;height:687" coordorigin="1054,7115" coordsize="2293,687">
              <v:shape id="_x0000_s1261" style="position:absolute;left:1054;top:7132;width:515;height:670;mso-position-horizontal:absolute;mso-position-vertical:absolute" coordsize="515,670" path="m515,l,670e" filled="f" strokecolor="#969696" strokeweight="1pt">
                <v:stroke dashstyle="1 1"/>
                <v:path arrowok="t"/>
              </v:shape>
              <v:shape id="_x0000_s1262" style="position:absolute;left:1406;top:7115;width:515;height:670;mso-position-horizontal:absolute;mso-position-vertical:absolute" coordsize="515,670" path="m515,l,670e" filled="f" strokecolor="#969696" strokeweight="1pt">
                <v:stroke dashstyle="1 1"/>
                <v:path arrowok="t"/>
              </v:shape>
              <v:shape id="_x0000_s1263" style="position:absolute;left:1774;top:7115;width:515;height:670;mso-position-horizontal:absolute;mso-position-vertical:absolute" coordsize="515,670" path="m515,l,670e" filled="f" strokecolor="#969696" strokeweight="1pt">
                <v:stroke dashstyle="1 1"/>
                <v:path arrowok="t"/>
              </v:shape>
              <v:shape id="_x0000_s1264" style="position:absolute;left:2119;top:7132;width:515;height:670;mso-position-horizontal:absolute;mso-position-vertical:absolute" coordsize="515,670" path="m515,l,670e" filled="f" strokecolor="#969696" strokeweight="1pt">
                <v:stroke dashstyle="1 1"/>
                <v:path arrowok="t"/>
              </v:shape>
              <v:shape id="_x0000_s1265" style="position:absolute;left:2479;top:7115;width:515;height:670;mso-position-horizontal:absolute;mso-position-vertical:absolute" coordsize="515,670" path="m515,l,670e" filled="f" strokecolor="#969696" strokeweight="1pt">
                <v:stroke dashstyle="1 1"/>
                <v:path arrowok="t"/>
              </v:shape>
              <v:shape id="_x0000_s1266" style="position:absolute;left:2832;top:7115;width:515;height:670;mso-position-horizontal:absolute;mso-position-vertical:absolute" coordsize="515,670" path="m515,l,670e" filled="f" strokecolor="#969696" strokeweight="1pt">
                <v:stroke dashstyle="1 1"/>
                <v:path arrowok="t"/>
              </v:shape>
            </v:group>
            <v:group id="_x0000_s1267" style="position:absolute;left:3162;top:7132;width:2293;height:687" coordorigin="1054,7115" coordsize="2293,687">
              <v:shape id="_x0000_s1268" style="position:absolute;left:1054;top:7132;width:515;height:670;mso-position-horizontal:absolute;mso-position-vertical:absolute" coordsize="515,670" path="m515,l,670e" filled="f" strokecolor="#969696" strokeweight="1pt">
                <v:stroke dashstyle="1 1"/>
                <v:path arrowok="t"/>
              </v:shape>
              <v:shape id="_x0000_s1269" style="position:absolute;left:1406;top:7115;width:515;height:670;mso-position-horizontal:absolute;mso-position-vertical:absolute" coordsize="515,670" path="m515,l,670e" filled="f" strokecolor="#969696" strokeweight="1pt">
                <v:stroke dashstyle="1 1"/>
                <v:path arrowok="t"/>
              </v:shape>
              <v:shape id="_x0000_s1270" style="position:absolute;left:1774;top:7115;width:515;height:670;mso-position-horizontal:absolute;mso-position-vertical:absolute" coordsize="515,670" path="m515,l,670e" filled="f" strokecolor="#969696" strokeweight="1pt">
                <v:stroke dashstyle="1 1"/>
                <v:path arrowok="t"/>
              </v:shape>
              <v:shape id="_x0000_s1271" style="position:absolute;left:2119;top:7132;width:515;height:670;mso-position-horizontal:absolute;mso-position-vertical:absolute" coordsize="515,670" path="m515,l,670e" filled="f" strokecolor="#969696" strokeweight="1pt">
                <v:stroke dashstyle="1 1"/>
                <v:path arrowok="t"/>
              </v:shape>
              <v:shape id="_x0000_s1272" style="position:absolute;left:2479;top:7115;width:515;height:670;mso-position-horizontal:absolute;mso-position-vertical:absolute" coordsize="515,670" path="m515,l,670e" filled="f" strokecolor="#969696" strokeweight="1pt">
                <v:stroke dashstyle="1 1"/>
                <v:path arrowok="t"/>
              </v:shape>
              <v:shape id="_x0000_s1273" style="position:absolute;left:2832;top:7115;width:515;height:670;mso-position-horizontal:absolute;mso-position-vertical:absolute" coordsize="515,670" path="m515,l,670e" filled="f" strokecolor="#969696" strokeweight="1pt">
                <v:stroke dashstyle="1 1"/>
                <v:path arrowok="t"/>
              </v:shape>
            </v:group>
            <v:shape id="_x0000_s1274" style="position:absolute;left:9530;top:7132;width:515;height:670;mso-position-horizontal:absolute;mso-position-vertical:absolute" coordsize="515,670" path="m515,l,670e" filled="f" strokecolor="#969696" strokeweight="1pt">
              <v:stroke dashstyle="1 1"/>
              <v:path arrowok="t"/>
            </v:shape>
            <v:shape id="_x0000_s1275" style="position:absolute;left:9882;top:7115;width:515;height:670;mso-position-horizontal:absolute;mso-position-vertical:absolute" coordsize="515,670" path="m515,l,670e" filled="f" strokecolor="#969696" strokeweight="1pt">
              <v:stroke dashstyle="1 1"/>
              <v:path arrowok="t"/>
            </v:shape>
            <v:shape id="_x0000_s1276" style="position:absolute;left:10250;top:7115;width:515;height:670;mso-position-horizontal:absolute;mso-position-vertical:absolute" coordsize="515,670" path="m515,l,670e" filled="f" strokecolor="#969696" strokeweight="1pt">
              <v:stroke dashstyle="1 1"/>
              <v:path arrowok="t"/>
            </v:shape>
            <v:shape id="_x0000_s1277" style="position:absolute;left:10595;top:7132;width:515;height:670;mso-position-horizontal:absolute;mso-position-vertical:absolute" coordsize="515,670" path="m515,l,670e" filled="f" strokecolor="#969696" strokeweight="1pt">
              <v:stroke dashstyle="1 1"/>
              <v:path arrowok="t"/>
            </v:shape>
            <v:shape id="_x0000_s1278" style="position:absolute;left:10955;top:7334;width:364;height:451;mso-position-horizontal:absolute;mso-position-vertical:absolute" coordsize="364,451" path="m364,l,451e" filled="f" strokecolor="#969696" strokeweight="1pt">
              <v:stroke dashstyle="1 1"/>
              <v:path arrowok="t"/>
            </v:shape>
            <v:group id="_x0000_s1279" style="position:absolute;left:5298;top:7122;width:2293;height:687" coordorigin="1054,7115" coordsize="2293,687">
              <v:shape id="_x0000_s1280" style="position:absolute;left:1054;top:7132;width:515;height:670;mso-position-horizontal:absolute;mso-position-vertical:absolute" coordsize="515,670" path="m515,l,670e" filled="f" strokecolor="#969696" strokeweight="1pt">
                <v:stroke dashstyle="1 1"/>
                <v:path arrowok="t"/>
              </v:shape>
              <v:shape id="_x0000_s1281" style="position:absolute;left:1406;top:7115;width:515;height:670;mso-position-horizontal:absolute;mso-position-vertical:absolute" coordsize="515,670" path="m515,l,670e" filled="f" strokecolor="#969696" strokeweight="1pt">
                <v:stroke dashstyle="1 1"/>
                <v:path arrowok="t"/>
              </v:shape>
              <v:shape id="_x0000_s1282" style="position:absolute;left:1774;top:7115;width:515;height:670;mso-position-horizontal:absolute;mso-position-vertical:absolute" coordsize="515,670" path="m515,l,670e" filled="f" strokecolor="#969696" strokeweight="1pt">
                <v:stroke dashstyle="1 1"/>
                <v:path arrowok="t"/>
              </v:shape>
              <v:shape id="_x0000_s1283" style="position:absolute;left:2119;top:7132;width:515;height:670;mso-position-horizontal:absolute;mso-position-vertical:absolute" coordsize="515,670" path="m515,l,670e" filled="f" strokecolor="#969696" strokeweight="1pt">
                <v:stroke dashstyle="1 1"/>
                <v:path arrowok="t"/>
              </v:shape>
              <v:shape id="_x0000_s1284" style="position:absolute;left:2479;top:7115;width:515;height:670;mso-position-horizontal:absolute;mso-position-vertical:absolute" coordsize="515,670" path="m515,l,670e" filled="f" strokecolor="#969696" strokeweight="1pt">
                <v:stroke dashstyle="1 1"/>
                <v:path arrowok="t"/>
              </v:shape>
              <v:shape id="_x0000_s1285" style="position:absolute;left:2832;top:7115;width:515;height:670;mso-position-horizontal:absolute;mso-position-vertical:absolute" coordsize="515,670" path="m515,l,670e" filled="f" strokecolor="#969696" strokeweight="1pt">
                <v:stroke dashstyle="1 1"/>
                <v:path arrowok="t"/>
              </v:shape>
            </v:group>
            <v:group id="_x0000_s1286" style="position:absolute;left:7390;top:7132;width:2293;height:687" coordorigin="1054,7115" coordsize="2293,687">
              <v:shape id="_x0000_s1287" style="position:absolute;left:1054;top:7132;width:515;height:670;mso-position-horizontal:absolute;mso-position-vertical:absolute" coordsize="515,670" path="m515,l,670e" filled="f" strokecolor="#969696" strokeweight="1pt">
                <v:stroke dashstyle="1 1"/>
                <v:path arrowok="t"/>
              </v:shape>
              <v:shape id="_x0000_s1288" style="position:absolute;left:1406;top:7115;width:515;height:670;mso-position-horizontal:absolute;mso-position-vertical:absolute" coordsize="515,670" path="m515,l,670e" filled="f" strokecolor="#969696" strokeweight="1pt">
                <v:stroke dashstyle="1 1"/>
                <v:path arrowok="t"/>
              </v:shape>
              <v:shape id="_x0000_s1289" style="position:absolute;left:1774;top:7115;width:515;height:670;mso-position-horizontal:absolute;mso-position-vertical:absolute" coordsize="515,670" path="m515,l,670e" filled="f" strokecolor="#969696" strokeweight="1pt">
                <v:stroke dashstyle="1 1"/>
                <v:path arrowok="t"/>
              </v:shape>
              <v:shape id="_x0000_s1290" style="position:absolute;left:2119;top:7132;width:515;height:670;mso-position-horizontal:absolute;mso-position-vertical:absolute" coordsize="515,670" path="m515,l,670e" filled="f" strokecolor="#969696" strokeweight="1pt">
                <v:stroke dashstyle="1 1"/>
                <v:path arrowok="t"/>
              </v:shape>
              <v:shape id="_x0000_s1291" style="position:absolute;left:2479;top:7115;width:515;height:670;mso-position-horizontal:absolute;mso-position-vertical:absolute" coordsize="515,670" path="m515,l,670e" filled="f" strokecolor="#969696" strokeweight="1pt">
                <v:stroke dashstyle="1 1"/>
                <v:path arrowok="t"/>
              </v:shape>
              <v:shape id="_x0000_s1292" style="position:absolute;left:2832;top:7115;width:515;height:670;mso-position-horizontal:absolute;mso-position-vertical:absolute" coordsize="515,670" path="m515,l,670e" filled="f" strokecolor="#969696" strokeweight="1pt">
                <v:stroke dashstyle="1 1"/>
                <v:path arrowok="t"/>
              </v:shape>
            </v:group>
          </v:group>
        </w:pict>
      </w:r>
      <w:r w:rsidRPr="00560C3B">
        <w:rPr>
          <w:rFonts w:ascii="Hand writing Mutlu" w:hAnsi="Hand writing Mutlu" w:cs="Hand writing Mutlu"/>
          <w:i/>
          <w:iCs/>
          <w:sz w:val="72"/>
          <w:szCs w:val="72"/>
        </w:rPr>
        <w:t xml:space="preserve">Elle, elle, </w:t>
      </w:r>
      <w:r w:rsidRPr="002E64F9">
        <w:rPr>
          <w:noProof/>
          <w:sz w:val="72"/>
          <w:szCs w:val="72"/>
        </w:rPr>
        <w:pict>
          <v:shape id="Resim 69" o:spid="_x0000_i1029" type="#_x0000_t75" style="width:38.25pt;height:38.25pt;visibility:visible">
            <v:imagedata r:id="rId11" o:title=""/>
          </v:shape>
        </w:pict>
      </w:r>
      <w:r>
        <w:rPr>
          <w:sz w:val="72"/>
          <w:szCs w:val="72"/>
        </w:rPr>
        <w:t xml:space="preserve">  </w:t>
      </w:r>
      <w:r>
        <w:rPr>
          <w:rFonts w:ascii="Hand writing Mutlu" w:hAnsi="Hand writing Mutlu" w:cs="Hand writing Mutlu"/>
          <w:i/>
          <w:iCs/>
          <w:sz w:val="72"/>
          <w:szCs w:val="72"/>
        </w:rPr>
        <w:t>elle</w:t>
      </w:r>
      <w:r w:rsidRPr="00560C3B">
        <w:rPr>
          <w:rFonts w:ascii="Hand writing Mutlu" w:hAnsi="Hand writing Mutlu" w:cs="Hand writing Mutlu"/>
          <w:i/>
          <w:iCs/>
          <w:sz w:val="72"/>
          <w:szCs w:val="72"/>
        </w:rPr>
        <w:t>.</w:t>
      </w:r>
    </w:p>
    <w:p w:rsidR="00F158A4" w:rsidRPr="00560C3B" w:rsidRDefault="00F158A4" w:rsidP="00560C3B">
      <w:pPr>
        <w:tabs>
          <w:tab w:val="left" w:pos="1665"/>
        </w:tabs>
        <w:rPr>
          <w:rFonts w:ascii="Hand writing Mutlu" w:hAnsi="Hand writing Mutlu" w:cs="Hand writing Mutlu"/>
          <w:i/>
          <w:iCs/>
          <w:sz w:val="20"/>
          <w:szCs w:val="20"/>
        </w:rPr>
      </w:pPr>
    </w:p>
    <w:p w:rsidR="00F158A4" w:rsidRPr="00560C3B" w:rsidRDefault="00F158A4" w:rsidP="00560C3B">
      <w:pPr>
        <w:tabs>
          <w:tab w:val="left" w:pos="1665"/>
        </w:tabs>
        <w:rPr>
          <w:rFonts w:ascii="Hand writing Mutlu" w:hAnsi="Hand writing Mutlu" w:cs="Hand writing Mutlu"/>
          <w:i/>
          <w:iCs/>
          <w:sz w:val="52"/>
          <w:szCs w:val="52"/>
        </w:rPr>
      </w:pPr>
      <w:r>
        <w:rPr>
          <w:noProof/>
        </w:rPr>
        <w:pict>
          <v:group id="_x0000_s1293" style="position:absolute;margin-left:-51.15pt;margin-top:7.05pt;width:531pt;height:46.7pt;z-index:-251656704" coordorigin="1054,7115" coordsize="10286,704">
            <v:group id="_x0000_s1294" style="position:absolute;left:1080;top:7132;width:10260;height:652" coordorigin="751,4013" coordsize="9707,557">
              <v:rect id="_x0000_s1295" style="position:absolute;left:751;top:4399;width:9707;height:171" filled="f" strokecolor="#009dc7" strokeweight=".21847mm">
                <v:path arrowok="t"/>
              </v:rect>
              <v:rect id="_x0000_s1296" style="position:absolute;left:751;top:4185;width:9707;height:214" filled="f" strokecolor="#009dc7" strokeweight=".21847mm">
                <v:path arrowok="t"/>
              </v:rect>
              <v:rect id="_x0000_s1297" style="position:absolute;left:751;top:4013;width:9707;height:172" filled="f" strokecolor="#009dc7" strokeweight=".21847mm">
                <v:path arrowok="t"/>
              </v:rect>
            </v:group>
            <v:group id="_x0000_s1298" style="position:absolute;left:1054;top:7115;width:2293;height:687" coordorigin="1054,7115" coordsize="2293,687">
              <v:shape id="_x0000_s1299" style="position:absolute;left:1054;top:7132;width:515;height:670;mso-position-horizontal:absolute;mso-position-vertical:absolute" coordsize="515,670" path="m515,l,670e" filled="f" strokecolor="#969696" strokeweight="1pt">
                <v:stroke dashstyle="1 1"/>
                <v:path arrowok="t"/>
              </v:shape>
              <v:shape id="_x0000_s1300" style="position:absolute;left:1406;top:7115;width:515;height:670;mso-position-horizontal:absolute;mso-position-vertical:absolute" coordsize="515,670" path="m515,l,670e" filled="f" strokecolor="#969696" strokeweight="1pt">
                <v:stroke dashstyle="1 1"/>
                <v:path arrowok="t"/>
              </v:shape>
              <v:shape id="_x0000_s1301" style="position:absolute;left:1774;top:7115;width:515;height:670;mso-position-horizontal:absolute;mso-position-vertical:absolute" coordsize="515,670" path="m515,l,670e" filled="f" strokecolor="#969696" strokeweight="1pt">
                <v:stroke dashstyle="1 1"/>
                <v:path arrowok="t"/>
              </v:shape>
              <v:shape id="_x0000_s1302" style="position:absolute;left:2119;top:7132;width:515;height:670;mso-position-horizontal:absolute;mso-position-vertical:absolute" coordsize="515,670" path="m515,l,670e" filled="f" strokecolor="#969696" strokeweight="1pt">
                <v:stroke dashstyle="1 1"/>
                <v:path arrowok="t"/>
              </v:shape>
              <v:shape id="_x0000_s1303" style="position:absolute;left:2479;top:7115;width:515;height:670;mso-position-horizontal:absolute;mso-position-vertical:absolute" coordsize="515,670" path="m515,l,670e" filled="f" strokecolor="#969696" strokeweight="1pt">
                <v:stroke dashstyle="1 1"/>
                <v:path arrowok="t"/>
              </v:shape>
              <v:shape id="_x0000_s1304" style="position:absolute;left:2832;top:7115;width:515;height:670;mso-position-horizontal:absolute;mso-position-vertical:absolute" coordsize="515,670" path="m515,l,670e" filled="f" strokecolor="#969696" strokeweight="1pt">
                <v:stroke dashstyle="1 1"/>
                <v:path arrowok="t"/>
              </v:shape>
            </v:group>
            <v:group id="_x0000_s1305" style="position:absolute;left:3162;top:7132;width:2293;height:687" coordorigin="1054,7115" coordsize="2293,687">
              <v:shape id="_x0000_s1306" style="position:absolute;left:1054;top:7132;width:515;height:670;mso-position-horizontal:absolute;mso-position-vertical:absolute" coordsize="515,670" path="m515,l,670e" filled="f" strokecolor="#969696" strokeweight="1pt">
                <v:stroke dashstyle="1 1"/>
                <v:path arrowok="t"/>
              </v:shape>
              <v:shape id="_x0000_s1307" style="position:absolute;left:1406;top:7115;width:515;height:670;mso-position-horizontal:absolute;mso-position-vertical:absolute" coordsize="515,670" path="m515,l,670e" filled="f" strokecolor="#969696" strokeweight="1pt">
                <v:stroke dashstyle="1 1"/>
                <v:path arrowok="t"/>
              </v:shape>
              <v:shape id="_x0000_s1308" style="position:absolute;left:1774;top:7115;width:515;height:670;mso-position-horizontal:absolute;mso-position-vertical:absolute" coordsize="515,670" path="m515,l,670e" filled="f" strokecolor="#969696" strokeweight="1pt">
                <v:stroke dashstyle="1 1"/>
                <v:path arrowok="t"/>
              </v:shape>
              <v:shape id="_x0000_s1309" style="position:absolute;left:2119;top:7132;width:515;height:670;mso-position-horizontal:absolute;mso-position-vertical:absolute" coordsize="515,670" path="m515,l,670e" filled="f" strokecolor="#969696" strokeweight="1pt">
                <v:stroke dashstyle="1 1"/>
                <v:path arrowok="t"/>
              </v:shape>
              <v:shape id="_x0000_s1310" style="position:absolute;left:2479;top:7115;width:515;height:670;mso-position-horizontal:absolute;mso-position-vertical:absolute" coordsize="515,670" path="m515,l,670e" filled="f" strokecolor="#969696" strokeweight="1pt">
                <v:stroke dashstyle="1 1"/>
                <v:path arrowok="t"/>
              </v:shape>
              <v:shape id="_x0000_s1311" style="position:absolute;left:2832;top:7115;width:515;height:670;mso-position-horizontal:absolute;mso-position-vertical:absolute" coordsize="515,670" path="m515,l,670e" filled="f" strokecolor="#969696" strokeweight="1pt">
                <v:stroke dashstyle="1 1"/>
                <v:path arrowok="t"/>
              </v:shape>
            </v:group>
            <v:shape id="_x0000_s1312" style="position:absolute;left:9530;top:7132;width:515;height:670;mso-position-horizontal:absolute;mso-position-vertical:absolute" coordsize="515,670" path="m515,l,670e" filled="f" strokecolor="#969696" strokeweight="1pt">
              <v:stroke dashstyle="1 1"/>
              <v:path arrowok="t"/>
            </v:shape>
            <v:shape id="_x0000_s1313" style="position:absolute;left:9882;top:7115;width:515;height:670;mso-position-horizontal:absolute;mso-position-vertical:absolute" coordsize="515,670" path="m515,l,670e" filled="f" strokecolor="#969696" strokeweight="1pt">
              <v:stroke dashstyle="1 1"/>
              <v:path arrowok="t"/>
            </v:shape>
            <v:shape id="_x0000_s1314" style="position:absolute;left:10250;top:7115;width:515;height:670;mso-position-horizontal:absolute;mso-position-vertical:absolute" coordsize="515,670" path="m515,l,670e" filled="f" strokecolor="#969696" strokeweight="1pt">
              <v:stroke dashstyle="1 1"/>
              <v:path arrowok="t"/>
            </v:shape>
            <v:shape id="_x0000_s1315" style="position:absolute;left:10595;top:7132;width:515;height:670;mso-position-horizontal:absolute;mso-position-vertical:absolute" coordsize="515,670" path="m515,l,670e" filled="f" strokecolor="#969696" strokeweight="1pt">
              <v:stroke dashstyle="1 1"/>
              <v:path arrowok="t"/>
            </v:shape>
            <v:shape id="_x0000_s1316" style="position:absolute;left:10955;top:7334;width:364;height:451;mso-position-horizontal:absolute;mso-position-vertical:absolute" coordsize="364,451" path="m364,l,451e" filled="f" strokecolor="#969696" strokeweight="1pt">
              <v:stroke dashstyle="1 1"/>
              <v:path arrowok="t"/>
            </v:shape>
            <v:group id="_x0000_s1317" style="position:absolute;left:5298;top:7122;width:2293;height:687" coordorigin="1054,7115" coordsize="2293,687">
              <v:shape id="_x0000_s1318" style="position:absolute;left:1054;top:7132;width:515;height:670;mso-position-horizontal:absolute;mso-position-vertical:absolute" coordsize="515,670" path="m515,l,670e" filled="f" strokecolor="#969696" strokeweight="1pt">
                <v:stroke dashstyle="1 1"/>
                <v:path arrowok="t"/>
              </v:shape>
              <v:shape id="_x0000_s1319" style="position:absolute;left:1406;top:7115;width:515;height:670;mso-position-horizontal:absolute;mso-position-vertical:absolute" coordsize="515,670" path="m515,l,670e" filled="f" strokecolor="#969696" strokeweight="1pt">
                <v:stroke dashstyle="1 1"/>
                <v:path arrowok="t"/>
              </v:shape>
              <v:shape id="_x0000_s1320" style="position:absolute;left:1774;top:7115;width:515;height:670;mso-position-horizontal:absolute;mso-position-vertical:absolute" coordsize="515,670" path="m515,l,670e" filled="f" strokecolor="#969696" strokeweight="1pt">
                <v:stroke dashstyle="1 1"/>
                <v:path arrowok="t"/>
              </v:shape>
              <v:shape id="_x0000_s1321" style="position:absolute;left:2119;top:7132;width:515;height:670;mso-position-horizontal:absolute;mso-position-vertical:absolute" coordsize="515,670" path="m515,l,670e" filled="f" strokecolor="#969696" strokeweight="1pt">
                <v:stroke dashstyle="1 1"/>
                <v:path arrowok="t"/>
              </v:shape>
              <v:shape id="_x0000_s1322" style="position:absolute;left:2479;top:7115;width:515;height:670;mso-position-horizontal:absolute;mso-position-vertical:absolute" coordsize="515,670" path="m515,l,670e" filled="f" strokecolor="#969696" strokeweight="1pt">
                <v:stroke dashstyle="1 1"/>
                <v:path arrowok="t"/>
              </v:shape>
              <v:shape id="_x0000_s1323" style="position:absolute;left:2832;top:7115;width:515;height:670;mso-position-horizontal:absolute;mso-position-vertical:absolute" coordsize="515,670" path="m515,l,670e" filled="f" strokecolor="#969696" strokeweight="1pt">
                <v:stroke dashstyle="1 1"/>
                <v:path arrowok="t"/>
              </v:shape>
            </v:group>
            <v:group id="_x0000_s1324" style="position:absolute;left:7390;top:7132;width:2293;height:687" coordorigin="1054,7115" coordsize="2293,687">
              <v:shape id="_x0000_s1325" style="position:absolute;left:1054;top:7132;width:515;height:670;mso-position-horizontal:absolute;mso-position-vertical:absolute" coordsize="515,670" path="m515,l,670e" filled="f" strokecolor="#969696" strokeweight="1pt">
                <v:stroke dashstyle="1 1"/>
                <v:path arrowok="t"/>
              </v:shape>
              <v:shape id="_x0000_s1326" style="position:absolute;left:1406;top:7115;width:515;height:670;mso-position-horizontal:absolute;mso-position-vertical:absolute" coordsize="515,670" path="m515,l,670e" filled="f" strokecolor="#969696" strokeweight="1pt">
                <v:stroke dashstyle="1 1"/>
                <v:path arrowok="t"/>
              </v:shape>
              <v:shape id="_x0000_s1327" style="position:absolute;left:1774;top:7115;width:515;height:670;mso-position-horizontal:absolute;mso-position-vertical:absolute" coordsize="515,670" path="m515,l,670e" filled="f" strokecolor="#969696" strokeweight="1pt">
                <v:stroke dashstyle="1 1"/>
                <v:path arrowok="t"/>
              </v:shape>
              <v:shape id="_x0000_s1328" style="position:absolute;left:2119;top:7132;width:515;height:670;mso-position-horizontal:absolute;mso-position-vertical:absolute" coordsize="515,670" path="m515,l,670e" filled="f" strokecolor="#969696" strokeweight="1pt">
                <v:stroke dashstyle="1 1"/>
                <v:path arrowok="t"/>
              </v:shape>
              <v:shape id="_x0000_s1329" style="position:absolute;left:2479;top:7115;width:515;height:670;mso-position-horizontal:absolute;mso-position-vertical:absolute" coordsize="515,670" path="m515,l,670e" filled="f" strokecolor="#969696" strokeweight="1pt">
                <v:stroke dashstyle="1 1"/>
                <v:path arrowok="t"/>
              </v:shape>
              <v:shape id="_x0000_s1330" style="position:absolute;left:2832;top:7115;width:515;height:670;mso-position-horizontal:absolute;mso-position-vertical:absolute" coordsize="515,670" path="m515,l,670e" filled="f" strokecolor="#969696" strokeweight="1pt">
                <v:stroke dashstyle="1 1"/>
                <v:path arrowok="t"/>
              </v:shape>
            </v:group>
          </v:group>
        </w:pict>
      </w:r>
      <w:r>
        <w:rPr>
          <w:rFonts w:ascii="Hand writing Mutlu" w:hAnsi="Hand writing Mutlu" w:cs="Hand writing Mutlu"/>
          <w:i/>
          <w:iCs/>
          <w:sz w:val="72"/>
          <w:szCs w:val="72"/>
        </w:rPr>
        <w:t xml:space="preserve">2  </w:t>
      </w:r>
      <w:r w:rsidRPr="00560C3B">
        <w:rPr>
          <w:rFonts w:ascii="Hand writing Mutlu" w:hAnsi="Hand writing Mutlu" w:cs="Hand writing Mutlu"/>
          <w:i/>
          <w:iCs/>
          <w:sz w:val="72"/>
          <w:szCs w:val="72"/>
        </w:rPr>
        <w:t>elle</w:t>
      </w:r>
      <w:r>
        <w:rPr>
          <w:rFonts w:ascii="Hand writing Mutlu" w:hAnsi="Hand writing Mutlu" w:cs="Hand writing Mutlu"/>
          <w:i/>
          <w:iCs/>
          <w:sz w:val="72"/>
          <w:szCs w:val="72"/>
        </w:rPr>
        <w:t xml:space="preserve"> </w:t>
      </w:r>
      <w:r w:rsidRPr="002E64F9">
        <w:rPr>
          <w:noProof/>
          <w:sz w:val="72"/>
          <w:szCs w:val="72"/>
        </w:rPr>
        <w:pict>
          <v:shape id="Resim 76" o:spid="_x0000_i1030" type="#_x0000_t75" style="width:38.25pt;height:38.25pt;visibility:visible">
            <v:imagedata r:id="rId11" o:title=""/>
          </v:shape>
        </w:pict>
      </w:r>
      <w:r>
        <w:rPr>
          <w:rFonts w:ascii="Hand writing Mutlu" w:hAnsi="Hand writing Mutlu" w:cs="Hand writing Mutlu"/>
          <w:i/>
          <w:iCs/>
          <w:sz w:val="72"/>
          <w:szCs w:val="72"/>
        </w:rPr>
        <w:t xml:space="preserve"> e</w:t>
      </w:r>
      <w:r w:rsidRPr="00560C3B">
        <w:rPr>
          <w:rFonts w:ascii="Hand writing Mutlu" w:hAnsi="Hand writing Mutlu" w:cs="Hand writing Mutlu"/>
          <w:i/>
          <w:iCs/>
          <w:sz w:val="72"/>
          <w:szCs w:val="72"/>
        </w:rPr>
        <w:t>lle.</w:t>
      </w:r>
    </w:p>
    <w:p w:rsidR="00F158A4" w:rsidRPr="00560C3B" w:rsidRDefault="00F158A4" w:rsidP="00560C3B">
      <w:pPr>
        <w:tabs>
          <w:tab w:val="left" w:pos="1665"/>
        </w:tabs>
        <w:rPr>
          <w:rFonts w:ascii="Hand writing Mutlu" w:hAnsi="Hand writing Mutlu" w:cs="Hand writing Mutlu"/>
          <w:i/>
          <w:iCs/>
          <w:sz w:val="52"/>
          <w:szCs w:val="52"/>
        </w:rPr>
      </w:pPr>
      <w:r>
        <w:rPr>
          <w:noProof/>
        </w:rPr>
        <w:pict>
          <v:group id="_x0000_s1331" style="position:absolute;margin-left:-48.45pt;margin-top:13.5pt;width:531pt;height:46.7pt;z-index:-251655680" coordorigin="1054,7115" coordsize="10286,704">
            <v:group id="_x0000_s1332" style="position:absolute;left:1080;top:7132;width:10260;height:652" coordorigin="751,4013" coordsize="9707,557">
              <v:rect id="_x0000_s1333" style="position:absolute;left:751;top:4399;width:9707;height:171" filled="f" strokecolor="#009dc7" strokeweight=".21847mm">
                <v:path arrowok="t"/>
              </v:rect>
              <v:rect id="_x0000_s1334" style="position:absolute;left:751;top:4185;width:9707;height:214" filled="f" strokecolor="#009dc7" strokeweight=".21847mm">
                <v:path arrowok="t"/>
              </v:rect>
              <v:rect id="_x0000_s1335" style="position:absolute;left:751;top:4013;width:9707;height:172" filled="f" strokecolor="#009dc7" strokeweight=".21847mm">
                <v:path arrowok="t"/>
              </v:rect>
            </v:group>
            <v:group id="_x0000_s1336" style="position:absolute;left:1054;top:7115;width:2293;height:687" coordorigin="1054,7115" coordsize="2293,687">
              <v:shape id="_x0000_s1337" style="position:absolute;left:1054;top:7132;width:515;height:670;mso-position-horizontal:absolute;mso-position-vertical:absolute" coordsize="515,670" path="m515,l,670e" filled="f" strokecolor="#969696" strokeweight="1pt">
                <v:stroke dashstyle="1 1"/>
                <v:path arrowok="t"/>
              </v:shape>
              <v:shape id="_x0000_s1338" style="position:absolute;left:1406;top:7115;width:515;height:670;mso-position-horizontal:absolute;mso-position-vertical:absolute" coordsize="515,670" path="m515,l,670e" filled="f" strokecolor="#969696" strokeweight="1pt">
                <v:stroke dashstyle="1 1"/>
                <v:path arrowok="t"/>
              </v:shape>
              <v:shape id="_x0000_s1339" style="position:absolute;left:1774;top:7115;width:515;height:670;mso-position-horizontal:absolute;mso-position-vertical:absolute" coordsize="515,670" path="m515,l,670e" filled="f" strokecolor="#969696" strokeweight="1pt">
                <v:stroke dashstyle="1 1"/>
                <v:path arrowok="t"/>
              </v:shape>
              <v:shape id="_x0000_s1340" style="position:absolute;left:2119;top:7132;width:515;height:670;mso-position-horizontal:absolute;mso-position-vertical:absolute" coordsize="515,670" path="m515,l,670e" filled="f" strokecolor="#969696" strokeweight="1pt">
                <v:stroke dashstyle="1 1"/>
                <v:path arrowok="t"/>
              </v:shape>
              <v:shape id="_x0000_s1341" style="position:absolute;left:2479;top:7115;width:515;height:670;mso-position-horizontal:absolute;mso-position-vertical:absolute" coordsize="515,670" path="m515,l,670e" filled="f" strokecolor="#969696" strokeweight="1pt">
                <v:stroke dashstyle="1 1"/>
                <v:path arrowok="t"/>
              </v:shape>
              <v:shape id="_x0000_s1342" style="position:absolute;left:2832;top:7115;width:515;height:670;mso-position-horizontal:absolute;mso-position-vertical:absolute" coordsize="515,670" path="m515,l,670e" filled="f" strokecolor="#969696" strokeweight="1pt">
                <v:stroke dashstyle="1 1"/>
                <v:path arrowok="t"/>
              </v:shape>
            </v:group>
            <v:group id="_x0000_s1343" style="position:absolute;left:3162;top:7132;width:2293;height:687" coordorigin="1054,7115" coordsize="2293,687">
              <v:shape id="_x0000_s1344" style="position:absolute;left:1054;top:7132;width:515;height:670;mso-position-horizontal:absolute;mso-position-vertical:absolute" coordsize="515,670" path="m515,l,670e" filled="f" strokecolor="#969696" strokeweight="1pt">
                <v:stroke dashstyle="1 1"/>
                <v:path arrowok="t"/>
              </v:shape>
              <v:shape id="_x0000_s1345" style="position:absolute;left:1406;top:7115;width:515;height:670;mso-position-horizontal:absolute;mso-position-vertical:absolute" coordsize="515,670" path="m515,l,670e" filled="f" strokecolor="#969696" strokeweight="1pt">
                <v:stroke dashstyle="1 1"/>
                <v:path arrowok="t"/>
              </v:shape>
              <v:shape id="_x0000_s1346" style="position:absolute;left:1774;top:7115;width:515;height:670;mso-position-horizontal:absolute;mso-position-vertical:absolute" coordsize="515,670" path="m515,l,670e" filled="f" strokecolor="#969696" strokeweight="1pt">
                <v:stroke dashstyle="1 1"/>
                <v:path arrowok="t"/>
              </v:shape>
              <v:shape id="_x0000_s1347" style="position:absolute;left:2119;top:7132;width:515;height:670;mso-position-horizontal:absolute;mso-position-vertical:absolute" coordsize="515,670" path="m515,l,670e" filled="f" strokecolor="#969696" strokeweight="1pt">
                <v:stroke dashstyle="1 1"/>
                <v:path arrowok="t"/>
              </v:shape>
              <v:shape id="_x0000_s1348" style="position:absolute;left:2479;top:7115;width:515;height:670;mso-position-horizontal:absolute;mso-position-vertical:absolute" coordsize="515,670" path="m515,l,670e" filled="f" strokecolor="#969696" strokeweight="1pt">
                <v:stroke dashstyle="1 1"/>
                <v:path arrowok="t"/>
              </v:shape>
              <v:shape id="_x0000_s1349" style="position:absolute;left:2832;top:7115;width:515;height:670;mso-position-horizontal:absolute;mso-position-vertical:absolute" coordsize="515,670" path="m515,l,670e" filled="f" strokecolor="#969696" strokeweight="1pt">
                <v:stroke dashstyle="1 1"/>
                <v:path arrowok="t"/>
              </v:shape>
            </v:group>
            <v:shape id="_x0000_s1350" style="position:absolute;left:9530;top:7132;width:515;height:670;mso-position-horizontal:absolute;mso-position-vertical:absolute" coordsize="515,670" path="m515,l,670e" filled="f" strokecolor="#969696" strokeweight="1pt">
              <v:stroke dashstyle="1 1"/>
              <v:path arrowok="t"/>
            </v:shape>
            <v:shape id="_x0000_s1351" style="position:absolute;left:9882;top:7115;width:515;height:670;mso-position-horizontal:absolute;mso-position-vertical:absolute" coordsize="515,670" path="m515,l,670e" filled="f" strokecolor="#969696" strokeweight="1pt">
              <v:stroke dashstyle="1 1"/>
              <v:path arrowok="t"/>
            </v:shape>
            <v:shape id="_x0000_s1352" style="position:absolute;left:10250;top:7115;width:515;height:670;mso-position-horizontal:absolute;mso-position-vertical:absolute" coordsize="515,670" path="m515,l,670e" filled="f" strokecolor="#969696" strokeweight="1pt">
              <v:stroke dashstyle="1 1"/>
              <v:path arrowok="t"/>
            </v:shape>
            <v:shape id="_x0000_s1353" style="position:absolute;left:10595;top:7132;width:515;height:670;mso-position-horizontal:absolute;mso-position-vertical:absolute" coordsize="515,670" path="m515,l,670e" filled="f" strokecolor="#969696" strokeweight="1pt">
              <v:stroke dashstyle="1 1"/>
              <v:path arrowok="t"/>
            </v:shape>
            <v:shape id="_x0000_s1354" style="position:absolute;left:10955;top:7334;width:364;height:451;mso-position-horizontal:absolute;mso-position-vertical:absolute" coordsize="364,451" path="m364,l,451e" filled="f" strokecolor="#969696" strokeweight="1pt">
              <v:stroke dashstyle="1 1"/>
              <v:path arrowok="t"/>
            </v:shape>
            <v:group id="_x0000_s1355" style="position:absolute;left:5298;top:7122;width:2293;height:687" coordorigin="1054,7115" coordsize="2293,687">
              <v:shape id="_x0000_s1356" style="position:absolute;left:1054;top:7132;width:515;height:670;mso-position-horizontal:absolute;mso-position-vertical:absolute" coordsize="515,670" path="m515,l,670e" filled="f" strokecolor="#969696" strokeweight="1pt">
                <v:stroke dashstyle="1 1"/>
                <v:path arrowok="t"/>
              </v:shape>
              <v:shape id="_x0000_s1357" style="position:absolute;left:1406;top:7115;width:515;height:670;mso-position-horizontal:absolute;mso-position-vertical:absolute" coordsize="515,670" path="m515,l,670e" filled="f" strokecolor="#969696" strokeweight="1pt">
                <v:stroke dashstyle="1 1"/>
                <v:path arrowok="t"/>
              </v:shape>
              <v:shape id="_x0000_s1358" style="position:absolute;left:1774;top:7115;width:515;height:670;mso-position-horizontal:absolute;mso-position-vertical:absolute" coordsize="515,670" path="m515,l,670e" filled="f" strokecolor="#969696" strokeweight="1pt">
                <v:stroke dashstyle="1 1"/>
                <v:path arrowok="t"/>
              </v:shape>
              <v:shape id="_x0000_s1359" style="position:absolute;left:2119;top:7132;width:515;height:670;mso-position-horizontal:absolute;mso-position-vertical:absolute" coordsize="515,670" path="m515,l,670e" filled="f" strokecolor="#969696" strokeweight="1pt">
                <v:stroke dashstyle="1 1"/>
                <v:path arrowok="t"/>
              </v:shape>
              <v:shape id="_x0000_s1360" style="position:absolute;left:2479;top:7115;width:515;height:670;mso-position-horizontal:absolute;mso-position-vertical:absolute" coordsize="515,670" path="m515,l,670e" filled="f" strokecolor="#969696" strokeweight="1pt">
                <v:stroke dashstyle="1 1"/>
                <v:path arrowok="t"/>
              </v:shape>
              <v:shape id="_x0000_s1361" style="position:absolute;left:2832;top:7115;width:515;height:670;mso-position-horizontal:absolute;mso-position-vertical:absolute" coordsize="515,670" path="m515,l,670e" filled="f" strokecolor="#969696" strokeweight="1pt">
                <v:stroke dashstyle="1 1"/>
                <v:path arrowok="t"/>
              </v:shape>
            </v:group>
            <v:group id="_x0000_s1362" style="position:absolute;left:7390;top:7132;width:2293;height:687" coordorigin="1054,7115" coordsize="2293,687">
              <v:shape id="_x0000_s1363" style="position:absolute;left:1054;top:7132;width:515;height:670;mso-position-horizontal:absolute;mso-position-vertical:absolute" coordsize="515,670" path="m515,l,670e" filled="f" strokecolor="#969696" strokeweight="1pt">
                <v:stroke dashstyle="1 1"/>
                <v:path arrowok="t"/>
              </v:shape>
              <v:shape id="_x0000_s1364" style="position:absolute;left:1406;top:7115;width:515;height:670;mso-position-horizontal:absolute;mso-position-vertical:absolute" coordsize="515,670" path="m515,l,670e" filled="f" strokecolor="#969696" strokeweight="1pt">
                <v:stroke dashstyle="1 1"/>
                <v:path arrowok="t"/>
              </v:shape>
              <v:shape id="_x0000_s1365" style="position:absolute;left:1774;top:7115;width:515;height:670;mso-position-horizontal:absolute;mso-position-vertical:absolute" coordsize="515,670" path="m515,l,670e" filled="f" strokecolor="#969696" strokeweight="1pt">
                <v:stroke dashstyle="1 1"/>
                <v:path arrowok="t"/>
              </v:shape>
              <v:shape id="_x0000_s1366" style="position:absolute;left:2119;top:7132;width:515;height:670;mso-position-horizontal:absolute;mso-position-vertical:absolute" coordsize="515,670" path="m515,l,670e" filled="f" strokecolor="#969696" strokeweight="1pt">
                <v:stroke dashstyle="1 1"/>
                <v:path arrowok="t"/>
              </v:shape>
              <v:shape id="_x0000_s1367" style="position:absolute;left:2479;top:7115;width:515;height:670;mso-position-horizontal:absolute;mso-position-vertical:absolute" coordsize="515,670" path="m515,l,670e" filled="f" strokecolor="#969696" strokeweight="1pt">
                <v:stroke dashstyle="1 1"/>
                <v:path arrowok="t"/>
              </v:shape>
              <v:shape id="_x0000_s1368" style="position:absolute;left:2832;top:7115;width:515;height:670;mso-position-horizontal:absolute;mso-position-vertical:absolute" coordsize="515,670" path="m515,l,670e" filled="f" strokecolor="#969696" strokeweight="1pt">
                <v:stroke dashstyle="1 1"/>
                <v:path arrowok="t"/>
              </v:shape>
            </v:group>
          </v:group>
        </w:pict>
      </w:r>
      <w:r w:rsidRPr="00560C3B">
        <w:rPr>
          <w:rFonts w:ascii="Hand writing Mutlu" w:hAnsi="Hand writing Mutlu" w:cs="Hand writing Mutlu"/>
          <w:i/>
          <w:iCs/>
          <w:sz w:val="72"/>
          <w:szCs w:val="72"/>
        </w:rPr>
        <w:t>Elle, elle</w:t>
      </w:r>
      <w:r>
        <w:rPr>
          <w:rFonts w:ascii="Hand writing Mutlu" w:hAnsi="Hand writing Mutlu" w:cs="Hand writing Mutlu"/>
          <w:i/>
          <w:iCs/>
          <w:sz w:val="72"/>
          <w:szCs w:val="72"/>
        </w:rPr>
        <w:t xml:space="preserve"> 3 </w:t>
      </w:r>
      <w:r w:rsidRPr="00560C3B">
        <w:rPr>
          <w:rFonts w:ascii="Hand writing Mutlu" w:hAnsi="Hand writing Mutlu" w:cs="Hand writing Mutlu"/>
          <w:i/>
          <w:iCs/>
          <w:sz w:val="72"/>
          <w:szCs w:val="72"/>
        </w:rPr>
        <w:t xml:space="preserve"> </w:t>
      </w:r>
      <w:hyperlink r:id="rId12" w:history="1">
        <w:r w:rsidRPr="002E64F9">
          <w:rPr>
            <w:rFonts w:ascii="Hand writing Mutlu" w:hAnsi="Hand writing Mutlu" w:cs="Hand writing Mutlu"/>
            <w:i/>
            <w:iCs/>
            <w:noProof/>
            <w:sz w:val="72"/>
            <w:szCs w:val="72"/>
          </w:rPr>
          <w:pict>
            <v:shape id="rg_hi" o:spid="_x0000_i1031" type="#_x0000_t75" alt="http://t0.gstatic.com/images?q=tbn:ANd9GcTIhd5ZS1uZmLs1sgRveyVGy0IjZtOYr2eYtcOmZT1itE8HuZ30lg" href="http://www.google.com.tr/imgres?q=kedi+gifleri&amp;hl=tr&amp;biw=1366&amp;bih=673&amp;tbm=isch&amp;tbnid=0awwCdKl9wPFAM:&amp;imgrefurl=http://elifkiz123.blogcu.com/cok-tatli-kedi-gifleri/3897729&amp;docid=1k7l96Ltg7oT7M&amp;imgurl=http://img507.imageshack.us/img507/3582/43948448mb4.gif&amp;w=109&amp;h=138&amp;ei=UbeDUJbWA6rm4QSUooHoCg&amp;zoom=1&amp;iact=hc&amp;vpx=302&amp;vpy=342&amp;dur=2130&amp;hovh=110&amp;hovw=87&amp;tx=89&amp;ty=67&amp;sig=100349375776932513391&amp;page=2&amp;tbnh=110&amp;tbnw=87&amp;start=21&amp;ndsp=34&amp;ved=1t:429,r:9,s:20,i:2" style="width:36pt;height:44.25pt;visibility:visible" o:button="t">
              <v:fill o:detectmouseclick="t"/>
              <v:imagedata r:id="rId13" o:title=""/>
            </v:shape>
          </w:pict>
        </w:r>
      </w:hyperlink>
      <w:r w:rsidRPr="00560C3B">
        <w:rPr>
          <w:rFonts w:ascii="Hand writing Mutlu" w:hAnsi="Hand writing Mutlu" w:cs="Hand writing Mutlu"/>
          <w:i/>
          <w:iCs/>
          <w:sz w:val="72"/>
          <w:szCs w:val="72"/>
        </w:rPr>
        <w:t xml:space="preserve">  elle.</w:t>
      </w:r>
    </w:p>
    <w:p w:rsidR="00F158A4" w:rsidRPr="00E24612" w:rsidRDefault="00F158A4" w:rsidP="00E24612">
      <w:pPr>
        <w:tabs>
          <w:tab w:val="left" w:pos="1665"/>
        </w:tabs>
        <w:rPr>
          <w:rFonts w:ascii="Hand writing Mutlu" w:hAnsi="Hand writing Mutlu" w:cs="Hand writing Mutlu"/>
          <w:i/>
          <w:iCs/>
          <w:sz w:val="72"/>
          <w:szCs w:val="72"/>
        </w:rPr>
      </w:pPr>
      <w:r>
        <w:rPr>
          <w:noProof/>
        </w:rPr>
        <w:pict>
          <v:group id="_x0000_s1369" style="position:absolute;margin-left:-46.85pt;margin-top:11.7pt;width:531pt;height:46.7pt;z-index:-251654656" coordorigin="1054,7115" coordsize="10286,704">
            <v:group id="_x0000_s1370" style="position:absolute;left:1080;top:7132;width:10260;height:652" coordorigin="751,4013" coordsize="9707,557">
              <v:rect id="_x0000_s1371" style="position:absolute;left:751;top:4399;width:9707;height:171" filled="f" strokecolor="#009dc7" strokeweight=".21847mm">
                <v:path arrowok="t"/>
              </v:rect>
              <v:rect id="_x0000_s1372" style="position:absolute;left:751;top:4185;width:9707;height:214" filled="f" strokecolor="#009dc7" strokeweight=".21847mm">
                <v:path arrowok="t"/>
              </v:rect>
              <v:rect id="_x0000_s1373" style="position:absolute;left:751;top:4013;width:9707;height:172" filled="f" strokecolor="#009dc7" strokeweight=".21847mm">
                <v:path arrowok="t"/>
              </v:rect>
            </v:group>
            <v:group id="_x0000_s1374" style="position:absolute;left:1054;top:7115;width:2293;height:687" coordorigin="1054,7115" coordsize="2293,687">
              <v:shape id="_x0000_s1375" style="position:absolute;left:1054;top:7132;width:515;height:670;mso-position-horizontal:absolute;mso-position-vertical:absolute" coordsize="515,670" path="m515,l,670e" filled="f" strokecolor="#969696" strokeweight="1pt">
                <v:stroke dashstyle="1 1"/>
                <v:path arrowok="t"/>
              </v:shape>
              <v:shape id="_x0000_s1376" style="position:absolute;left:1406;top:7115;width:515;height:670;mso-position-horizontal:absolute;mso-position-vertical:absolute" coordsize="515,670" path="m515,l,670e" filled="f" strokecolor="#969696" strokeweight="1pt">
                <v:stroke dashstyle="1 1"/>
                <v:path arrowok="t"/>
              </v:shape>
              <v:shape id="_x0000_s1377" style="position:absolute;left:1774;top:7115;width:515;height:670;mso-position-horizontal:absolute;mso-position-vertical:absolute" coordsize="515,670" path="m515,l,670e" filled="f" strokecolor="#969696" strokeweight="1pt">
                <v:stroke dashstyle="1 1"/>
                <v:path arrowok="t"/>
              </v:shape>
              <v:shape id="_x0000_s1378" style="position:absolute;left:2119;top:7132;width:515;height:670;mso-position-horizontal:absolute;mso-position-vertical:absolute" coordsize="515,670" path="m515,l,670e" filled="f" strokecolor="#969696" strokeweight="1pt">
                <v:stroke dashstyle="1 1"/>
                <v:path arrowok="t"/>
              </v:shape>
              <v:shape id="_x0000_s1379" style="position:absolute;left:2479;top:7115;width:515;height:670;mso-position-horizontal:absolute;mso-position-vertical:absolute" coordsize="515,670" path="m515,l,670e" filled="f" strokecolor="#969696" strokeweight="1pt">
                <v:stroke dashstyle="1 1"/>
                <v:path arrowok="t"/>
              </v:shape>
              <v:shape id="_x0000_s1380" style="position:absolute;left:2832;top:7115;width:515;height:670;mso-position-horizontal:absolute;mso-position-vertical:absolute" coordsize="515,670" path="m515,l,670e" filled="f" strokecolor="#969696" strokeweight="1pt">
                <v:stroke dashstyle="1 1"/>
                <v:path arrowok="t"/>
              </v:shape>
            </v:group>
            <v:group id="_x0000_s1381" style="position:absolute;left:3162;top:7132;width:2293;height:687" coordorigin="1054,7115" coordsize="2293,687">
              <v:shape id="_x0000_s1382" style="position:absolute;left:1054;top:7132;width:515;height:670;mso-position-horizontal:absolute;mso-position-vertical:absolute" coordsize="515,670" path="m515,l,670e" filled="f" strokecolor="#969696" strokeweight="1pt">
                <v:stroke dashstyle="1 1"/>
                <v:path arrowok="t"/>
              </v:shape>
              <v:shape id="_x0000_s1383" style="position:absolute;left:1406;top:7115;width:515;height:670;mso-position-horizontal:absolute;mso-position-vertical:absolute" coordsize="515,670" path="m515,l,670e" filled="f" strokecolor="#969696" strokeweight="1pt">
                <v:stroke dashstyle="1 1"/>
                <v:path arrowok="t"/>
              </v:shape>
              <v:shape id="_x0000_s1384" style="position:absolute;left:1774;top:7115;width:515;height:670;mso-position-horizontal:absolute;mso-position-vertical:absolute" coordsize="515,670" path="m515,l,670e" filled="f" strokecolor="#969696" strokeweight="1pt">
                <v:stroke dashstyle="1 1"/>
                <v:path arrowok="t"/>
              </v:shape>
              <v:shape id="_x0000_s1385" style="position:absolute;left:2119;top:7132;width:515;height:670;mso-position-horizontal:absolute;mso-position-vertical:absolute" coordsize="515,670" path="m515,l,670e" filled="f" strokecolor="#969696" strokeweight="1pt">
                <v:stroke dashstyle="1 1"/>
                <v:path arrowok="t"/>
              </v:shape>
              <v:shape id="_x0000_s1386" style="position:absolute;left:2479;top:7115;width:515;height:670;mso-position-horizontal:absolute;mso-position-vertical:absolute" coordsize="515,670" path="m515,l,670e" filled="f" strokecolor="#969696" strokeweight="1pt">
                <v:stroke dashstyle="1 1"/>
                <v:path arrowok="t"/>
              </v:shape>
              <v:shape id="_x0000_s1387" style="position:absolute;left:2832;top:7115;width:515;height:670;mso-position-horizontal:absolute;mso-position-vertical:absolute" coordsize="515,670" path="m515,l,670e" filled="f" strokecolor="#969696" strokeweight="1pt">
                <v:stroke dashstyle="1 1"/>
                <v:path arrowok="t"/>
              </v:shape>
            </v:group>
            <v:shape id="_x0000_s1388" style="position:absolute;left:9530;top:7132;width:515;height:670;mso-position-horizontal:absolute;mso-position-vertical:absolute" coordsize="515,670" path="m515,l,670e" filled="f" strokecolor="#969696" strokeweight="1pt">
              <v:stroke dashstyle="1 1"/>
              <v:path arrowok="t"/>
            </v:shape>
            <v:shape id="_x0000_s1389" style="position:absolute;left:9882;top:7115;width:515;height:670;mso-position-horizontal:absolute;mso-position-vertical:absolute" coordsize="515,670" path="m515,l,670e" filled="f" strokecolor="#969696" strokeweight="1pt">
              <v:stroke dashstyle="1 1"/>
              <v:path arrowok="t"/>
            </v:shape>
            <v:shape id="_x0000_s1390" style="position:absolute;left:10250;top:7115;width:515;height:670;mso-position-horizontal:absolute;mso-position-vertical:absolute" coordsize="515,670" path="m515,l,670e" filled="f" strokecolor="#969696" strokeweight="1pt">
              <v:stroke dashstyle="1 1"/>
              <v:path arrowok="t"/>
            </v:shape>
            <v:shape id="_x0000_s1391" style="position:absolute;left:10595;top:7132;width:515;height:670;mso-position-horizontal:absolute;mso-position-vertical:absolute" coordsize="515,670" path="m515,l,670e" filled="f" strokecolor="#969696" strokeweight="1pt">
              <v:stroke dashstyle="1 1"/>
              <v:path arrowok="t"/>
            </v:shape>
            <v:shape id="_x0000_s1392" style="position:absolute;left:10955;top:7334;width:364;height:451;mso-position-horizontal:absolute;mso-position-vertical:absolute" coordsize="364,451" path="m364,l,451e" filled="f" strokecolor="#969696" strokeweight="1pt">
              <v:stroke dashstyle="1 1"/>
              <v:path arrowok="t"/>
            </v:shape>
            <v:group id="_x0000_s1393" style="position:absolute;left:5298;top:7122;width:2293;height:687" coordorigin="1054,7115" coordsize="2293,687">
              <v:shape id="_x0000_s1394" style="position:absolute;left:1054;top:7132;width:515;height:670;mso-position-horizontal:absolute;mso-position-vertical:absolute" coordsize="515,670" path="m515,l,670e" filled="f" strokecolor="#969696" strokeweight="1pt">
                <v:stroke dashstyle="1 1"/>
                <v:path arrowok="t"/>
              </v:shape>
              <v:shape id="_x0000_s1395" style="position:absolute;left:1406;top:7115;width:515;height:670;mso-position-horizontal:absolute;mso-position-vertical:absolute" coordsize="515,670" path="m515,l,670e" filled="f" strokecolor="#969696" strokeweight="1pt">
                <v:stroke dashstyle="1 1"/>
                <v:path arrowok="t"/>
              </v:shape>
              <v:shape id="_x0000_s1396" style="position:absolute;left:1774;top:7115;width:515;height:670;mso-position-horizontal:absolute;mso-position-vertical:absolute" coordsize="515,670" path="m515,l,670e" filled="f" strokecolor="#969696" strokeweight="1pt">
                <v:stroke dashstyle="1 1"/>
                <v:path arrowok="t"/>
              </v:shape>
              <v:shape id="_x0000_s1397" style="position:absolute;left:2119;top:7132;width:515;height:670;mso-position-horizontal:absolute;mso-position-vertical:absolute" coordsize="515,670" path="m515,l,670e" filled="f" strokecolor="#969696" strokeweight="1pt">
                <v:stroke dashstyle="1 1"/>
                <v:path arrowok="t"/>
              </v:shape>
              <v:shape id="_x0000_s1398" style="position:absolute;left:2479;top:7115;width:515;height:670;mso-position-horizontal:absolute;mso-position-vertical:absolute" coordsize="515,670" path="m515,l,670e" filled="f" strokecolor="#969696" strokeweight="1pt">
                <v:stroke dashstyle="1 1"/>
                <v:path arrowok="t"/>
              </v:shape>
              <v:shape id="_x0000_s1399" style="position:absolute;left:2832;top:7115;width:515;height:670;mso-position-horizontal:absolute;mso-position-vertical:absolute" coordsize="515,670" path="m515,l,670e" filled="f" strokecolor="#969696" strokeweight="1pt">
                <v:stroke dashstyle="1 1"/>
                <v:path arrowok="t"/>
              </v:shape>
            </v:group>
            <v:group id="_x0000_s1400" style="position:absolute;left:7390;top:7132;width:2293;height:687" coordorigin="1054,7115" coordsize="2293,687">
              <v:shape id="_x0000_s1401" style="position:absolute;left:1054;top:7132;width:515;height:670;mso-position-horizontal:absolute;mso-position-vertical:absolute" coordsize="515,670" path="m515,l,670e" filled="f" strokecolor="#969696" strokeweight="1pt">
                <v:stroke dashstyle="1 1"/>
                <v:path arrowok="t"/>
              </v:shape>
              <v:shape id="_x0000_s1402" style="position:absolute;left:1406;top:7115;width:515;height:670;mso-position-horizontal:absolute;mso-position-vertical:absolute" coordsize="515,670" path="m515,l,670e" filled="f" strokecolor="#969696" strokeweight="1pt">
                <v:stroke dashstyle="1 1"/>
                <v:path arrowok="t"/>
              </v:shape>
              <v:shape id="_x0000_s1403" style="position:absolute;left:1774;top:7115;width:515;height:670;mso-position-horizontal:absolute;mso-position-vertical:absolute" coordsize="515,670" path="m515,l,670e" filled="f" strokecolor="#969696" strokeweight="1pt">
                <v:stroke dashstyle="1 1"/>
                <v:path arrowok="t"/>
              </v:shape>
              <v:shape id="_x0000_s1404" style="position:absolute;left:2119;top:7132;width:515;height:670;mso-position-horizontal:absolute;mso-position-vertical:absolute" coordsize="515,670" path="m515,l,670e" filled="f" strokecolor="#969696" strokeweight="1pt">
                <v:stroke dashstyle="1 1"/>
                <v:path arrowok="t"/>
              </v:shape>
              <v:shape id="_x0000_s1405" style="position:absolute;left:2479;top:7115;width:515;height:670;mso-position-horizontal:absolute;mso-position-vertical:absolute" coordsize="515,670" path="m515,l,670e" filled="f" strokecolor="#969696" strokeweight="1pt">
                <v:stroke dashstyle="1 1"/>
                <v:path arrowok="t"/>
              </v:shape>
              <v:shape id="_x0000_s1406" style="position:absolute;left:2832;top:7115;width:515;height:670;mso-position-horizontal:absolute;mso-position-vertical:absolute" coordsize="515,670" path="m515,l,670e" filled="f" strokecolor="#969696" strokeweight="1pt">
                <v:stroke dashstyle="1 1"/>
                <v:path arrowok="t"/>
              </v:shape>
            </v:group>
          </v:group>
        </w:pict>
      </w:r>
      <w:r>
        <w:rPr>
          <w:rFonts w:ascii="Hand writing Mutlu" w:hAnsi="Hand writing Mutlu" w:cs="Hand writing Mutlu"/>
          <w:i/>
          <w:iCs/>
          <w:sz w:val="72"/>
          <w:szCs w:val="72"/>
        </w:rPr>
        <w:t xml:space="preserve"> </w:t>
      </w:r>
      <w:r w:rsidRPr="002E64F9">
        <w:rPr>
          <w:rFonts w:ascii="Hand writing Mutlu" w:hAnsi="Hand writing Mutlu" w:cs="Hand writing Mutlu"/>
          <w:i/>
          <w:iCs/>
          <w:noProof/>
          <w:sz w:val="72"/>
          <w:szCs w:val="72"/>
        </w:rPr>
        <w:pict>
          <v:shape id="Resim 84" o:spid="_x0000_i1032" type="#_x0000_t75" style="width:52.5pt;height:41.25pt;visibility:visible">
            <v:imagedata r:id="rId14" o:title=""/>
          </v:shape>
        </w:pict>
      </w:r>
      <w:r>
        <w:rPr>
          <w:rFonts w:ascii="Hand writing Mutlu" w:hAnsi="Hand writing Mutlu" w:cs="Hand writing Mutlu"/>
          <w:i/>
          <w:iCs/>
          <w:sz w:val="72"/>
          <w:szCs w:val="72"/>
        </w:rPr>
        <w:t xml:space="preserve">le  </w:t>
      </w:r>
      <w:r w:rsidRPr="002E64F9">
        <w:rPr>
          <w:rFonts w:ascii="Hand writing Mutlu" w:hAnsi="Hand writing Mutlu" w:cs="Hand writing Mutlu"/>
          <w:i/>
          <w:iCs/>
          <w:noProof/>
          <w:sz w:val="72"/>
          <w:szCs w:val="72"/>
        </w:rPr>
        <w:pict>
          <v:shape id="Resim 86" o:spid="_x0000_i1033" type="#_x0000_t75" style="width:64.5pt;height:41.25pt;visibility:visible">
            <v:imagedata r:id="rId15" o:title=""/>
          </v:shape>
        </w:pict>
      </w:r>
      <w:r>
        <w:rPr>
          <w:rFonts w:ascii="Hand writing Mutlu" w:hAnsi="Hand writing Mutlu" w:cs="Hand writing Mutlu"/>
          <w:i/>
          <w:iCs/>
          <w:sz w:val="72"/>
          <w:szCs w:val="72"/>
        </w:rPr>
        <w:t xml:space="preserve"> </w:t>
      </w:r>
      <w:r w:rsidRPr="00E24612">
        <w:rPr>
          <w:rFonts w:ascii="Hand writing Mutlu" w:hAnsi="Hand writing Mutlu" w:cs="Hand writing Mutlu"/>
          <w:i/>
          <w:iCs/>
          <w:sz w:val="72"/>
          <w:szCs w:val="72"/>
        </w:rPr>
        <w:t>elle.</w:t>
      </w:r>
    </w:p>
    <w:p w:rsidR="00F158A4" w:rsidRPr="00E345A3" w:rsidRDefault="00F158A4" w:rsidP="00E345A3">
      <w:pPr>
        <w:rPr>
          <w:rFonts w:ascii="Hand writing Mutlu" w:hAnsi="Hand writing Mutlu" w:cs="Hand writing Mutlu"/>
          <w:i/>
          <w:iCs/>
          <w:u w:val="single"/>
        </w:rPr>
      </w:pPr>
      <w:r>
        <w:rPr>
          <w:noProof/>
        </w:rPr>
        <w:pict>
          <v:shape id="Resim 4" o:spid="_x0000_s1407" type="#_x0000_t75" alt="http://www.turkopedi.com/wp-content/uploads/2011/02/un-cuvali.jpg" style="position:absolute;margin-left:84.7pt;margin-top:13.05pt;width:26.25pt;height:28.5pt;z-index:251663872;visibility:visible">
            <v:imagedata r:id="rId16" o:title="" croptop="1790f" cropbottom="5730f" cropleft="4143f" cropright="9416f"/>
          </v:shape>
        </w:pict>
      </w:r>
      <w:r>
        <w:rPr>
          <w:noProof/>
        </w:rPr>
        <w:pict>
          <v:group id="_x0000_s1408" style="position:absolute;margin-left:-46.85pt;margin-top:10.45pt;width:531pt;height:46.7pt;z-index:-251653632" coordorigin="1054,7115" coordsize="10286,704">
            <v:group id="_x0000_s1409" style="position:absolute;left:1080;top:7132;width:10260;height:652" coordorigin="751,4013" coordsize="9707,557">
              <v:rect id="_x0000_s1410" style="position:absolute;left:751;top:4399;width:9707;height:171" filled="f" strokecolor="#009dc7" strokeweight=".21847mm">
                <v:path arrowok="t"/>
              </v:rect>
              <v:rect id="_x0000_s1411" style="position:absolute;left:751;top:4185;width:9707;height:214" filled="f" strokecolor="#009dc7" strokeweight=".21847mm">
                <v:path arrowok="t"/>
              </v:rect>
              <v:rect id="_x0000_s1412" style="position:absolute;left:751;top:4013;width:9707;height:172" filled="f" strokecolor="#009dc7" strokeweight=".21847mm">
                <v:path arrowok="t"/>
              </v:rect>
            </v:group>
            <v:group id="_x0000_s1413" style="position:absolute;left:1054;top:7115;width:2293;height:687" coordorigin="1054,7115" coordsize="2293,687">
              <v:shape id="_x0000_s1414" style="position:absolute;left:1054;top:7132;width:515;height:670;mso-position-horizontal:absolute;mso-position-vertical:absolute" coordsize="515,670" path="m515,l,670e" filled="f" strokecolor="#969696" strokeweight="1pt">
                <v:stroke dashstyle="1 1"/>
                <v:path arrowok="t"/>
              </v:shape>
              <v:shape id="_x0000_s1415" style="position:absolute;left:1406;top:7115;width:515;height:670;mso-position-horizontal:absolute;mso-position-vertical:absolute" coordsize="515,670" path="m515,l,670e" filled="f" strokecolor="#969696" strokeweight="1pt">
                <v:stroke dashstyle="1 1"/>
                <v:path arrowok="t"/>
              </v:shape>
              <v:shape id="_x0000_s1416" style="position:absolute;left:1774;top:7115;width:515;height:670;mso-position-horizontal:absolute;mso-position-vertical:absolute" coordsize="515,670" path="m515,l,670e" filled="f" strokecolor="#969696" strokeweight="1pt">
                <v:stroke dashstyle="1 1"/>
                <v:path arrowok="t"/>
              </v:shape>
              <v:shape id="_x0000_s1417" style="position:absolute;left:2119;top:7132;width:515;height:670;mso-position-horizontal:absolute;mso-position-vertical:absolute" coordsize="515,670" path="m515,l,670e" filled="f" strokecolor="#969696" strokeweight="1pt">
                <v:stroke dashstyle="1 1"/>
                <v:path arrowok="t"/>
              </v:shape>
              <v:shape id="_x0000_s1418" style="position:absolute;left:2479;top:7115;width:515;height:670;mso-position-horizontal:absolute;mso-position-vertical:absolute" coordsize="515,670" path="m515,l,670e" filled="f" strokecolor="#969696" strokeweight="1pt">
                <v:stroke dashstyle="1 1"/>
                <v:path arrowok="t"/>
              </v:shape>
              <v:shape id="_x0000_s1419" style="position:absolute;left:2832;top:7115;width:515;height:670;mso-position-horizontal:absolute;mso-position-vertical:absolute" coordsize="515,670" path="m515,l,670e" filled="f" strokecolor="#969696" strokeweight="1pt">
                <v:stroke dashstyle="1 1"/>
                <v:path arrowok="t"/>
              </v:shape>
            </v:group>
            <v:group id="_x0000_s1420" style="position:absolute;left:3162;top:7132;width:2293;height:687" coordorigin="1054,7115" coordsize="2293,687">
              <v:shape id="_x0000_s1421" style="position:absolute;left:1054;top:7132;width:515;height:670;mso-position-horizontal:absolute;mso-position-vertical:absolute" coordsize="515,670" path="m515,l,670e" filled="f" strokecolor="#969696" strokeweight="1pt">
                <v:stroke dashstyle="1 1"/>
                <v:path arrowok="t"/>
              </v:shape>
              <v:shape id="_x0000_s1422" style="position:absolute;left:1406;top:7115;width:515;height:670;mso-position-horizontal:absolute;mso-position-vertical:absolute" coordsize="515,670" path="m515,l,670e" filled="f" strokecolor="#969696" strokeweight="1pt">
                <v:stroke dashstyle="1 1"/>
                <v:path arrowok="t"/>
              </v:shape>
              <v:shape id="_x0000_s1423" style="position:absolute;left:1774;top:7115;width:515;height:670;mso-position-horizontal:absolute;mso-position-vertical:absolute" coordsize="515,670" path="m515,l,670e" filled="f" strokecolor="#969696" strokeweight="1pt">
                <v:stroke dashstyle="1 1"/>
                <v:path arrowok="t"/>
              </v:shape>
              <v:shape id="_x0000_s1424" style="position:absolute;left:2119;top:7132;width:515;height:670;mso-position-horizontal:absolute;mso-position-vertical:absolute" coordsize="515,670" path="m515,l,670e" filled="f" strokecolor="#969696" strokeweight="1pt">
                <v:stroke dashstyle="1 1"/>
                <v:path arrowok="t"/>
              </v:shape>
              <v:shape id="_x0000_s1425" style="position:absolute;left:2479;top:7115;width:515;height:670;mso-position-horizontal:absolute;mso-position-vertical:absolute" coordsize="515,670" path="m515,l,670e" filled="f" strokecolor="#969696" strokeweight="1pt">
                <v:stroke dashstyle="1 1"/>
                <v:path arrowok="t"/>
              </v:shape>
              <v:shape id="_x0000_s1426" style="position:absolute;left:2832;top:7115;width:515;height:670;mso-position-horizontal:absolute;mso-position-vertical:absolute" coordsize="515,670" path="m515,l,670e" filled="f" strokecolor="#969696" strokeweight="1pt">
                <v:stroke dashstyle="1 1"/>
                <v:path arrowok="t"/>
              </v:shape>
            </v:group>
            <v:shape id="_x0000_s1427" style="position:absolute;left:9530;top:7132;width:515;height:670;mso-position-horizontal:absolute;mso-position-vertical:absolute" coordsize="515,670" path="m515,l,670e" filled="f" strokecolor="#969696" strokeweight="1pt">
              <v:stroke dashstyle="1 1"/>
              <v:path arrowok="t"/>
            </v:shape>
            <v:shape id="_x0000_s1428" style="position:absolute;left:9882;top:7115;width:515;height:670;mso-position-horizontal:absolute;mso-position-vertical:absolute" coordsize="515,670" path="m515,l,670e" filled="f" strokecolor="#969696" strokeweight="1pt">
              <v:stroke dashstyle="1 1"/>
              <v:path arrowok="t"/>
            </v:shape>
            <v:shape id="_x0000_s1429" style="position:absolute;left:10250;top:7115;width:515;height:670;mso-position-horizontal:absolute;mso-position-vertical:absolute" coordsize="515,670" path="m515,l,670e" filled="f" strokecolor="#969696" strokeweight="1pt">
              <v:stroke dashstyle="1 1"/>
              <v:path arrowok="t"/>
            </v:shape>
            <v:shape id="_x0000_s1430" style="position:absolute;left:10595;top:7132;width:515;height:670;mso-position-horizontal:absolute;mso-position-vertical:absolute" coordsize="515,670" path="m515,l,670e" filled="f" strokecolor="#969696" strokeweight="1pt">
              <v:stroke dashstyle="1 1"/>
              <v:path arrowok="t"/>
            </v:shape>
            <v:shape id="_x0000_s1431" style="position:absolute;left:10955;top:7334;width:364;height:451;mso-position-horizontal:absolute;mso-position-vertical:absolute" coordsize="364,451" path="m364,l,451e" filled="f" strokecolor="#969696" strokeweight="1pt">
              <v:stroke dashstyle="1 1"/>
              <v:path arrowok="t"/>
            </v:shape>
            <v:group id="_x0000_s1432" style="position:absolute;left:5298;top:7122;width:2293;height:687" coordorigin="1054,7115" coordsize="2293,687">
              <v:shape id="_x0000_s1433" style="position:absolute;left:1054;top:7132;width:515;height:670;mso-position-horizontal:absolute;mso-position-vertical:absolute" coordsize="515,670" path="m515,l,670e" filled="f" strokecolor="#969696" strokeweight="1pt">
                <v:stroke dashstyle="1 1"/>
                <v:path arrowok="t"/>
              </v:shape>
              <v:shape id="_x0000_s1434" style="position:absolute;left:1406;top:7115;width:515;height:670;mso-position-horizontal:absolute;mso-position-vertical:absolute" coordsize="515,670" path="m515,l,670e" filled="f" strokecolor="#969696" strokeweight="1pt">
                <v:stroke dashstyle="1 1"/>
                <v:path arrowok="t"/>
              </v:shape>
              <v:shape id="_x0000_s1435" style="position:absolute;left:1774;top:7115;width:515;height:670;mso-position-horizontal:absolute;mso-position-vertical:absolute" coordsize="515,670" path="m515,l,670e" filled="f" strokecolor="#969696" strokeweight="1pt">
                <v:stroke dashstyle="1 1"/>
                <v:path arrowok="t"/>
              </v:shape>
              <v:shape id="_x0000_s1436" style="position:absolute;left:2119;top:7132;width:515;height:670;mso-position-horizontal:absolute;mso-position-vertical:absolute" coordsize="515,670" path="m515,l,670e" filled="f" strokecolor="#969696" strokeweight="1pt">
                <v:stroke dashstyle="1 1"/>
                <v:path arrowok="t"/>
              </v:shape>
              <v:shape id="_x0000_s1437" style="position:absolute;left:2479;top:7115;width:515;height:670;mso-position-horizontal:absolute;mso-position-vertical:absolute" coordsize="515,670" path="m515,l,670e" filled="f" strokecolor="#969696" strokeweight="1pt">
                <v:stroke dashstyle="1 1"/>
                <v:path arrowok="t"/>
              </v:shape>
              <v:shape id="_x0000_s1438" style="position:absolute;left:2832;top:7115;width:515;height:670;mso-position-horizontal:absolute;mso-position-vertical:absolute" coordsize="515,670" path="m515,l,670e" filled="f" strokecolor="#969696" strokeweight="1pt">
                <v:stroke dashstyle="1 1"/>
                <v:path arrowok="t"/>
              </v:shape>
            </v:group>
            <v:group id="_x0000_s1439" style="position:absolute;left:7390;top:7132;width:2293;height:687" coordorigin="1054,7115" coordsize="2293,687">
              <v:shape id="_x0000_s1440" style="position:absolute;left:1054;top:7132;width:515;height:670;mso-position-horizontal:absolute;mso-position-vertical:absolute" coordsize="515,670" path="m515,l,670e" filled="f" strokecolor="#969696" strokeweight="1pt">
                <v:stroke dashstyle="1 1"/>
                <v:path arrowok="t"/>
              </v:shape>
              <v:shape id="_x0000_s1441" style="position:absolute;left:1406;top:7115;width:515;height:670;mso-position-horizontal:absolute;mso-position-vertical:absolute" coordsize="515,670" path="m515,l,670e" filled="f" strokecolor="#969696" strokeweight="1pt">
                <v:stroke dashstyle="1 1"/>
                <v:path arrowok="t"/>
              </v:shape>
              <v:shape id="_x0000_s1442" style="position:absolute;left:1774;top:7115;width:515;height:670;mso-position-horizontal:absolute;mso-position-vertical:absolute" coordsize="515,670" path="m515,l,670e" filled="f" strokecolor="#969696" strokeweight="1pt">
                <v:stroke dashstyle="1 1"/>
                <v:path arrowok="t"/>
              </v:shape>
              <v:shape id="_x0000_s1443" style="position:absolute;left:2119;top:7132;width:515;height:670;mso-position-horizontal:absolute;mso-position-vertical:absolute" coordsize="515,670" path="m515,l,670e" filled="f" strokecolor="#969696" strokeweight="1pt">
                <v:stroke dashstyle="1 1"/>
                <v:path arrowok="t"/>
              </v:shape>
              <v:shape id="_x0000_s1444" style="position:absolute;left:2479;top:7115;width:515;height:670;mso-position-horizontal:absolute;mso-position-vertical:absolute" coordsize="515,670" path="m515,l,670e" filled="f" strokecolor="#969696" strokeweight="1pt">
                <v:stroke dashstyle="1 1"/>
                <v:path arrowok="t"/>
              </v:shape>
              <v:shape id="_x0000_s1445" style="position:absolute;left:2832;top:7115;width:515;height:670;mso-position-horizontal:absolute;mso-position-vertical:absolute" coordsize="515,670" path="m515,l,670e" filled="f" strokecolor="#969696" strokeweight="1pt">
                <v:stroke dashstyle="1 1"/>
                <v:path arrowok="t"/>
              </v:shape>
            </v:group>
          </v:group>
        </w:pict>
      </w:r>
      <w:r w:rsidRPr="00E345A3">
        <w:rPr>
          <w:rFonts w:ascii="Hand writing Mutlu" w:hAnsi="Hand writing Mutlu" w:cs="Hand writing Mutlu"/>
          <w:i/>
          <w:iCs/>
          <w:noProof/>
          <w:color w:val="000000"/>
          <w:sz w:val="72"/>
          <w:szCs w:val="72"/>
        </w:rPr>
        <w:t>El</w:t>
      </w:r>
      <w:r>
        <w:rPr>
          <w:rFonts w:ascii="Hand writing Mutlu" w:hAnsi="Hand writing Mutlu" w:cs="Hand writing Mutlu"/>
          <w:i/>
          <w:iCs/>
          <w:noProof/>
          <w:color w:val="000000"/>
          <w:sz w:val="72"/>
          <w:szCs w:val="72"/>
        </w:rPr>
        <w:t>l</w:t>
      </w:r>
      <w:r w:rsidRPr="00E345A3">
        <w:rPr>
          <w:rFonts w:ascii="Hand writing Mutlu" w:hAnsi="Hand writing Mutlu" w:cs="Hand writing Mutlu"/>
          <w:i/>
          <w:iCs/>
          <w:noProof/>
          <w:color w:val="000000"/>
          <w:sz w:val="72"/>
          <w:szCs w:val="72"/>
        </w:rPr>
        <w:t>e      ele.</w:t>
      </w:r>
    </w:p>
    <w:p w:rsidR="00F158A4" w:rsidRPr="00E345A3" w:rsidRDefault="00F158A4" w:rsidP="00E345A3">
      <w:pPr>
        <w:rPr>
          <w:rFonts w:ascii="Hand writing Mutlu" w:hAnsi="Hand writing Mutlu" w:cs="Hand writing Mutlu"/>
          <w:b/>
          <w:bCs/>
          <w:i/>
          <w:iCs/>
          <w:sz w:val="22"/>
          <w:szCs w:val="22"/>
        </w:rPr>
      </w:pPr>
      <w:r w:rsidRPr="00E345A3">
        <w:rPr>
          <w:rFonts w:ascii="Hand writing Mutlu" w:hAnsi="Hand writing Mutlu" w:cs="Hand writing Mutlu"/>
          <w:b/>
          <w:bCs/>
          <w:i/>
          <w:iCs/>
          <w:sz w:val="22"/>
          <w:szCs w:val="22"/>
        </w:rPr>
        <w:t>Resimleri İsimlendirerek 5 kez oku</w:t>
      </w:r>
      <w:r>
        <w:rPr>
          <w:rFonts w:ascii="Hand writing Mutlu" w:hAnsi="Hand writing Mutlu" w:cs="Hand writing Mutlu"/>
          <w:b/>
          <w:bCs/>
          <w:i/>
          <w:iCs/>
          <w:sz w:val="22"/>
          <w:szCs w:val="22"/>
        </w:rPr>
        <w:t>tun</w:t>
      </w:r>
      <w:r w:rsidRPr="00E345A3">
        <w:rPr>
          <w:rFonts w:ascii="Hand writing Mutlu" w:hAnsi="Hand writing Mutlu" w:cs="Hand writing Mutlu"/>
          <w:b/>
          <w:bCs/>
          <w:i/>
          <w:iCs/>
          <w:sz w:val="22"/>
          <w:szCs w:val="22"/>
        </w:rPr>
        <w:t xml:space="preserve">! </w:t>
      </w:r>
      <w:r>
        <w:rPr>
          <w:rFonts w:ascii="Hand writing Mutlu" w:hAnsi="Hand writing Mutlu" w:cs="Hand writing Mutlu"/>
          <w:b/>
          <w:bCs/>
          <w:i/>
          <w:iCs/>
          <w:sz w:val="22"/>
          <w:szCs w:val="22"/>
        </w:rPr>
        <w:t>Siz söyleyin öğrencimiz bakmadan deftere yazsın</w:t>
      </w:r>
      <w:r w:rsidRPr="00E345A3">
        <w:rPr>
          <w:rFonts w:ascii="Hand writing Mutlu" w:hAnsi="Hand writing Mutlu" w:cs="Hand writing Mutlu"/>
          <w:b/>
          <w:bCs/>
          <w:i/>
          <w:iCs/>
          <w:sz w:val="22"/>
          <w:szCs w:val="22"/>
        </w:rPr>
        <w:t xml:space="preserve"> </w:t>
      </w:r>
      <w:r>
        <w:rPr>
          <w:rFonts w:ascii="Hand writing Mutlu" w:hAnsi="Hand writing Mutlu" w:cs="Hand writing Mutlu"/>
          <w:b/>
          <w:bCs/>
          <w:i/>
          <w:iCs/>
          <w:sz w:val="22"/>
          <w:szCs w:val="22"/>
        </w:rPr>
        <w:t>Y</w:t>
      </w:r>
      <w:r w:rsidRPr="00E345A3">
        <w:rPr>
          <w:rFonts w:ascii="Hand writing Mutlu" w:hAnsi="Hand writing Mutlu" w:cs="Hand writing Mutlu"/>
          <w:b/>
          <w:bCs/>
          <w:i/>
          <w:iCs/>
          <w:sz w:val="22"/>
          <w:szCs w:val="22"/>
        </w:rPr>
        <w:t>azarken çizmek yerine resimleri kes</w:t>
      </w:r>
      <w:r>
        <w:rPr>
          <w:rFonts w:ascii="Hand writing Mutlu" w:hAnsi="Hand writing Mutlu" w:cs="Hand writing Mutlu"/>
          <w:b/>
          <w:bCs/>
          <w:i/>
          <w:iCs/>
          <w:sz w:val="22"/>
          <w:szCs w:val="22"/>
        </w:rPr>
        <w:t>ip yapıştırabilirsin, Başlıklar</w:t>
      </w:r>
      <w:r w:rsidRPr="00E345A3">
        <w:rPr>
          <w:rFonts w:ascii="Hand writing Mutlu" w:hAnsi="Hand writing Mutlu" w:cs="Hand writing Mutlu"/>
          <w:b/>
          <w:bCs/>
          <w:i/>
          <w:iCs/>
          <w:sz w:val="22"/>
          <w:szCs w:val="22"/>
        </w:rPr>
        <w:t xml:space="preserve"> k</w:t>
      </w:r>
      <w:r>
        <w:rPr>
          <w:rFonts w:ascii="Hand writing Mutlu" w:hAnsi="Hand writing Mutlu" w:cs="Hand writing Mutlu"/>
          <w:b/>
          <w:bCs/>
          <w:i/>
          <w:iCs/>
          <w:sz w:val="22"/>
          <w:szCs w:val="22"/>
        </w:rPr>
        <w:t>ırmızı kalemle atılır.</w:t>
      </w:r>
    </w:p>
    <w:p w:rsidR="00F158A4" w:rsidRDefault="00F158A4" w:rsidP="00E24612">
      <w:pPr>
        <w:tabs>
          <w:tab w:val="left" w:pos="2880"/>
        </w:tabs>
        <w:rPr>
          <w:rFonts w:ascii="Hand writing Mutlu" w:hAnsi="Hand writing Mutlu" w:cs="Hand writing Mutlu"/>
          <w:sz w:val="52"/>
          <w:szCs w:val="52"/>
        </w:rPr>
      </w:pPr>
      <w:r>
        <w:rPr>
          <w:rFonts w:ascii="Hand writing Mutlu" w:hAnsi="Hand writing Mutlu" w:cs="Hand writing Mutlu"/>
          <w:sz w:val="52"/>
          <w:szCs w:val="52"/>
        </w:rPr>
        <w:tab/>
      </w:r>
    </w:p>
    <w:p w:rsidR="00F158A4" w:rsidRDefault="00F158A4" w:rsidP="00F25DEF">
      <w:pPr>
        <w:rPr>
          <w:rFonts w:ascii="Hand writing Mutlu" w:hAnsi="Hand writing Mutlu" w:cs="Hand writing Mutlu"/>
          <w:i/>
          <w:iCs/>
          <w:u w:val="single"/>
        </w:rPr>
      </w:pPr>
    </w:p>
    <w:p w:rsidR="00F158A4" w:rsidRDefault="00F158A4" w:rsidP="00F25DEF">
      <w:pPr>
        <w:rPr>
          <w:rFonts w:ascii="Hand writing Mutlu" w:hAnsi="Hand writing Mutlu" w:cs="Hand writing Mutlu"/>
          <w:i/>
          <w:iCs/>
          <w:u w:val="single"/>
        </w:rPr>
      </w:pPr>
    </w:p>
    <w:p w:rsidR="00F158A4" w:rsidRDefault="00F158A4" w:rsidP="00F25DEF">
      <w:pPr>
        <w:rPr>
          <w:rFonts w:ascii="Hand writing Mutlu" w:hAnsi="Hand writing Mutlu" w:cs="Hand writing Mutlu"/>
          <w:i/>
          <w:iCs/>
          <w:u w:val="single"/>
        </w:rPr>
      </w:pPr>
    </w:p>
    <w:p w:rsidR="00F158A4" w:rsidRDefault="00F158A4" w:rsidP="00046ECE">
      <w:pPr>
        <w:tabs>
          <w:tab w:val="left" w:pos="7425"/>
        </w:tabs>
        <w:rPr>
          <w:rFonts w:ascii="Hand writing Mutlu" w:hAnsi="Hand writing Mutlu" w:cs="Hand writing Mutlu"/>
        </w:rPr>
      </w:pPr>
      <w:r w:rsidRPr="002E64F9">
        <w:rPr>
          <w:rFonts w:ascii="Hand writing Mutlu" w:hAnsi="Hand writing Mutlu" w:cs="Hand writing Mutlu"/>
          <w:noProof/>
        </w:rPr>
        <w:pict>
          <v:shape id="Resim 112" o:spid="_x0000_i1034" type="#_x0000_t75" style="width:42pt;height:42pt;visibility:visible">
            <v:imagedata r:id="rId17" o:title=""/>
          </v:shape>
        </w:pict>
      </w:r>
      <w:r w:rsidRPr="002E64F9">
        <w:rPr>
          <w:rFonts w:ascii="Hand writing Mutlu" w:hAnsi="Hand writing Mutlu" w:cs="Hand writing Mutlu"/>
          <w:noProof/>
        </w:rPr>
        <w:pict>
          <v:shape id="Resim 116" o:spid="_x0000_i1035" type="#_x0000_t75" style="width:42pt;height:42pt;visibility:visible">
            <v:imagedata r:id="rId17" o:title=""/>
          </v:shape>
        </w:pict>
      </w:r>
      <w:r w:rsidRPr="002E64F9">
        <w:rPr>
          <w:rFonts w:ascii="Hand writing Mutlu" w:hAnsi="Hand writing Mutlu" w:cs="Hand writing Mutlu"/>
          <w:noProof/>
        </w:rPr>
        <w:pict>
          <v:shape id="Resim 117" o:spid="_x0000_i1036" type="#_x0000_t75" style="width:42pt;height:42pt;visibility:visible">
            <v:imagedata r:id="rId17" o:title=""/>
          </v:shape>
        </w:pict>
      </w:r>
      <w:r w:rsidRPr="002E64F9">
        <w:rPr>
          <w:rFonts w:ascii="Hand writing Mutlu" w:hAnsi="Hand writing Mutlu" w:cs="Hand writing Mutlu"/>
          <w:noProof/>
        </w:rPr>
        <w:pict>
          <v:shape id="Resim 118" o:spid="_x0000_i1037" type="#_x0000_t75" style="width:42pt;height:42pt;visibility:visible">
            <v:imagedata r:id="rId17" o:title=""/>
          </v:shape>
        </w:pict>
      </w:r>
      <w:r w:rsidRPr="002E64F9">
        <w:rPr>
          <w:rFonts w:ascii="Hand writing Mutlu" w:hAnsi="Hand writing Mutlu" w:cs="Hand writing Mutlu"/>
          <w:noProof/>
        </w:rPr>
        <w:pict>
          <v:shape id="Resim 119" o:spid="_x0000_i1038" type="#_x0000_t75" style="width:42pt;height:42pt;visibility:visible">
            <v:imagedata r:id="rId17" o:title=""/>
          </v:shape>
        </w:pict>
      </w:r>
      <w:r w:rsidRPr="002E64F9">
        <w:rPr>
          <w:rFonts w:ascii="Hand writing Mutlu" w:hAnsi="Hand writing Mutlu" w:cs="Hand writing Mutlu"/>
          <w:noProof/>
        </w:rPr>
        <w:pict>
          <v:shape id="Resim 120" o:spid="_x0000_i1039" type="#_x0000_t75" style="width:42pt;height:42pt;visibility:visible">
            <v:imagedata r:id="rId17" o:title=""/>
          </v:shape>
        </w:pict>
      </w:r>
      <w:r w:rsidRPr="002E64F9">
        <w:rPr>
          <w:rFonts w:ascii="Hand writing Mutlu" w:hAnsi="Hand writing Mutlu" w:cs="Hand writing Mutlu"/>
          <w:noProof/>
        </w:rPr>
        <w:pict>
          <v:shape id="Resim 121" o:spid="_x0000_i1040" type="#_x0000_t75" style="width:42pt;height:42pt;visibility:visible">
            <v:imagedata r:id="rId17" o:title=""/>
          </v:shape>
        </w:pict>
      </w:r>
      <w:r w:rsidRPr="002E64F9">
        <w:rPr>
          <w:rFonts w:ascii="Hand writing Mutlu" w:hAnsi="Hand writing Mutlu" w:cs="Hand writing Mutlu"/>
          <w:noProof/>
        </w:rPr>
        <w:pict>
          <v:shape id="Resim 122" o:spid="_x0000_i1041" type="#_x0000_t75" style="width:42pt;height:42pt;visibility:visible">
            <v:imagedata r:id="rId17" o:title=""/>
          </v:shape>
        </w:pict>
      </w:r>
      <w:r w:rsidRPr="002E64F9">
        <w:rPr>
          <w:rFonts w:ascii="Hand writing Mutlu" w:hAnsi="Hand writing Mutlu" w:cs="Hand writing Mutlu"/>
          <w:noProof/>
        </w:rPr>
        <w:pict>
          <v:shape id="Resim 123" o:spid="_x0000_i1042" type="#_x0000_t75" style="width:42pt;height:42pt;visibility:visible">
            <v:imagedata r:id="rId17" o:title=""/>
          </v:shape>
        </w:pict>
      </w:r>
      <w:r w:rsidRPr="002E64F9">
        <w:rPr>
          <w:rFonts w:ascii="Hand writing Mutlu" w:hAnsi="Hand writing Mutlu" w:cs="Hand writing Mutlu"/>
          <w:noProof/>
        </w:rPr>
        <w:pict>
          <v:shape id="Resim 124" o:spid="_x0000_i1043" type="#_x0000_t75" style="width:42pt;height:42pt;visibility:visible">
            <v:imagedata r:id="rId17" o:title=""/>
          </v:shape>
        </w:pict>
      </w:r>
    </w:p>
    <w:p w:rsidR="00F158A4" w:rsidRDefault="00F158A4" w:rsidP="00046ECE">
      <w:pPr>
        <w:tabs>
          <w:tab w:val="left" w:pos="7425"/>
        </w:tabs>
        <w:rPr>
          <w:rFonts w:ascii="Hand writing Mutlu" w:hAnsi="Hand writing Mutlu" w:cs="Hand writing Mutlu"/>
        </w:rPr>
      </w:pPr>
      <w:r w:rsidRPr="002E64F9">
        <w:rPr>
          <w:rFonts w:ascii="Hand writing Mutlu" w:hAnsi="Hand writing Mutlu" w:cs="Hand writing Mutlu"/>
          <w:noProof/>
        </w:rPr>
        <w:pict>
          <v:shape id="Resim 125" o:spid="_x0000_i1044" type="#_x0000_t75" style="width:42pt;height:42pt;visibility:visible">
            <v:imagedata r:id="rId17" o:title=""/>
          </v:shape>
        </w:pict>
      </w:r>
      <w:r w:rsidRPr="002E64F9">
        <w:rPr>
          <w:rFonts w:ascii="Hand writing Mutlu" w:hAnsi="Hand writing Mutlu" w:cs="Hand writing Mutlu"/>
          <w:noProof/>
        </w:rPr>
        <w:pict>
          <v:shape id="Resim 126" o:spid="_x0000_i1045" type="#_x0000_t75" style="width:42pt;height:42pt;visibility:visible">
            <v:imagedata r:id="rId17" o:title=""/>
          </v:shape>
        </w:pict>
      </w:r>
      <w:r w:rsidRPr="002E64F9">
        <w:rPr>
          <w:rFonts w:ascii="Hand writing Mutlu" w:hAnsi="Hand writing Mutlu" w:cs="Hand writing Mutlu"/>
          <w:noProof/>
        </w:rPr>
        <w:pict>
          <v:shape id="Resim 127" o:spid="_x0000_i1046" type="#_x0000_t75" style="width:42pt;height:42pt;visibility:visible">
            <v:imagedata r:id="rId17" o:title=""/>
          </v:shape>
        </w:pict>
      </w:r>
      <w:r w:rsidRPr="002E64F9">
        <w:rPr>
          <w:rFonts w:ascii="Hand writing Mutlu" w:hAnsi="Hand writing Mutlu" w:cs="Hand writing Mutlu"/>
          <w:noProof/>
        </w:rPr>
        <w:pict>
          <v:shape id="Resim 128" o:spid="_x0000_i1047" type="#_x0000_t75" style="width:42pt;height:42pt;visibility:visible">
            <v:imagedata r:id="rId17" o:title=""/>
          </v:shape>
        </w:pict>
      </w:r>
      <w:r w:rsidRPr="002E64F9">
        <w:rPr>
          <w:rFonts w:ascii="Hand writing Mutlu" w:hAnsi="Hand writing Mutlu" w:cs="Hand writing Mutlu"/>
          <w:noProof/>
        </w:rPr>
        <w:pict>
          <v:shape id="Resim 129" o:spid="_x0000_i1048" type="#_x0000_t75" style="width:42pt;height:42pt;visibility:visible">
            <v:imagedata r:id="rId17" o:title=""/>
          </v:shape>
        </w:pict>
      </w:r>
      <w:r w:rsidRPr="002E64F9">
        <w:rPr>
          <w:rFonts w:ascii="Hand writing Mutlu" w:hAnsi="Hand writing Mutlu" w:cs="Hand writing Mutlu"/>
          <w:noProof/>
        </w:rPr>
        <w:pict>
          <v:shape id="Resim 130" o:spid="_x0000_i1049" type="#_x0000_t75" style="width:42pt;height:42pt;visibility:visible">
            <v:imagedata r:id="rId17" o:title=""/>
          </v:shape>
        </w:pict>
      </w:r>
      <w:r w:rsidRPr="002E64F9">
        <w:rPr>
          <w:rFonts w:ascii="Hand writing Mutlu" w:hAnsi="Hand writing Mutlu" w:cs="Hand writing Mutlu"/>
          <w:noProof/>
        </w:rPr>
        <w:pict>
          <v:shape id="Resim 131" o:spid="_x0000_i1050" type="#_x0000_t75" style="width:42pt;height:42pt;visibility:visible">
            <v:imagedata r:id="rId17" o:title=""/>
          </v:shape>
        </w:pict>
      </w:r>
      <w:r w:rsidRPr="002E64F9">
        <w:rPr>
          <w:rFonts w:ascii="Hand writing Mutlu" w:hAnsi="Hand writing Mutlu" w:cs="Hand writing Mutlu"/>
          <w:noProof/>
        </w:rPr>
        <w:pict>
          <v:shape id="Resim 132" o:spid="_x0000_i1051" type="#_x0000_t75" style="width:42pt;height:42pt;visibility:visible">
            <v:imagedata r:id="rId17" o:title=""/>
          </v:shape>
        </w:pict>
      </w:r>
      <w:r w:rsidRPr="002E64F9">
        <w:rPr>
          <w:rFonts w:ascii="Hand writing Mutlu" w:hAnsi="Hand writing Mutlu" w:cs="Hand writing Mutlu"/>
          <w:noProof/>
        </w:rPr>
        <w:pict>
          <v:shape id="Resim 133" o:spid="_x0000_i1052" type="#_x0000_t75" style="width:42pt;height:42pt;visibility:visible">
            <v:imagedata r:id="rId17" o:title=""/>
          </v:shape>
        </w:pict>
      </w:r>
      <w:r w:rsidRPr="002E64F9">
        <w:rPr>
          <w:rFonts w:ascii="Hand writing Mutlu" w:hAnsi="Hand writing Mutlu" w:cs="Hand writing Mutlu"/>
          <w:noProof/>
        </w:rPr>
        <w:pict>
          <v:shape id="Resim 134" o:spid="_x0000_i1053" type="#_x0000_t75" style="width:42pt;height:42pt;visibility:visible">
            <v:imagedata r:id="rId17" o:title=""/>
          </v:shape>
        </w:pict>
      </w:r>
    </w:p>
    <w:p w:rsidR="00F158A4" w:rsidRDefault="00F158A4" w:rsidP="00046ECE">
      <w:pPr>
        <w:tabs>
          <w:tab w:val="left" w:pos="7425"/>
        </w:tabs>
        <w:rPr>
          <w:rFonts w:ascii="Hand writing Mutlu" w:hAnsi="Hand writing Mutlu" w:cs="Hand writing Mutlu"/>
        </w:rPr>
      </w:pPr>
      <w:r w:rsidRPr="002E64F9">
        <w:rPr>
          <w:rFonts w:ascii="Hand writing Mutlu" w:hAnsi="Hand writing Mutlu" w:cs="Hand writing Mutlu"/>
          <w:noProof/>
        </w:rPr>
        <w:pict>
          <v:shape id="Resim 135" o:spid="_x0000_i1054" type="#_x0000_t75" style="width:42pt;height:42pt;visibility:visible">
            <v:imagedata r:id="rId17" o:title=""/>
          </v:shape>
        </w:pict>
      </w:r>
      <w:r w:rsidRPr="002E64F9">
        <w:rPr>
          <w:rFonts w:ascii="Hand writing Mutlu" w:hAnsi="Hand writing Mutlu" w:cs="Hand writing Mutlu"/>
          <w:noProof/>
        </w:rPr>
        <w:pict>
          <v:shape id="Resim 136" o:spid="_x0000_i1055" type="#_x0000_t75" style="width:42pt;height:42pt;visibility:visible">
            <v:imagedata r:id="rId17" o:title=""/>
          </v:shape>
        </w:pict>
      </w:r>
      <w:r w:rsidRPr="002E64F9">
        <w:rPr>
          <w:rFonts w:ascii="Hand writing Mutlu" w:hAnsi="Hand writing Mutlu" w:cs="Hand writing Mutlu"/>
          <w:noProof/>
        </w:rPr>
        <w:pict>
          <v:shape id="Resim 137" o:spid="_x0000_i1056" type="#_x0000_t75" style="width:42pt;height:42pt;visibility:visible">
            <v:imagedata r:id="rId17" o:title=""/>
          </v:shape>
        </w:pict>
      </w:r>
      <w:r w:rsidRPr="002E64F9">
        <w:rPr>
          <w:rFonts w:ascii="Hand writing Mutlu" w:hAnsi="Hand writing Mutlu" w:cs="Hand writing Mutlu"/>
          <w:noProof/>
        </w:rPr>
        <w:pict>
          <v:shape id="Resim 138" o:spid="_x0000_i1057" type="#_x0000_t75" style="width:42pt;height:42pt;visibility:visible">
            <v:imagedata r:id="rId17" o:title=""/>
          </v:shape>
        </w:pict>
      </w:r>
      <w:r w:rsidRPr="002E64F9">
        <w:rPr>
          <w:rFonts w:ascii="Hand writing Mutlu" w:hAnsi="Hand writing Mutlu" w:cs="Hand writing Mutlu"/>
          <w:noProof/>
        </w:rPr>
        <w:pict>
          <v:shape id="Resim 139" o:spid="_x0000_i1058" type="#_x0000_t75" style="width:42pt;height:42pt;visibility:visible">
            <v:imagedata r:id="rId17" o:title=""/>
          </v:shape>
        </w:pict>
      </w:r>
      <w:r w:rsidRPr="002E64F9">
        <w:rPr>
          <w:rFonts w:ascii="Hand writing Mutlu" w:hAnsi="Hand writing Mutlu" w:cs="Hand writing Mutlu"/>
          <w:noProof/>
        </w:rPr>
        <w:pict>
          <v:shape id="Resim 140" o:spid="_x0000_i1059" type="#_x0000_t75" style="width:42pt;height:42pt;visibility:visible">
            <v:imagedata r:id="rId17" o:title=""/>
          </v:shape>
        </w:pict>
      </w:r>
      <w:r w:rsidRPr="002E64F9">
        <w:rPr>
          <w:rFonts w:ascii="Hand writing Mutlu" w:hAnsi="Hand writing Mutlu" w:cs="Hand writing Mutlu"/>
          <w:noProof/>
        </w:rPr>
        <w:pict>
          <v:shape id="Resim 141" o:spid="_x0000_i1060" type="#_x0000_t75" style="width:42pt;height:42pt;visibility:visible">
            <v:imagedata r:id="rId17" o:title=""/>
          </v:shape>
        </w:pict>
      </w:r>
      <w:r w:rsidRPr="002E64F9">
        <w:rPr>
          <w:rFonts w:ascii="Hand writing Mutlu" w:hAnsi="Hand writing Mutlu" w:cs="Hand writing Mutlu"/>
          <w:noProof/>
        </w:rPr>
        <w:pict>
          <v:shape id="Resim 142" o:spid="_x0000_i1061" type="#_x0000_t75" style="width:42pt;height:42pt;visibility:visible">
            <v:imagedata r:id="rId17" o:title=""/>
          </v:shape>
        </w:pict>
      </w:r>
      <w:r w:rsidRPr="002E64F9">
        <w:rPr>
          <w:rFonts w:ascii="Hand writing Mutlu" w:hAnsi="Hand writing Mutlu" w:cs="Hand writing Mutlu"/>
          <w:noProof/>
        </w:rPr>
        <w:pict>
          <v:shape id="Resim 143" o:spid="_x0000_i1062" type="#_x0000_t75" style="width:42pt;height:42pt;visibility:visible">
            <v:imagedata r:id="rId17" o:title=""/>
          </v:shape>
        </w:pict>
      </w:r>
      <w:r w:rsidRPr="002E64F9">
        <w:rPr>
          <w:rFonts w:ascii="Hand writing Mutlu" w:hAnsi="Hand writing Mutlu" w:cs="Hand writing Mutlu"/>
          <w:noProof/>
        </w:rPr>
        <w:pict>
          <v:shape id="Resim 144" o:spid="_x0000_i1063" type="#_x0000_t75" style="width:42pt;height:42pt;visibility:visible">
            <v:imagedata r:id="rId17" o:title=""/>
          </v:shape>
        </w:pict>
      </w:r>
    </w:p>
    <w:p w:rsidR="00F158A4" w:rsidRDefault="00F158A4" w:rsidP="00046ECE">
      <w:pPr>
        <w:tabs>
          <w:tab w:val="left" w:pos="7425"/>
        </w:tabs>
        <w:rPr>
          <w:rFonts w:ascii="Hand writing Mutlu" w:hAnsi="Hand writing Mutlu" w:cs="Hand writing Mutlu"/>
        </w:rPr>
      </w:pPr>
      <w:r w:rsidRPr="002E64F9">
        <w:rPr>
          <w:rFonts w:ascii="Hand writing Mutlu" w:hAnsi="Hand writing Mutlu" w:cs="Hand writing Mutlu"/>
          <w:noProof/>
        </w:rPr>
        <w:pict>
          <v:shape id="Resim 250" o:spid="_x0000_i1064" type="#_x0000_t75" style="width:42pt;height:42pt;visibility:visible">
            <v:imagedata r:id="rId17" o:title=""/>
          </v:shape>
        </w:pict>
      </w:r>
      <w:r w:rsidRPr="002E64F9">
        <w:rPr>
          <w:rFonts w:ascii="Hand writing Mutlu" w:hAnsi="Hand writing Mutlu" w:cs="Hand writing Mutlu"/>
          <w:noProof/>
        </w:rPr>
        <w:pict>
          <v:shape id="Resim 251" o:spid="_x0000_i1065" type="#_x0000_t75" style="width:42pt;height:42pt;visibility:visible">
            <v:imagedata r:id="rId17" o:title=""/>
          </v:shape>
        </w:pict>
      </w:r>
      <w:r w:rsidRPr="002E64F9">
        <w:rPr>
          <w:rFonts w:ascii="Hand writing Mutlu" w:hAnsi="Hand writing Mutlu" w:cs="Hand writing Mutlu"/>
          <w:noProof/>
        </w:rPr>
        <w:pict>
          <v:shape id="Resim 145" o:spid="_x0000_i1066" type="#_x0000_t75" style="width:42pt;height:42pt;visibility:visible">
            <v:imagedata r:id="rId17" o:title=""/>
          </v:shape>
        </w:pict>
      </w:r>
      <w:r w:rsidRPr="002E64F9">
        <w:rPr>
          <w:rFonts w:ascii="Hand writing Mutlu" w:hAnsi="Hand writing Mutlu" w:cs="Hand writing Mutlu"/>
          <w:noProof/>
        </w:rPr>
        <w:pict>
          <v:shape id="Resim 146" o:spid="_x0000_i1067" type="#_x0000_t75" style="width:40.5pt;height:42pt;visibility:visible">
            <v:imagedata r:id="rId18" o:title=""/>
          </v:shape>
        </w:pict>
      </w:r>
      <w:r w:rsidRPr="002E64F9">
        <w:rPr>
          <w:rFonts w:ascii="Hand writing Mutlu" w:hAnsi="Hand writing Mutlu" w:cs="Hand writing Mutlu"/>
          <w:noProof/>
        </w:rPr>
        <w:pict>
          <v:shape id="Resim 150" o:spid="_x0000_i1068" type="#_x0000_t75" style="width:40.5pt;height:42pt;visibility:visible">
            <v:imagedata r:id="rId18" o:title=""/>
          </v:shape>
        </w:pict>
      </w:r>
      <w:r w:rsidRPr="002E64F9">
        <w:rPr>
          <w:rFonts w:ascii="Hand writing Mutlu" w:hAnsi="Hand writing Mutlu" w:cs="Hand writing Mutlu"/>
          <w:noProof/>
        </w:rPr>
        <w:pict>
          <v:shape id="Resim 151" o:spid="_x0000_i1069" type="#_x0000_t75" style="width:40.5pt;height:42pt;visibility:visible">
            <v:imagedata r:id="rId18" o:title=""/>
          </v:shape>
        </w:pict>
      </w:r>
      <w:r w:rsidRPr="002E64F9">
        <w:rPr>
          <w:rFonts w:ascii="Hand writing Mutlu" w:hAnsi="Hand writing Mutlu" w:cs="Hand writing Mutlu"/>
          <w:noProof/>
        </w:rPr>
        <w:pict>
          <v:shape id="Resim 152" o:spid="_x0000_i1070" type="#_x0000_t75" style="width:40.5pt;height:42pt;visibility:visible">
            <v:imagedata r:id="rId18" o:title=""/>
          </v:shape>
        </w:pict>
      </w:r>
      <w:r w:rsidRPr="002E64F9">
        <w:rPr>
          <w:rFonts w:ascii="Hand writing Mutlu" w:hAnsi="Hand writing Mutlu" w:cs="Hand writing Mutlu"/>
          <w:noProof/>
        </w:rPr>
        <w:pict>
          <v:shape id="Resim 153" o:spid="_x0000_i1071" type="#_x0000_t75" style="width:40.5pt;height:42pt;visibility:visible">
            <v:imagedata r:id="rId18" o:title=""/>
          </v:shape>
        </w:pict>
      </w:r>
      <w:r w:rsidRPr="002E64F9">
        <w:rPr>
          <w:rFonts w:ascii="Hand writing Mutlu" w:hAnsi="Hand writing Mutlu" w:cs="Hand writing Mutlu"/>
          <w:noProof/>
        </w:rPr>
        <w:pict>
          <v:shape id="Resim 155" o:spid="_x0000_i1072" type="#_x0000_t75" style="width:40.5pt;height:42pt;visibility:visible">
            <v:imagedata r:id="rId18" o:title=""/>
          </v:shape>
        </w:pict>
      </w:r>
      <w:r w:rsidRPr="002E64F9">
        <w:rPr>
          <w:rFonts w:ascii="Hand writing Mutlu" w:hAnsi="Hand writing Mutlu" w:cs="Hand writing Mutlu"/>
          <w:noProof/>
        </w:rPr>
        <w:pict>
          <v:shape id="Resim 156" o:spid="_x0000_i1073" type="#_x0000_t75" style="width:40.5pt;height:42pt;visibility:visible">
            <v:imagedata r:id="rId18" o:title=""/>
          </v:shape>
        </w:pict>
      </w:r>
      <w:r w:rsidRPr="002E64F9">
        <w:rPr>
          <w:rFonts w:ascii="Hand writing Mutlu" w:hAnsi="Hand writing Mutlu" w:cs="Hand writing Mutlu"/>
          <w:noProof/>
        </w:rPr>
        <w:pict>
          <v:shape id="Resim 157" o:spid="_x0000_i1074" type="#_x0000_t75" style="width:40.5pt;height:42pt;visibility:visible">
            <v:imagedata r:id="rId18" o:title=""/>
          </v:shape>
        </w:pict>
      </w:r>
      <w:r w:rsidRPr="002E64F9">
        <w:rPr>
          <w:rFonts w:ascii="Hand writing Mutlu" w:hAnsi="Hand writing Mutlu" w:cs="Hand writing Mutlu"/>
          <w:noProof/>
        </w:rPr>
        <w:pict>
          <v:shape id="Resim 154" o:spid="_x0000_i1075" type="#_x0000_t75" style="width:40.5pt;height:42pt;visibility:visible">
            <v:imagedata r:id="rId18" o:title=""/>
          </v:shape>
        </w:pict>
      </w:r>
    </w:p>
    <w:p w:rsidR="00F158A4" w:rsidRDefault="00F158A4" w:rsidP="00046ECE">
      <w:pPr>
        <w:tabs>
          <w:tab w:val="left" w:pos="7425"/>
        </w:tabs>
        <w:rPr>
          <w:rFonts w:ascii="Hand writing Mutlu" w:hAnsi="Hand writing Mutlu" w:cs="Hand writing Mutlu"/>
        </w:rPr>
      </w:pPr>
      <w:r w:rsidRPr="002E64F9">
        <w:rPr>
          <w:rFonts w:ascii="Hand writing Mutlu" w:hAnsi="Hand writing Mutlu" w:cs="Hand writing Mutlu"/>
          <w:noProof/>
        </w:rPr>
        <w:pict>
          <v:shape id="Resim 158" o:spid="_x0000_i1076" type="#_x0000_t75" style="width:40.5pt;height:42pt;visibility:visible">
            <v:imagedata r:id="rId18" o:title=""/>
          </v:shape>
        </w:pict>
      </w:r>
      <w:r w:rsidRPr="002E64F9">
        <w:rPr>
          <w:rFonts w:ascii="Hand writing Mutlu" w:hAnsi="Hand writing Mutlu" w:cs="Hand writing Mutlu"/>
          <w:noProof/>
        </w:rPr>
        <w:pict>
          <v:shape id="Resim 159" o:spid="_x0000_i1077" type="#_x0000_t75" style="width:40.5pt;height:42pt;visibility:visible">
            <v:imagedata r:id="rId18" o:title=""/>
          </v:shape>
        </w:pict>
      </w:r>
      <w:r w:rsidRPr="002E64F9">
        <w:rPr>
          <w:rFonts w:ascii="Hand writing Mutlu" w:hAnsi="Hand writing Mutlu" w:cs="Hand writing Mutlu"/>
          <w:noProof/>
        </w:rPr>
        <w:pict>
          <v:shape id="Resim 160" o:spid="_x0000_i1078" type="#_x0000_t75" style="width:40.5pt;height:42pt;visibility:visible">
            <v:imagedata r:id="rId18" o:title=""/>
          </v:shape>
        </w:pict>
      </w:r>
      <w:r w:rsidRPr="002E64F9">
        <w:rPr>
          <w:rFonts w:ascii="Hand writing Mutlu" w:hAnsi="Hand writing Mutlu" w:cs="Hand writing Mutlu"/>
          <w:noProof/>
        </w:rPr>
        <w:pict>
          <v:shape id="Resim 161" o:spid="_x0000_i1079" type="#_x0000_t75" style="width:40.5pt;height:42pt;visibility:visible">
            <v:imagedata r:id="rId18" o:title=""/>
          </v:shape>
        </w:pict>
      </w:r>
      <w:r w:rsidRPr="002E64F9">
        <w:rPr>
          <w:rFonts w:ascii="Hand writing Mutlu" w:hAnsi="Hand writing Mutlu" w:cs="Hand writing Mutlu"/>
          <w:noProof/>
        </w:rPr>
        <w:pict>
          <v:shape id="Resim 162" o:spid="_x0000_i1080" type="#_x0000_t75" style="width:40.5pt;height:42pt;visibility:visible">
            <v:imagedata r:id="rId18" o:title=""/>
          </v:shape>
        </w:pict>
      </w:r>
      <w:r w:rsidRPr="002E64F9">
        <w:rPr>
          <w:rFonts w:ascii="Hand writing Mutlu" w:hAnsi="Hand writing Mutlu" w:cs="Hand writing Mutlu"/>
          <w:noProof/>
        </w:rPr>
        <w:pict>
          <v:shape id="Resim 163" o:spid="_x0000_i1081" type="#_x0000_t75" style="width:40.5pt;height:42pt;visibility:visible">
            <v:imagedata r:id="rId18" o:title=""/>
          </v:shape>
        </w:pict>
      </w:r>
      <w:r w:rsidRPr="002E64F9">
        <w:rPr>
          <w:rFonts w:ascii="Hand writing Mutlu" w:hAnsi="Hand writing Mutlu" w:cs="Hand writing Mutlu"/>
          <w:noProof/>
        </w:rPr>
        <w:pict>
          <v:shape id="Resim 164" o:spid="_x0000_i1082" type="#_x0000_t75" style="width:40.5pt;height:42pt;visibility:visible">
            <v:imagedata r:id="rId18" o:title=""/>
          </v:shape>
        </w:pict>
      </w:r>
      <w:r w:rsidRPr="002E64F9">
        <w:rPr>
          <w:rFonts w:ascii="Hand writing Mutlu" w:hAnsi="Hand writing Mutlu" w:cs="Hand writing Mutlu"/>
          <w:noProof/>
        </w:rPr>
        <w:pict>
          <v:shape id="Resim 165" o:spid="_x0000_i1083" type="#_x0000_t75" style="width:40.5pt;height:42pt;visibility:visible">
            <v:imagedata r:id="rId18" o:title=""/>
          </v:shape>
        </w:pict>
      </w:r>
      <w:r w:rsidRPr="002E64F9">
        <w:rPr>
          <w:rFonts w:ascii="Hand writing Mutlu" w:hAnsi="Hand writing Mutlu" w:cs="Hand writing Mutlu"/>
          <w:noProof/>
        </w:rPr>
        <w:pict>
          <v:shape id="Resim 166" o:spid="_x0000_i1084" type="#_x0000_t75" style="width:40.5pt;height:42pt;visibility:visible">
            <v:imagedata r:id="rId18" o:title=""/>
          </v:shape>
        </w:pict>
      </w:r>
      <w:r w:rsidRPr="002E64F9">
        <w:rPr>
          <w:rFonts w:ascii="Hand writing Mutlu" w:hAnsi="Hand writing Mutlu" w:cs="Hand writing Mutlu"/>
          <w:noProof/>
        </w:rPr>
        <w:pict>
          <v:shape id="Resim 167" o:spid="_x0000_i1085" type="#_x0000_t75" style="width:40.5pt;height:42pt;visibility:visible">
            <v:imagedata r:id="rId18" o:title=""/>
          </v:shape>
        </w:pict>
      </w:r>
    </w:p>
    <w:p w:rsidR="00F158A4" w:rsidRDefault="00F158A4" w:rsidP="00046ECE">
      <w:pPr>
        <w:tabs>
          <w:tab w:val="left" w:pos="7425"/>
        </w:tabs>
        <w:rPr>
          <w:rFonts w:ascii="Hand writing Mutlu" w:hAnsi="Hand writing Mutlu" w:cs="Hand writing Mutlu"/>
        </w:rPr>
      </w:pPr>
      <w:r w:rsidRPr="002E64F9">
        <w:rPr>
          <w:rFonts w:ascii="Hand writing Mutlu" w:hAnsi="Hand writing Mutlu" w:cs="Hand writing Mutlu"/>
          <w:noProof/>
        </w:rPr>
        <w:pict>
          <v:shape id="Resim 168" o:spid="_x0000_i1086" type="#_x0000_t75" style="width:40.5pt;height:42pt;visibility:visible">
            <v:imagedata r:id="rId18" o:title=""/>
          </v:shape>
        </w:pict>
      </w:r>
      <w:r w:rsidRPr="002E64F9">
        <w:rPr>
          <w:rFonts w:ascii="Hand writing Mutlu" w:hAnsi="Hand writing Mutlu" w:cs="Hand writing Mutlu"/>
          <w:noProof/>
        </w:rPr>
        <w:pict>
          <v:shape id="Resim 169" o:spid="_x0000_i1087" type="#_x0000_t75" style="width:40.5pt;height:42pt;visibility:visible">
            <v:imagedata r:id="rId18" o:title=""/>
          </v:shape>
        </w:pict>
      </w:r>
      <w:r w:rsidRPr="002E64F9">
        <w:rPr>
          <w:rFonts w:ascii="Hand writing Mutlu" w:hAnsi="Hand writing Mutlu" w:cs="Hand writing Mutlu"/>
          <w:noProof/>
        </w:rPr>
        <w:pict>
          <v:shape id="Resim 170" o:spid="_x0000_i1088" type="#_x0000_t75" style="width:40.5pt;height:42pt;visibility:visible">
            <v:imagedata r:id="rId18" o:title=""/>
          </v:shape>
        </w:pict>
      </w:r>
      <w:r w:rsidRPr="002E64F9">
        <w:rPr>
          <w:rFonts w:ascii="Hand writing Mutlu" w:hAnsi="Hand writing Mutlu" w:cs="Hand writing Mutlu"/>
          <w:noProof/>
        </w:rPr>
        <w:pict>
          <v:shape id="Resim 171" o:spid="_x0000_i1089" type="#_x0000_t75" style="width:40.5pt;height:42pt;visibility:visible">
            <v:imagedata r:id="rId18" o:title=""/>
          </v:shape>
        </w:pict>
      </w:r>
      <w:r w:rsidRPr="002E64F9">
        <w:rPr>
          <w:rFonts w:ascii="Hand writing Mutlu" w:hAnsi="Hand writing Mutlu" w:cs="Hand writing Mutlu"/>
          <w:noProof/>
        </w:rPr>
        <w:pict>
          <v:shape id="Resim 172" o:spid="_x0000_i1090" type="#_x0000_t75" style="width:40.5pt;height:42pt;visibility:visible">
            <v:imagedata r:id="rId18" o:title=""/>
          </v:shape>
        </w:pict>
      </w:r>
      <w:r w:rsidRPr="002E64F9">
        <w:rPr>
          <w:rFonts w:ascii="Hand writing Mutlu" w:hAnsi="Hand writing Mutlu" w:cs="Hand writing Mutlu"/>
          <w:noProof/>
        </w:rPr>
        <w:pict>
          <v:shape id="Resim 173" o:spid="_x0000_i1091" type="#_x0000_t75" style="width:40.5pt;height:42pt;visibility:visible">
            <v:imagedata r:id="rId18" o:title=""/>
          </v:shape>
        </w:pict>
      </w:r>
      <w:r w:rsidRPr="002E64F9">
        <w:rPr>
          <w:rFonts w:ascii="Hand writing Mutlu" w:hAnsi="Hand writing Mutlu" w:cs="Hand writing Mutlu"/>
          <w:noProof/>
        </w:rPr>
        <w:pict>
          <v:shape id="Resim 174" o:spid="_x0000_i1092" type="#_x0000_t75" style="width:40.5pt;height:42pt;visibility:visible">
            <v:imagedata r:id="rId18" o:title=""/>
          </v:shape>
        </w:pict>
      </w:r>
      <w:r w:rsidRPr="002E64F9">
        <w:rPr>
          <w:rFonts w:ascii="Hand writing Mutlu" w:hAnsi="Hand writing Mutlu" w:cs="Hand writing Mutlu"/>
          <w:noProof/>
        </w:rPr>
        <w:pict>
          <v:shape id="Resim 175" o:spid="_x0000_i1093" type="#_x0000_t75" style="width:40.5pt;height:42pt;visibility:visible">
            <v:imagedata r:id="rId18" o:title=""/>
          </v:shape>
        </w:pict>
      </w:r>
      <w:r w:rsidRPr="002E64F9">
        <w:rPr>
          <w:rFonts w:ascii="Hand writing Mutlu" w:hAnsi="Hand writing Mutlu" w:cs="Hand writing Mutlu"/>
          <w:noProof/>
        </w:rPr>
        <w:pict>
          <v:shape id="Resim 176" o:spid="_x0000_i1094" type="#_x0000_t75" style="width:40.5pt;height:42pt;visibility:visible">
            <v:imagedata r:id="rId18" o:title=""/>
          </v:shape>
        </w:pict>
      </w:r>
      <w:r w:rsidRPr="002E64F9">
        <w:rPr>
          <w:rFonts w:ascii="Hand writing Mutlu" w:hAnsi="Hand writing Mutlu" w:cs="Hand writing Mutlu"/>
          <w:noProof/>
        </w:rPr>
        <w:pict>
          <v:shape id="Resim 177" o:spid="_x0000_i1095" type="#_x0000_t75" style="width:40.5pt;height:42pt;visibility:visible">
            <v:imagedata r:id="rId18" o:title=""/>
          </v:shape>
        </w:pict>
      </w:r>
    </w:p>
    <w:p w:rsidR="00F158A4" w:rsidRDefault="00F158A4" w:rsidP="00046ECE">
      <w:pPr>
        <w:tabs>
          <w:tab w:val="left" w:pos="7425"/>
        </w:tabs>
        <w:rPr>
          <w:rFonts w:ascii="Hand writing Mutlu" w:hAnsi="Hand writing Mutlu" w:cs="Hand writing Mutlu"/>
        </w:rPr>
      </w:pPr>
      <w:r w:rsidRPr="002E64F9">
        <w:rPr>
          <w:rFonts w:ascii="Hand writing Mutlu" w:hAnsi="Hand writing Mutlu" w:cs="Hand writing Mutlu"/>
          <w:noProof/>
        </w:rPr>
        <w:pict>
          <v:shape id="Resim 178" o:spid="_x0000_i1096" type="#_x0000_t75" style="width:40.5pt;height:42pt;visibility:visible">
            <v:imagedata r:id="rId18" o:title=""/>
          </v:shape>
        </w:pict>
      </w:r>
      <w:r w:rsidRPr="002E64F9">
        <w:rPr>
          <w:rFonts w:ascii="Hand writing Mutlu" w:hAnsi="Hand writing Mutlu" w:cs="Hand writing Mutlu"/>
          <w:noProof/>
        </w:rPr>
        <w:pict>
          <v:shape id="Resim 252" o:spid="_x0000_i1097" type="#_x0000_t75" style="width:40.5pt;height:42pt;visibility:visible">
            <v:imagedata r:id="rId18" o:title=""/>
          </v:shape>
        </w:pict>
      </w:r>
      <w:r w:rsidRPr="002E64F9">
        <w:rPr>
          <w:rFonts w:ascii="Hand writing Mutlu" w:hAnsi="Hand writing Mutlu" w:cs="Hand writing Mutlu"/>
          <w:noProof/>
        </w:rPr>
        <w:pict>
          <v:shape id="Resim 253" o:spid="_x0000_i1098" type="#_x0000_t75" style="width:40.5pt;height:42pt;visibility:visible">
            <v:imagedata r:id="rId18" o:title=""/>
          </v:shape>
        </w:pict>
      </w:r>
      <w:r w:rsidRPr="002E64F9">
        <w:rPr>
          <w:rFonts w:ascii="Hand writing Mutlu" w:hAnsi="Hand writing Mutlu" w:cs="Hand writing Mutlu"/>
          <w:noProof/>
        </w:rPr>
        <w:pict>
          <v:shape id="Resim 179" o:spid="_x0000_i1099" type="#_x0000_t75" style="width:78pt;height:56.25pt;visibility:visible">
            <v:imagedata r:id="rId19" o:title=""/>
          </v:shape>
        </w:pict>
      </w:r>
      <w:r w:rsidRPr="002E64F9">
        <w:rPr>
          <w:rFonts w:ascii="Hand writing Mutlu" w:hAnsi="Hand writing Mutlu" w:cs="Hand writing Mutlu"/>
          <w:noProof/>
        </w:rPr>
        <w:pict>
          <v:shape id="Resim 181" o:spid="_x0000_i1100" type="#_x0000_t75" style="width:76.5pt;height:54pt;visibility:visible">
            <v:imagedata r:id="rId19" o:title=""/>
          </v:shape>
        </w:pict>
      </w:r>
      <w:r w:rsidRPr="002E64F9">
        <w:rPr>
          <w:rFonts w:ascii="Hand writing Mutlu" w:hAnsi="Hand writing Mutlu" w:cs="Hand writing Mutlu"/>
          <w:noProof/>
        </w:rPr>
        <w:pict>
          <v:shape id="Resim 182" o:spid="_x0000_i1101" type="#_x0000_t75" style="width:76.5pt;height:54.75pt;visibility:visible">
            <v:imagedata r:id="rId19" o:title=""/>
          </v:shape>
        </w:pict>
      </w:r>
      <w:r w:rsidRPr="002E64F9">
        <w:rPr>
          <w:rFonts w:ascii="Hand writing Mutlu" w:hAnsi="Hand writing Mutlu" w:cs="Hand writing Mutlu"/>
          <w:noProof/>
        </w:rPr>
        <w:pict>
          <v:shape id="Resim 183" o:spid="_x0000_i1102" type="#_x0000_t75" style="width:73.5pt;height:51.75pt;visibility:visible">
            <v:imagedata r:id="rId19" o:title=""/>
          </v:shape>
        </w:pict>
      </w:r>
    </w:p>
    <w:p w:rsidR="00F158A4" w:rsidRDefault="00F158A4" w:rsidP="00046ECE">
      <w:pPr>
        <w:tabs>
          <w:tab w:val="left" w:pos="7425"/>
        </w:tabs>
        <w:rPr>
          <w:rFonts w:ascii="Hand writing Mutlu" w:hAnsi="Hand writing Mutlu" w:cs="Hand writing Mutlu"/>
        </w:rPr>
      </w:pPr>
      <w:r w:rsidRPr="002E64F9">
        <w:rPr>
          <w:rFonts w:ascii="Hand writing Mutlu" w:hAnsi="Hand writing Mutlu" w:cs="Hand writing Mutlu"/>
          <w:noProof/>
        </w:rPr>
        <w:pict>
          <v:shape id="Resim 184" o:spid="_x0000_i1103" type="#_x0000_t75" style="width:76.5pt;height:54.75pt;visibility:visible">
            <v:imagedata r:id="rId19" o:title=""/>
          </v:shape>
        </w:pict>
      </w:r>
      <w:r w:rsidRPr="002E64F9">
        <w:rPr>
          <w:rFonts w:ascii="Hand writing Mutlu" w:hAnsi="Hand writing Mutlu" w:cs="Hand writing Mutlu"/>
          <w:noProof/>
        </w:rPr>
        <w:pict>
          <v:shape id="Resim 185" o:spid="_x0000_i1104" type="#_x0000_t75" style="width:73.5pt;height:52.5pt;visibility:visible">
            <v:imagedata r:id="rId19" o:title=""/>
          </v:shape>
        </w:pict>
      </w:r>
      <w:r w:rsidRPr="002E64F9">
        <w:rPr>
          <w:rFonts w:ascii="Hand writing Mutlu" w:hAnsi="Hand writing Mutlu" w:cs="Hand writing Mutlu"/>
          <w:noProof/>
        </w:rPr>
        <w:pict>
          <v:shape id="Resim 186" o:spid="_x0000_i1105" type="#_x0000_t75" style="width:75pt;height:54pt;visibility:visible">
            <v:imagedata r:id="rId19" o:title=""/>
          </v:shape>
        </w:pict>
      </w:r>
      <w:r w:rsidRPr="002E64F9">
        <w:rPr>
          <w:rFonts w:ascii="Hand writing Mutlu" w:hAnsi="Hand writing Mutlu" w:cs="Hand writing Mutlu"/>
          <w:noProof/>
        </w:rPr>
        <w:pict>
          <v:shape id="Resim 187" o:spid="_x0000_i1106" type="#_x0000_t75" style="width:73.5pt;height:51.75pt;visibility:visible">
            <v:imagedata r:id="rId19" o:title=""/>
          </v:shape>
        </w:pict>
      </w:r>
      <w:r w:rsidRPr="002E64F9">
        <w:rPr>
          <w:rFonts w:ascii="Hand writing Mutlu" w:hAnsi="Hand writing Mutlu" w:cs="Hand writing Mutlu"/>
          <w:noProof/>
        </w:rPr>
        <w:pict>
          <v:shape id="Resim 188" o:spid="_x0000_i1107" type="#_x0000_t75" style="width:73.5pt;height:51.75pt;visibility:visible">
            <v:imagedata r:id="rId19" o:title=""/>
          </v:shape>
        </w:pict>
      </w:r>
    </w:p>
    <w:p w:rsidR="00F158A4" w:rsidRDefault="00F158A4" w:rsidP="00046ECE">
      <w:pPr>
        <w:tabs>
          <w:tab w:val="left" w:pos="7425"/>
        </w:tabs>
        <w:rPr>
          <w:rFonts w:ascii="Hand writing Mutlu" w:hAnsi="Hand writing Mutlu" w:cs="Hand writing Mutlu"/>
        </w:rPr>
      </w:pPr>
      <w:r w:rsidRPr="002E64F9">
        <w:rPr>
          <w:rFonts w:ascii="Hand writing Mutlu" w:hAnsi="Hand writing Mutlu" w:cs="Hand writing Mutlu"/>
          <w:noProof/>
        </w:rPr>
        <w:pict>
          <v:shape id="Resim 189" o:spid="_x0000_i1108" type="#_x0000_t75" style="width:81.75pt;height:59.25pt;visibility:visible">
            <v:imagedata r:id="rId19" o:title=""/>
          </v:shape>
        </w:pict>
      </w:r>
      <w:r w:rsidRPr="002E64F9">
        <w:rPr>
          <w:rFonts w:ascii="Hand writing Mutlu" w:hAnsi="Hand writing Mutlu" w:cs="Hand writing Mutlu"/>
          <w:noProof/>
        </w:rPr>
        <w:pict>
          <v:shape id="Resim 190" o:spid="_x0000_i1109" type="#_x0000_t75" style="width:75pt;height:54pt;visibility:visible">
            <v:imagedata r:id="rId19" o:title=""/>
          </v:shape>
        </w:pict>
      </w:r>
      <w:r w:rsidRPr="002E64F9">
        <w:rPr>
          <w:rFonts w:ascii="Hand writing Mutlu" w:hAnsi="Hand writing Mutlu" w:cs="Hand writing Mutlu"/>
          <w:noProof/>
        </w:rPr>
        <w:pict>
          <v:shape id="Resim 191" o:spid="_x0000_i1110" type="#_x0000_t75" style="width:75pt;height:54pt;visibility:visible">
            <v:imagedata r:id="rId19" o:title=""/>
          </v:shape>
        </w:pict>
      </w:r>
      <w:r w:rsidRPr="002E64F9">
        <w:rPr>
          <w:rFonts w:ascii="Hand writing Mutlu" w:hAnsi="Hand writing Mutlu" w:cs="Hand writing Mutlu"/>
          <w:noProof/>
        </w:rPr>
        <w:pict>
          <v:shape id="Resim 192" o:spid="_x0000_i1111" type="#_x0000_t75" style="width:67.5pt;height:48.75pt;visibility:visible">
            <v:imagedata r:id="rId20" o:title=""/>
          </v:shape>
        </w:pict>
      </w:r>
      <w:r w:rsidRPr="002E64F9">
        <w:rPr>
          <w:rFonts w:ascii="Hand writing Mutlu" w:hAnsi="Hand writing Mutlu" w:cs="Hand writing Mutlu"/>
          <w:noProof/>
        </w:rPr>
        <w:pict>
          <v:shape id="Resim 193" o:spid="_x0000_i1112" type="#_x0000_t75" style="width:73.5pt;height:51.75pt;visibility:visible">
            <v:imagedata r:id="rId19" o:title=""/>
          </v:shape>
        </w:pict>
      </w:r>
    </w:p>
    <w:p w:rsidR="00F158A4" w:rsidRDefault="00F158A4" w:rsidP="00046ECE">
      <w:pPr>
        <w:tabs>
          <w:tab w:val="left" w:pos="7425"/>
        </w:tabs>
        <w:rPr>
          <w:rFonts w:ascii="Hand writing Mutlu" w:hAnsi="Hand writing Mutlu" w:cs="Hand writing Mutlu"/>
        </w:rPr>
      </w:pPr>
      <w:r w:rsidRPr="002E64F9">
        <w:rPr>
          <w:rFonts w:ascii="Hand writing Mutlu" w:hAnsi="Hand writing Mutlu" w:cs="Hand writing Mutlu"/>
          <w:noProof/>
        </w:rPr>
        <w:pict>
          <v:shape id="Resim 194" o:spid="_x0000_i1113" type="#_x0000_t75" style="width:81.75pt;height:59.25pt;visibility:visible">
            <v:imagedata r:id="rId19" o:title=""/>
          </v:shape>
        </w:pict>
      </w:r>
      <w:r w:rsidRPr="002E64F9">
        <w:rPr>
          <w:rFonts w:ascii="Hand writing Mutlu" w:hAnsi="Hand writing Mutlu" w:cs="Hand writing Mutlu"/>
          <w:noProof/>
        </w:rPr>
        <w:pict>
          <v:shape id="Resim 195" o:spid="_x0000_i1114" type="#_x0000_t75" style="width:75pt;height:54pt;visibility:visible">
            <v:imagedata r:id="rId19" o:title=""/>
          </v:shape>
        </w:pict>
      </w:r>
      <w:r w:rsidRPr="002E64F9">
        <w:rPr>
          <w:rFonts w:ascii="Hand writing Mutlu" w:hAnsi="Hand writing Mutlu" w:cs="Hand writing Mutlu"/>
          <w:noProof/>
        </w:rPr>
        <w:pict>
          <v:shape id="Resim 196" o:spid="_x0000_i1115" type="#_x0000_t75" style="width:68.25pt;height:49.5pt;visibility:visible">
            <v:imagedata r:id="rId21" o:title=""/>
          </v:shape>
        </w:pict>
      </w:r>
      <w:r w:rsidRPr="002E64F9">
        <w:rPr>
          <w:rFonts w:ascii="Hand writing Mutlu" w:hAnsi="Hand writing Mutlu" w:cs="Hand writing Mutlu"/>
          <w:noProof/>
        </w:rPr>
        <w:pict>
          <v:shape id="Resim 197" o:spid="_x0000_i1116" type="#_x0000_t75" style="width:81.75pt;height:59.25pt;visibility:visible">
            <v:imagedata r:id="rId19" o:title=""/>
          </v:shape>
        </w:pict>
      </w:r>
      <w:r w:rsidRPr="002E64F9">
        <w:rPr>
          <w:rFonts w:ascii="Hand writing Mutlu" w:hAnsi="Hand writing Mutlu" w:cs="Hand writing Mutlu"/>
          <w:noProof/>
        </w:rPr>
        <w:pict>
          <v:shape id="Resim 198" o:spid="_x0000_i1117" type="#_x0000_t75" style="width:78pt;height:56.25pt;visibility:visible">
            <v:imagedata r:id="rId19" o:title=""/>
          </v:shape>
        </w:pict>
      </w:r>
    </w:p>
    <w:p w:rsidR="00F158A4" w:rsidRDefault="00F158A4" w:rsidP="00046ECE">
      <w:pPr>
        <w:tabs>
          <w:tab w:val="left" w:pos="7425"/>
        </w:tabs>
        <w:rPr>
          <w:rFonts w:ascii="Hand writing Mutlu" w:hAnsi="Hand writing Mutlu" w:cs="Hand writing Mutlu"/>
        </w:rPr>
      </w:pPr>
      <w:r w:rsidRPr="002E64F9">
        <w:rPr>
          <w:rFonts w:ascii="Hand writing Mutlu" w:hAnsi="Hand writing Mutlu" w:cs="Hand writing Mutlu"/>
          <w:noProof/>
        </w:rPr>
        <w:pict>
          <v:shape id="Resim 199" o:spid="_x0000_i1118" type="#_x0000_t75" style="width:81.75pt;height:59.25pt;visibility:visible">
            <v:imagedata r:id="rId19" o:title=""/>
          </v:shape>
        </w:pict>
      </w:r>
      <w:r w:rsidRPr="002E64F9">
        <w:rPr>
          <w:rFonts w:ascii="Hand writing Mutlu" w:hAnsi="Hand writing Mutlu" w:cs="Hand writing Mutlu"/>
          <w:noProof/>
        </w:rPr>
        <w:pict>
          <v:shape id="Resim 200" o:spid="_x0000_i1119" type="#_x0000_t75" style="width:75pt;height:54pt;visibility:visible">
            <v:imagedata r:id="rId19" o:title=""/>
          </v:shape>
        </w:pict>
      </w:r>
      <w:r w:rsidRPr="002E64F9">
        <w:rPr>
          <w:rFonts w:ascii="Hand writing Mutlu" w:hAnsi="Hand writing Mutlu" w:cs="Hand writing Mutlu"/>
          <w:noProof/>
        </w:rPr>
        <w:pict>
          <v:shape id="Resim 201" o:spid="_x0000_i1120" type="#_x0000_t75" style="width:81.75pt;height:59.25pt;visibility:visible">
            <v:imagedata r:id="rId19" o:title=""/>
          </v:shape>
        </w:pict>
      </w:r>
      <w:r w:rsidRPr="002E64F9">
        <w:rPr>
          <w:rFonts w:ascii="Hand writing Mutlu" w:hAnsi="Hand writing Mutlu" w:cs="Hand writing Mutlu"/>
          <w:noProof/>
        </w:rPr>
        <w:pict>
          <v:shape id="Resim 202" o:spid="_x0000_i1121" type="#_x0000_t75" style="width:73.5pt;height:52.5pt;visibility:visible">
            <v:imagedata r:id="rId19" o:title=""/>
          </v:shape>
        </w:pict>
      </w:r>
      <w:r w:rsidRPr="002E64F9">
        <w:rPr>
          <w:rFonts w:ascii="Hand writing Mutlu" w:hAnsi="Hand writing Mutlu" w:cs="Hand writing Mutlu"/>
          <w:noProof/>
        </w:rPr>
        <w:pict>
          <v:shape id="Resim 203" o:spid="_x0000_i1122" type="#_x0000_t75" style="width:78pt;height:56.25pt;visibility:visible">
            <v:imagedata r:id="rId19" o:title=""/>
          </v:shape>
        </w:pict>
      </w:r>
    </w:p>
    <w:p w:rsidR="00F158A4" w:rsidRDefault="00F158A4" w:rsidP="00046ECE">
      <w:pPr>
        <w:tabs>
          <w:tab w:val="left" w:pos="7425"/>
        </w:tabs>
        <w:rPr>
          <w:rFonts w:ascii="Hand writing Mutlu" w:hAnsi="Hand writing Mutlu" w:cs="Hand writing Mutlu"/>
        </w:rPr>
      </w:pPr>
    </w:p>
    <w:p w:rsidR="00F158A4" w:rsidRPr="00046ECE" w:rsidRDefault="00F158A4" w:rsidP="00046ECE">
      <w:pPr>
        <w:tabs>
          <w:tab w:val="left" w:pos="7425"/>
        </w:tabs>
        <w:rPr>
          <w:rFonts w:ascii="Hand writing Mutlu" w:hAnsi="Hand writing Mutlu" w:cs="Hand writing Mutlu"/>
        </w:rPr>
      </w:pPr>
      <w:r w:rsidRPr="002E64F9">
        <w:rPr>
          <w:rFonts w:ascii="Hand writing Mutlu" w:hAnsi="Hand writing Mutlu" w:cs="Hand writing Mutlu"/>
          <w:noProof/>
        </w:rPr>
        <w:pict>
          <v:shape id="Resim 204" o:spid="_x0000_i1123" type="#_x0000_t75" style="width:81.75pt;height:59.25pt;visibility:visible">
            <v:imagedata r:id="rId19" o:title=""/>
          </v:shape>
        </w:pict>
      </w:r>
      <w:r w:rsidRPr="002E64F9">
        <w:rPr>
          <w:rFonts w:ascii="Hand writing Mutlu" w:hAnsi="Hand writing Mutlu" w:cs="Hand writing Mutlu"/>
          <w:noProof/>
        </w:rPr>
        <w:pict>
          <v:shape id="Resim 205" o:spid="_x0000_i1124" type="#_x0000_t75" style="width:79.5pt;height:57pt;visibility:visible">
            <v:imagedata r:id="rId19" o:title=""/>
          </v:shape>
        </w:pict>
      </w:r>
      <w:r w:rsidRPr="002E64F9">
        <w:rPr>
          <w:rFonts w:ascii="Hand writing Mutlu" w:hAnsi="Hand writing Mutlu" w:cs="Hand writing Mutlu"/>
          <w:noProof/>
        </w:rPr>
        <w:pict>
          <v:shape id="Resim 206" o:spid="_x0000_i1125" type="#_x0000_t75" style="width:78pt;height:56.25pt;visibility:visible">
            <v:imagedata r:id="rId19" o:title=""/>
          </v:shape>
        </w:pict>
      </w:r>
      <w:r w:rsidRPr="002E64F9">
        <w:rPr>
          <w:rFonts w:ascii="Hand writing Mutlu" w:hAnsi="Hand writing Mutlu" w:cs="Hand writing Mutlu"/>
          <w:noProof/>
        </w:rPr>
        <w:pict>
          <v:shape id="Resim 207" o:spid="_x0000_i1126" type="#_x0000_t75" style="width:81pt;height:57.75pt;visibility:visible">
            <v:imagedata r:id="rId19" o:title=""/>
          </v:shape>
        </w:pict>
      </w:r>
      <w:r w:rsidRPr="002E64F9">
        <w:rPr>
          <w:rFonts w:ascii="Hand writing Mutlu" w:hAnsi="Hand writing Mutlu" w:cs="Hand writing Mutlu"/>
          <w:noProof/>
        </w:rPr>
        <w:pict>
          <v:shape id="Resim 208" o:spid="_x0000_i1127" type="#_x0000_t75" style="width:70.5pt;height:50.25pt;visibility:visible">
            <v:imagedata r:id="rId22" o:title=""/>
          </v:shape>
        </w:pict>
      </w:r>
      <w:r w:rsidRPr="002E64F9">
        <w:rPr>
          <w:rFonts w:ascii="Hand writing Mutlu" w:hAnsi="Hand writing Mutlu" w:cs="Hand writing Mutlu"/>
          <w:noProof/>
        </w:rPr>
        <w:pict>
          <v:shape id="Resim 209" o:spid="_x0000_i1128" type="#_x0000_t75" style="width:76.5pt;height:54pt;visibility:visible">
            <v:imagedata r:id="rId19" o:title=""/>
          </v:shape>
        </w:pict>
      </w:r>
      <w:r w:rsidRPr="002E64F9">
        <w:rPr>
          <w:rFonts w:ascii="Hand writing Mutlu" w:hAnsi="Hand writing Mutlu" w:cs="Hand writing Mutlu"/>
          <w:noProof/>
        </w:rPr>
        <w:pict>
          <v:shape id="Resim 210" o:spid="_x0000_i1129" type="#_x0000_t75" style="width:73.5pt;height:52.5pt;visibility:visible">
            <v:imagedata r:id="rId19" o:title=""/>
          </v:shape>
        </w:pict>
      </w:r>
      <w:r w:rsidRPr="002E64F9">
        <w:rPr>
          <w:rFonts w:ascii="Hand writing Mutlu" w:hAnsi="Hand writing Mutlu" w:cs="Hand writing Mutlu"/>
          <w:noProof/>
        </w:rPr>
        <w:pict>
          <v:shape id="Resim 211" o:spid="_x0000_i1130" type="#_x0000_t75" style="width:78pt;height:56.25pt;visibility:visible">
            <v:imagedata r:id="rId19" o:title=""/>
          </v:shape>
        </w:pict>
      </w:r>
      <w:r w:rsidRPr="002E64F9">
        <w:rPr>
          <w:rFonts w:ascii="Hand writing Mutlu" w:hAnsi="Hand writing Mutlu" w:cs="Hand writing Mutlu"/>
          <w:noProof/>
        </w:rPr>
        <w:pict>
          <v:shape id="Resim 212" o:spid="_x0000_i1131" type="#_x0000_t75" style="width:81pt;height:57.75pt;visibility:visible">
            <v:imagedata r:id="rId19" o:title=""/>
          </v:shape>
        </w:pict>
      </w:r>
      <w:r w:rsidRPr="002E64F9">
        <w:rPr>
          <w:rFonts w:ascii="Hand writing Mutlu" w:hAnsi="Hand writing Mutlu" w:cs="Hand writing Mutlu"/>
          <w:noProof/>
        </w:rPr>
        <w:pict>
          <v:shape id="Resim 213" o:spid="_x0000_i1132" type="#_x0000_t75" style="width:98.25pt;height:70.5pt;visibility:visible">
            <v:imagedata r:id="rId19" o:title=""/>
          </v:shape>
        </w:pict>
      </w:r>
      <w:r>
        <w:rPr>
          <w:rFonts w:ascii="Hand writing Mutlu" w:hAnsi="Hand writing Mutlu" w:cs="Hand writing Mutlu"/>
          <w:noProof/>
        </w:rPr>
        <w:t xml:space="preserve"> </w:t>
      </w:r>
      <w:hyperlink r:id="rId23" w:history="1">
        <w:r>
          <w:rPr>
            <w:rStyle w:val="Hyperlink"/>
            <w:rFonts w:ascii="Nurhan Uz" w:hAnsi="Nurhan Uz" w:cs="Nurhan Uz"/>
            <w:noProof/>
            <w:sz w:val="72"/>
            <w:szCs w:val="72"/>
          </w:rPr>
          <w:t>www.sorubak.com</w:t>
        </w:r>
      </w:hyperlink>
    </w:p>
    <w:sectPr w:rsidR="00F158A4" w:rsidRPr="00046ECE" w:rsidSect="00E345A3">
      <w:pgSz w:w="11906" w:h="16838"/>
      <w:pgMar w:top="69" w:right="566" w:bottom="42"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58A4" w:rsidRDefault="00F158A4" w:rsidP="00046ECE">
      <w:r>
        <w:separator/>
      </w:r>
    </w:p>
  </w:endnote>
  <w:endnote w:type="continuationSeparator" w:id="1">
    <w:p w:rsidR="00F158A4" w:rsidRDefault="00F158A4" w:rsidP="00046E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Arial Narrow">
    <w:panose1 w:val="020B0506020202030204"/>
    <w:charset w:val="A2"/>
    <w:family w:val="swiss"/>
    <w:pitch w:val="variable"/>
    <w:sig w:usb0="00000287" w:usb1="00000000" w:usb2="00000000" w:usb3="00000000" w:csb0="0000009F" w:csb1="00000000"/>
  </w:font>
  <w:font w:name="Courier New">
    <w:panose1 w:val="02070309020205020404"/>
    <w:charset w:val="A2"/>
    <w:family w:val="modern"/>
    <w:pitch w:val="fixed"/>
    <w:sig w:usb0="E0002AFF" w:usb1="C0007843"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Nurhan Uz">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58A4" w:rsidRDefault="00F158A4" w:rsidP="00046ECE">
      <w:r>
        <w:separator/>
      </w:r>
    </w:p>
  </w:footnote>
  <w:footnote w:type="continuationSeparator" w:id="1">
    <w:p w:rsidR="00F158A4" w:rsidRDefault="00F158A4" w:rsidP="00046EC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noPunctuationKerning/>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0E36"/>
    <w:rsid w:val="00020B2E"/>
    <w:rsid w:val="00046ECE"/>
    <w:rsid w:val="001E398E"/>
    <w:rsid w:val="001F6A5B"/>
    <w:rsid w:val="002B42B3"/>
    <w:rsid w:val="002D5628"/>
    <w:rsid w:val="002D6F90"/>
    <w:rsid w:val="002E64F9"/>
    <w:rsid w:val="00305C60"/>
    <w:rsid w:val="00310B15"/>
    <w:rsid w:val="003D35CE"/>
    <w:rsid w:val="004336A1"/>
    <w:rsid w:val="00560C3B"/>
    <w:rsid w:val="00572FDE"/>
    <w:rsid w:val="00606EB5"/>
    <w:rsid w:val="006267CC"/>
    <w:rsid w:val="006C2D1C"/>
    <w:rsid w:val="00703F02"/>
    <w:rsid w:val="00711664"/>
    <w:rsid w:val="007928AD"/>
    <w:rsid w:val="008A2F77"/>
    <w:rsid w:val="00904ABB"/>
    <w:rsid w:val="00942C92"/>
    <w:rsid w:val="0098750C"/>
    <w:rsid w:val="009A39D7"/>
    <w:rsid w:val="009D0980"/>
    <w:rsid w:val="00AB520D"/>
    <w:rsid w:val="00AC3C61"/>
    <w:rsid w:val="00AE6C27"/>
    <w:rsid w:val="00BA0E36"/>
    <w:rsid w:val="00BB4E0F"/>
    <w:rsid w:val="00BB7B00"/>
    <w:rsid w:val="00D4605F"/>
    <w:rsid w:val="00E24612"/>
    <w:rsid w:val="00E345A3"/>
    <w:rsid w:val="00E95EAA"/>
    <w:rsid w:val="00EC0A35"/>
    <w:rsid w:val="00F158A4"/>
    <w:rsid w:val="00F25DEF"/>
    <w:rsid w:val="00F454FB"/>
    <w:rsid w:val="00F56716"/>
    <w:rsid w:val="00F73A0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0B15"/>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l1">
    <w:name w:val="Stil1"/>
    <w:basedOn w:val="HTMLCode"/>
    <w:uiPriority w:val="99"/>
    <w:rsid w:val="009D0980"/>
    <w:rPr>
      <w:rFonts w:ascii="Arial Narrow" w:hAnsi="Arial Narrow" w:cs="Arial Narrow"/>
    </w:rPr>
  </w:style>
  <w:style w:type="character" w:styleId="HTMLCode">
    <w:name w:val="HTML Code"/>
    <w:basedOn w:val="DefaultParagraphFont"/>
    <w:uiPriority w:val="99"/>
    <w:rsid w:val="009D0980"/>
    <w:rPr>
      <w:rFonts w:ascii="Courier New" w:hAnsi="Courier New" w:cs="Courier New"/>
      <w:sz w:val="20"/>
      <w:szCs w:val="20"/>
    </w:rPr>
  </w:style>
  <w:style w:type="paragraph" w:styleId="Header">
    <w:name w:val="header"/>
    <w:basedOn w:val="Normal"/>
    <w:link w:val="HeaderChar"/>
    <w:uiPriority w:val="99"/>
    <w:rsid w:val="00046ECE"/>
    <w:pPr>
      <w:tabs>
        <w:tab w:val="center" w:pos="4536"/>
        <w:tab w:val="right" w:pos="9072"/>
      </w:tabs>
    </w:pPr>
  </w:style>
  <w:style w:type="character" w:customStyle="1" w:styleId="HeaderChar">
    <w:name w:val="Header Char"/>
    <w:basedOn w:val="DefaultParagraphFont"/>
    <w:link w:val="Header"/>
    <w:uiPriority w:val="99"/>
    <w:locked/>
    <w:rsid w:val="00046ECE"/>
    <w:rPr>
      <w:sz w:val="24"/>
      <w:szCs w:val="24"/>
    </w:rPr>
  </w:style>
  <w:style w:type="paragraph" w:styleId="Footer">
    <w:name w:val="footer"/>
    <w:basedOn w:val="Normal"/>
    <w:link w:val="FooterChar"/>
    <w:uiPriority w:val="99"/>
    <w:rsid w:val="00046ECE"/>
    <w:pPr>
      <w:tabs>
        <w:tab w:val="center" w:pos="4536"/>
        <w:tab w:val="right" w:pos="9072"/>
      </w:tabs>
    </w:pPr>
  </w:style>
  <w:style w:type="character" w:customStyle="1" w:styleId="FooterChar">
    <w:name w:val="Footer Char"/>
    <w:basedOn w:val="DefaultParagraphFont"/>
    <w:link w:val="Footer"/>
    <w:uiPriority w:val="99"/>
    <w:locked/>
    <w:rsid w:val="00046ECE"/>
    <w:rPr>
      <w:sz w:val="24"/>
      <w:szCs w:val="24"/>
    </w:rPr>
  </w:style>
  <w:style w:type="character" w:styleId="Hyperlink">
    <w:name w:val="Hyperlink"/>
    <w:basedOn w:val="DefaultParagraphFont"/>
    <w:uiPriority w:val="99"/>
    <w:rsid w:val="008A2F7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7.jpeg"/><Relationship Id="rId18" Type="http://schemas.openxmlformats.org/officeDocument/2006/relationships/image" Target="media/image12.jpeg"/><Relationship Id="rId3" Type="http://schemas.openxmlformats.org/officeDocument/2006/relationships/webSettings" Target="webSettings.xml"/><Relationship Id="rId21" Type="http://schemas.openxmlformats.org/officeDocument/2006/relationships/image" Target="media/image15.jpeg"/><Relationship Id="rId7" Type="http://schemas.openxmlformats.org/officeDocument/2006/relationships/image" Target="media/image2.jpeg"/><Relationship Id="rId12" Type="http://schemas.openxmlformats.org/officeDocument/2006/relationships/hyperlink" Target="http://www.google.com.tr/imgres?q=kedi+gifleri&amp;hl=tr&amp;biw=1366&amp;bih=673&amp;tbm=isch&amp;tbnid=0awwCdKl9wPFAM:&amp;imgrefurl=http://elifkiz123.blogcu.com/cok-tatli-kedi-gifleri/3897729&amp;docid=1k7l96Ltg7oT7M&amp;imgurl=http://img507.imageshack.us/img507/3582/43948448mb4.gif&amp;w=109&amp;h=138&amp;ei=UbeDUJbWA6rm4QSUooHoCg&amp;zoom=1&amp;iact=hc&amp;vpx=302&amp;vpy=342&amp;dur=2130&amp;hovh=110&amp;hovw=87&amp;tx=89&amp;ty=67&amp;sig=100349375776932513391&amp;page=2&amp;tbnh=110&amp;tbnw=87&amp;start=21&amp;ndsp=34&amp;ved=1t:429,r:9,s:20,i:219" TargetMode="External"/><Relationship Id="rId17" Type="http://schemas.openxmlformats.org/officeDocument/2006/relationships/image" Target="media/image11.jpe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0.jpeg"/><Relationship Id="rId20" Type="http://schemas.openxmlformats.org/officeDocument/2006/relationships/image" Target="media/image14.jpeg"/><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image" Target="media/image6.jpeg"/><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9.jpeg"/><Relationship Id="rId23" Type="http://schemas.openxmlformats.org/officeDocument/2006/relationships/hyperlink" Target="http://www.sorubak.com/" TargetMode="External"/><Relationship Id="rId10" Type="http://schemas.openxmlformats.org/officeDocument/2006/relationships/image" Target="media/image5.jpeg"/><Relationship Id="rId19" Type="http://schemas.openxmlformats.org/officeDocument/2006/relationships/image" Target="media/image13.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8.jpeg"/><Relationship Id="rId22" Type="http://schemas.openxmlformats.org/officeDocument/2006/relationships/image" Target="media/image1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TotalTime>
  <Pages>2</Pages>
  <Words>157</Words>
  <Characters>895</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Exper Computer</dc:creator>
  <cp:keywords>www.sorubak.com</cp:keywords>
  <dc:description>www.sorubak.com</dc:description>
  <cp:lastModifiedBy>edanur</cp:lastModifiedBy>
  <cp:revision>3</cp:revision>
  <cp:lastPrinted>2012-11-05T19:30:00Z</cp:lastPrinted>
  <dcterms:created xsi:type="dcterms:W3CDTF">2012-11-05T19:43:00Z</dcterms:created>
  <dcterms:modified xsi:type="dcterms:W3CDTF">2013-11-17T19:43:00Z</dcterms:modified>
  <cp:category>www.sorubak.com</cp:category>
</cp:coreProperties>
</file>