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35DA" w:rsidRPr="0053458E" w:rsidRDefault="006835DA" w:rsidP="0053458E">
      <w:pPr>
        <w:pStyle w:val="Heading1"/>
        <w:tabs>
          <w:tab w:val="left" w:pos="1691"/>
        </w:tabs>
        <w:jc w:val="left"/>
        <w:rPr>
          <w:rFonts w:ascii="Hand writing Mutlu" w:hAnsi="Hand writing Mutlu" w:cs="Hand writing Mutlu"/>
          <w:i/>
          <w:iCs/>
          <w:outline/>
          <w:color w:val="auto"/>
          <w:sz w:val="16"/>
          <w:szCs w:val="16"/>
        </w:rPr>
      </w:pPr>
      <w:r>
        <w:rPr>
          <w:noProof/>
        </w:rPr>
        <w:pict>
          <v:line id="_x0000_s1026" style="position:absolute;z-index:251645952" from="147.65pt,8.65pt" to="192.65pt,8.65pt" strokeweight="4pt">
            <v:stroke endarrow="block"/>
          </v:line>
        </w:pict>
      </w:r>
      <w:r>
        <w:rPr>
          <w:noProof/>
        </w:rPr>
        <w:pict>
          <v:oval id="_x0000_s1027" style="position:absolute;margin-left:99.95pt;margin-top:-45.2pt;width:1in;height:99pt;z-index:-251673600" wrapcoords="8550 0 7425 164 3150 2291 2475 3436 900 5236 -225 7855 -225 13091 675 15709 2475 18327 2475 18655 6300 20945 8325 21436 8550 21436 12825 21436 13050 21436 15075 20945 19125 18327 20700 15709 21600 13091 21600 7855 20475 5236 18225 2291 13950 164 12825 0 8550 0">
            <v:textbox style="mso-next-textbox:#_x0000_s1027">
              <w:txbxContent>
                <w:p w:rsidR="006835DA" w:rsidRPr="001B4297" w:rsidRDefault="006835DA" w:rsidP="0053458E">
                  <w:pPr>
                    <w:jc w:val="center"/>
                    <w:rPr>
                      <w:rFonts w:ascii="Hand writing Mutlu" w:hAnsi="Hand writing Mutlu" w:cs="Hand writing Mutlu"/>
                      <w:b/>
                      <w:bCs/>
                      <w:sz w:val="72"/>
                      <w:szCs w:val="72"/>
                    </w:rPr>
                  </w:pPr>
                  <w:r w:rsidRPr="001B4297">
                    <w:rPr>
                      <w:rFonts w:ascii="Hand writing Mutlu" w:hAnsi="Hand writing Mutlu" w:cs="Hand writing Mutlu"/>
                      <w:b/>
                      <w:bCs/>
                      <w:sz w:val="72"/>
                      <w:szCs w:val="72"/>
                    </w:rPr>
                    <w:t>e</w:t>
                  </w:r>
                </w:p>
              </w:txbxContent>
            </v:textbox>
            <w10:wrap type="tight"/>
          </v:oval>
        </w:pict>
      </w:r>
      <w:r>
        <w:rPr>
          <w:noProof/>
        </w:rPr>
        <w:pict>
          <v:oval id="_x0000_s1028" style="position:absolute;margin-left:-17.7pt;margin-top:-45.2pt;width:75.3pt;height:99pt;z-index:-251676672" wrapcoords="8424 0 6696 491 3240 2291 1080 5236 -216 7855 -216 13091 648 15709 2376 18327 6264 20945 8424 21436 12960 21436 15120 20945 19008 18327 20736 15709 21600 13091 21600 7855 20304 5236 18576 2291 14688 491 12960 0 8424 0">
            <v:textbox style="mso-next-textbox:#_x0000_s1028">
              <w:txbxContent>
                <w:p w:rsidR="006835DA" w:rsidRPr="005A1309" w:rsidRDefault="006835DA" w:rsidP="0053458E">
                  <w:pPr>
                    <w:jc w:val="center"/>
                    <w:rPr>
                      <w:rFonts w:ascii="Hand writing Mutlu" w:hAnsi="Hand writing Mutlu" w:cs="Hand writing Mutlu"/>
                      <w:sz w:val="72"/>
                      <w:szCs w:val="72"/>
                    </w:rPr>
                  </w:pPr>
                  <w:r w:rsidRPr="001B4297">
                    <w:rPr>
                      <w:rFonts w:ascii="Hand writing Mutlu" w:hAnsi="Hand writing Mutlu" w:cs="Hand writing Mutlu"/>
                      <w:b/>
                      <w:bCs/>
                      <w:sz w:val="72"/>
                      <w:szCs w:val="72"/>
                    </w:rPr>
                    <w:t>el</w:t>
                  </w:r>
                  <w:r>
                    <w:rPr>
                      <w:rFonts w:ascii="Hand writing Mutlu" w:hAnsi="Hand writing Mutlu" w:cs="Hand writing Mutlu"/>
                      <w:sz w:val="90"/>
                      <w:szCs w:val="90"/>
                    </w:rPr>
                    <w:t>LL</w:t>
                  </w:r>
                </w:p>
              </w:txbxContent>
            </v:textbox>
            <w10:wrap type="tight"/>
          </v:oval>
        </w:pict>
      </w:r>
      <w:r>
        <w:rPr>
          <w:noProof/>
        </w:rPr>
        <w:pict>
          <v:oval id="_x0000_s1029" style="position:absolute;margin-left:285.35pt;margin-top:-45.2pt;width:80.8pt;height:99pt;z-index:-251669504" wrapcoords="8600 0 7000 327 3200 2127 2000 4091 1000 5236 -200 7855 -200 13091 800 15709 2600 18655 6400 20945 8200 21436 8600 21436 12800 21436 13200 21436 15200 20945 19000 18327 20600 15709 21600 13091 21600 7855 20400 5236 18400 2291 14400 327 12800 0 8600 0">
            <v:textbox style="mso-next-textbox:#_x0000_s1029">
              <w:txbxContent>
                <w:p w:rsidR="006835DA" w:rsidRPr="001B4297" w:rsidRDefault="006835DA" w:rsidP="0053458E">
                  <w:pPr>
                    <w:jc w:val="center"/>
                    <w:rPr>
                      <w:rFonts w:ascii="Hand writing Mutlu" w:hAnsi="Hand writing Mutlu" w:cs="Hand writing Mutlu"/>
                      <w:b/>
                      <w:bCs/>
                      <w:sz w:val="72"/>
                      <w:szCs w:val="72"/>
                    </w:rPr>
                  </w:pPr>
                  <w:r w:rsidRPr="001B4297">
                    <w:rPr>
                      <w:rFonts w:ascii="Hand writing Mutlu" w:hAnsi="Hand writing Mutlu" w:cs="Hand writing Mutlu"/>
                      <w:b/>
                      <w:bCs/>
                      <w:sz w:val="72"/>
                      <w:szCs w:val="72"/>
                    </w:rPr>
                    <w:t>ele</w:t>
                  </w:r>
                </w:p>
              </w:txbxContent>
            </v:textbox>
            <w10:wrap type="tight"/>
          </v:oval>
        </w:pict>
      </w:r>
    </w:p>
    <w:p w:rsidR="006835DA" w:rsidRDefault="006835DA" w:rsidP="0053458E">
      <w:pPr>
        <w:pStyle w:val="Heading1"/>
        <w:tabs>
          <w:tab w:val="left" w:pos="1691"/>
        </w:tabs>
        <w:jc w:val="left"/>
        <w:rPr>
          <w:rFonts w:ascii="Hand writing Mutlu" w:hAnsi="Hand writing Mutlu" w:cs="Hand writing Mutlu"/>
          <w:i/>
          <w:iCs/>
          <w:outline/>
          <w:color w:val="auto"/>
          <w:sz w:val="60"/>
          <w:szCs w:val="60"/>
        </w:rPr>
      </w:pPr>
      <w:r>
        <w:rPr>
          <w:noProof/>
        </w:rPr>
        <w:pict>
          <v:rect id="_x0000_s1030" style="position:absolute;margin-left:-51.9pt;margin-top:41.3pt;width:9pt;height:9pt;z-index:251640832"/>
        </w:pict>
      </w:r>
      <w:r>
        <w:rPr>
          <w:noProof/>
        </w:rPr>
        <w:pict>
          <v:rect id="_x0000_s1031" style="position:absolute;margin-left:62.25pt;margin-top:41.3pt;width:9pt;height:9pt;z-index:251643904"/>
        </w:pict>
      </w:r>
      <w:r>
        <w:rPr>
          <w:noProof/>
        </w:rPr>
        <w:pict>
          <v:rect id="_x0000_s1032" style="position:absolute;margin-left:253.95pt;margin-top:41.3pt;width:9pt;height:9pt;z-index:251648000"/>
        </w:pict>
      </w:r>
    </w:p>
    <w:p w:rsidR="006835DA" w:rsidRPr="001B4297" w:rsidRDefault="006835DA" w:rsidP="001B4297">
      <w:pPr>
        <w:tabs>
          <w:tab w:val="left" w:pos="2115"/>
          <w:tab w:val="left" w:pos="7590"/>
        </w:tabs>
        <w:rPr>
          <w:rFonts w:ascii="Nurhan Uz" w:hAnsi="Nurhan Uz" w:cs="Nurhan Uz"/>
          <w:sz w:val="52"/>
          <w:szCs w:val="52"/>
        </w:rP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373" o:spid="_x0000_s1033" type="#_x0000_t75" style="position:absolute;margin-left:14.7pt;margin-top:9.45pt;width:11.65pt;height:56.25pt;z-index:251641856;visibility:visible">
            <v:imagedata r:id="rId6" o:title=""/>
          </v:shape>
        </w:pict>
      </w:r>
      <w:r>
        <w:rPr>
          <w:noProof/>
          <w:lang w:eastAsia="tr-TR"/>
        </w:rPr>
        <w:pict>
          <v:shape id="Resim 376" o:spid="_x0000_s1034" type="#_x0000_t75" style="position:absolute;margin-left:126.95pt;margin-top:9.45pt;width:11.65pt;height:56.25pt;z-index:251644928;visibility:visible">
            <v:imagedata r:id="rId6" o:title=""/>
          </v:shape>
        </w:pict>
      </w:r>
      <w:r>
        <w:rPr>
          <w:noProof/>
          <w:lang w:eastAsia="tr-TR"/>
        </w:rPr>
        <w:pict>
          <v:shape id="Resim 380" o:spid="_x0000_s1035" type="#_x0000_t75" style="position:absolute;margin-left:319.55pt;margin-top:9.45pt;width:10.2pt;height:56.25pt;z-index:251649024;visibility:visible">
            <v:imagedata r:id="rId6" o:title=""/>
          </v:shape>
        </w:pict>
      </w:r>
      <w:r>
        <w:rPr>
          <w:rFonts w:ascii="Nurhan Uz" w:hAnsi="Nurhan Uz" w:cs="Nurhan Uz"/>
          <w:sz w:val="72"/>
          <w:szCs w:val="72"/>
        </w:rPr>
        <w:tab/>
      </w:r>
      <w:r>
        <w:rPr>
          <w:rFonts w:ascii="Nurhan Uz" w:hAnsi="Nurhan Uz" w:cs="Nurhan Uz"/>
          <w:sz w:val="72"/>
          <w:szCs w:val="72"/>
        </w:rPr>
        <w:tab/>
      </w:r>
    </w:p>
    <w:p w:rsidR="006835DA" w:rsidRPr="007C5817" w:rsidRDefault="006835DA">
      <w:pPr>
        <w:rPr>
          <w:rFonts w:ascii="Nurhan Uz" w:hAnsi="Nurhan Uz" w:cs="Nurhan Uz"/>
          <w:sz w:val="72"/>
          <w:szCs w:val="72"/>
        </w:rPr>
      </w:pPr>
      <w:r>
        <w:rPr>
          <w:noProof/>
          <w:lang w:eastAsia="tr-TR"/>
        </w:rPr>
        <w:pict>
          <v:group id="Grup 290" o:spid="_x0000_s1036" style="position:absolute;margin-left:-24.7pt;margin-top:10.7pt;width:531pt;height:45.3pt;z-index:251636736" coordorigin="1080,7020" coordsize="10286,704">
            <v:shape id="Freeform 3" o:spid="_x0000_s1037" style="position:absolute;left:1122;top:7020;width:142;height:197;visibility:visible;mso-wrap-style:square;v-text-anchor:top" coordsize="142,197" path="m142,l,197e" filled="f" strokecolor="#969696" strokeweight="1pt">
              <v:stroke dashstyle="1 1"/>
              <v:path arrowok="t" o:connecttype="custom" o:connectlocs="142,0;0,197" o:connectangles="0,0"/>
            </v:shape>
            <v:group id="Group 4" o:spid="_x0000_s1038" style="position:absolute;left:1080;top:7020;width:10286;height:704" coordorigin="1054,7115" coordsize="10286,704">
              <v:group id="Group 5" o:spid="_x0000_s1039" style="position:absolute;left:1080;top:7132;width:10260;height:652" coordorigin="751,4013" coordsize="9707,557">
                <v:rect id="Rectangle 6" o:spid="_x0000_s1040" style="position:absolute;left:751;top:4399;width:9707;height:171;visibility:visible" filled="f" strokecolor="#009dc7" strokeweight=".21847mm">
                  <v:path arrowok="t"/>
                </v:rect>
                <v:rect id="Rectangle 7" o:spid="_x0000_s1041" style="position:absolute;left:751;top:4185;width:9707;height:214;visibility:visible" filled="f" strokecolor="#009dc7" strokeweight=".21847mm">
                  <v:path arrowok="t"/>
                </v:rect>
                <v:rect id="Rectangle 8" o:spid="_x0000_s1042" style="position:absolute;left:751;top:4013;width:9707;height:172;visibility:visible" filled="f" strokecolor="#009dc7" strokeweight=".21847mm">
                  <v:path arrowok="t"/>
                </v:rect>
              </v:group>
              <v:group id="Group 9" o:spid="_x0000_s1043" style="position:absolute;left:1054;top:7115;width:2293;height:687" coordorigin="1054,7115" coordsize="2293,687">
                <v:shape id="Freeform 10" o:spid="_x0000_s1044" style="position:absolute;left:1054;top:7132;width:515;height:670;visibility:visible;mso-wrap-style:square;v-text-anchor:top" coordsize="515,670" path="m515,l,670e" filled="f" strokecolor="#969696" strokeweight="1pt">
                  <v:stroke dashstyle="1 1"/>
                  <v:path arrowok="t" o:connecttype="custom" o:connectlocs="515,0;0,670" o:connectangles="0,0"/>
                </v:shape>
                <v:shape id="Freeform 11" o:spid="_x0000_s1045" style="position:absolute;left:1406;top:7115;width:515;height:670;visibility:visible;mso-wrap-style:square;v-text-anchor:top" coordsize="515,670" path="m515,l,670e" filled="f" strokecolor="#969696" strokeweight="1pt">
                  <v:stroke dashstyle="1 1"/>
                  <v:path arrowok="t" o:connecttype="custom" o:connectlocs="515,0;0,670" o:connectangles="0,0"/>
                </v:shape>
                <v:shape id="Freeform 12" o:spid="_x0000_s1046" style="position:absolute;left:1774;top:7115;width:515;height:670;visibility:visible;mso-wrap-style:square;v-text-anchor:top" coordsize="515,670" path="m515,l,670e" filled="f" strokecolor="#969696" strokeweight="1pt">
                  <v:stroke dashstyle="1 1"/>
                  <v:path arrowok="t" o:connecttype="custom" o:connectlocs="515,0;0,670" o:connectangles="0,0"/>
                </v:shape>
                <v:shape id="Freeform 13" o:spid="_x0000_s1047" style="position:absolute;left:2119;top:7132;width:515;height:670;visibility:visible;mso-wrap-style:square;v-text-anchor:top" coordsize="515,670" path="m515,l,670e" filled="f" strokecolor="#969696" strokeweight="1pt">
                  <v:stroke dashstyle="1 1"/>
                  <v:path arrowok="t" o:connecttype="custom" o:connectlocs="515,0;0,670" o:connectangles="0,0"/>
                </v:shape>
                <v:shape id="Freeform 14" o:spid="_x0000_s1048" style="position:absolute;left:2479;top:7115;width:515;height:670;visibility:visible;mso-wrap-style:square;v-text-anchor:top" coordsize="515,670" path="m515,l,670e" filled="f" strokecolor="#969696" strokeweight="1pt">
                  <v:stroke dashstyle="1 1"/>
                  <v:path arrowok="t" o:connecttype="custom" o:connectlocs="515,0;0,670" o:connectangles="0,0"/>
                </v:shape>
                <v:shape id="Freeform 15" o:spid="_x0000_s1049" style="position:absolute;left:2832;top:7115;width:515;height:670;visibility:visible;mso-wrap-style:square;v-text-anchor:top" coordsize="515,670" path="m515,l,670e" filled="f" strokecolor="#969696" strokeweight="1pt">
                  <v:stroke dashstyle="1 1"/>
                  <v:path arrowok="t" o:connecttype="custom" o:connectlocs="515,0;0,670" o:connectangles="0,0"/>
                </v:shape>
              </v:group>
              <v:group id="Group 16" o:spid="_x0000_s1050" style="position:absolute;left:3162;top:7132;width:2293;height:687" coordorigin="1054,7115" coordsize="2293,687">
                <v:shape id="Freeform 17" o:spid="_x0000_s1051" style="position:absolute;left:1054;top:7132;width:515;height:670;visibility:visible;mso-wrap-style:square;v-text-anchor:top" coordsize="515,670" path="m515,l,670e" filled="f" strokecolor="#969696" strokeweight="1pt">
                  <v:stroke dashstyle="1 1"/>
                  <v:path arrowok="t" o:connecttype="custom" o:connectlocs="515,0;0,670" o:connectangles="0,0"/>
                </v:shape>
                <v:shape id="Freeform 18" o:spid="_x0000_s1052" style="position:absolute;left:1406;top:7115;width:515;height:670;visibility:visible;mso-wrap-style:square;v-text-anchor:top" coordsize="515,670" path="m515,l,670e" filled="f" strokecolor="#969696" strokeweight="1pt">
                  <v:stroke dashstyle="1 1"/>
                  <v:path arrowok="t" o:connecttype="custom" o:connectlocs="515,0;0,670" o:connectangles="0,0"/>
                </v:shape>
                <v:shape id="Freeform 19" o:spid="_x0000_s1053" style="position:absolute;left:1774;top:7115;width:515;height:670;visibility:visible;mso-wrap-style:square;v-text-anchor:top" coordsize="515,670" path="m515,l,670e" filled="f" strokecolor="#969696" strokeweight="1pt">
                  <v:stroke dashstyle="1 1"/>
                  <v:path arrowok="t" o:connecttype="custom" o:connectlocs="515,0;0,670" o:connectangles="0,0"/>
                </v:shape>
                <v:shape id="Freeform 20" o:spid="_x0000_s1054" style="position:absolute;left:2119;top:7132;width:515;height:670;visibility:visible;mso-wrap-style:square;v-text-anchor:top" coordsize="515,670" path="m515,l,670e" filled="f" strokecolor="#969696" strokeweight="1pt">
                  <v:stroke dashstyle="1 1"/>
                  <v:path arrowok="t" o:connecttype="custom" o:connectlocs="515,0;0,670" o:connectangles="0,0"/>
                </v:shape>
                <v:shape id="Freeform 21" o:spid="_x0000_s1055" style="position:absolute;left:2479;top:7115;width:515;height:670;visibility:visible;mso-wrap-style:square;v-text-anchor:top" coordsize="515,670" path="m515,l,670e" filled="f" strokecolor="#969696" strokeweight="1pt">
                  <v:stroke dashstyle="1 1"/>
                  <v:path arrowok="t" o:connecttype="custom" o:connectlocs="515,0;0,670" o:connectangles="0,0"/>
                </v:shape>
                <v:shape id="Freeform 22" o:spid="_x0000_s1056" style="position:absolute;left:2832;top:7115;width:515;height:670;visibility:visible;mso-wrap-style:square;v-text-anchor:top" coordsize="515,670" path="m515,l,670e" filled="f" strokecolor="#969696" strokeweight="1pt">
                  <v:stroke dashstyle="1 1"/>
                  <v:path arrowok="t" o:connecttype="custom" o:connectlocs="515,0;0,670" o:connectangles="0,0"/>
                </v:shape>
              </v:group>
              <v:shape id="Freeform 23" o:spid="_x0000_s1057" style="position:absolute;left:9530;top:7132;width:515;height:670;visibility:visible;mso-wrap-style:square;v-text-anchor:top" coordsize="515,670" path="m515,l,670e" filled="f" strokecolor="#969696" strokeweight="1pt">
                <v:stroke dashstyle="1 1"/>
                <v:path arrowok="t" o:connecttype="custom" o:connectlocs="515,0;0,670" o:connectangles="0,0"/>
              </v:shape>
              <v:shape id="Freeform 24" o:spid="_x0000_s1058" style="position:absolute;left:9882;top:7115;width:515;height:670;visibility:visible;mso-wrap-style:square;v-text-anchor:top" coordsize="515,670" path="m515,l,670e" filled="f" strokecolor="#969696" strokeweight="1pt">
                <v:stroke dashstyle="1 1"/>
                <v:path arrowok="t" o:connecttype="custom" o:connectlocs="515,0;0,670" o:connectangles="0,0"/>
              </v:shape>
              <v:shape id="Freeform 25" o:spid="_x0000_s1059" style="position:absolute;left:10250;top:7115;width:515;height:670;visibility:visible;mso-wrap-style:square;v-text-anchor:top" coordsize="515,670" path="m515,l,670e" filled="f" strokecolor="#969696" strokeweight="1pt">
                <v:stroke dashstyle="1 1"/>
                <v:path arrowok="t" o:connecttype="custom" o:connectlocs="515,0;0,670" o:connectangles="0,0"/>
              </v:shape>
              <v:shape id="Freeform 26" o:spid="_x0000_s1060" style="position:absolute;left:10595;top:7132;width:515;height:670;visibility:visible;mso-wrap-style:square;v-text-anchor:top" coordsize="515,670" path="m515,l,670e" filled="f" strokecolor="#969696" strokeweight="1pt">
                <v:stroke dashstyle="1 1"/>
                <v:path arrowok="t" o:connecttype="custom" o:connectlocs="515,0;0,670" o:connectangles="0,0"/>
              </v:shape>
              <v:shape id="Freeform 27" o:spid="_x0000_s1061" style="position:absolute;left:10955;top:7334;width:364;height:451;visibility:visible;mso-wrap-style:square;v-text-anchor:top" coordsize="364,451" path="m364,l,451e" filled="f" strokecolor="#969696" strokeweight="1pt">
                <v:stroke dashstyle="1 1"/>
                <v:path arrowok="t" o:connecttype="custom" o:connectlocs="364,0;0,451" o:connectangles="0,0"/>
              </v:shape>
              <v:group id="Group 28" o:spid="_x0000_s1062" style="position:absolute;left:5298;top:7122;width:2293;height:687" coordorigin="1054,7115" coordsize="2293,687">
                <v:shape id="Freeform 29" o:spid="_x0000_s1063" style="position:absolute;left:1054;top:7132;width:515;height:670;visibility:visible;mso-wrap-style:square;v-text-anchor:top" coordsize="515,670" path="m515,l,670e" filled="f" strokecolor="#969696" strokeweight="1pt">
                  <v:stroke dashstyle="1 1"/>
                  <v:path arrowok="t" o:connecttype="custom" o:connectlocs="515,0;0,670" o:connectangles="0,0"/>
                </v:shape>
                <v:shape id="Freeform 30" o:spid="_x0000_s1064" style="position:absolute;left:1406;top:7115;width:515;height:670;visibility:visible;mso-wrap-style:square;v-text-anchor:top" coordsize="515,670" path="m515,l,670e" filled="f" strokecolor="#969696" strokeweight="1pt">
                  <v:stroke dashstyle="1 1"/>
                  <v:path arrowok="t" o:connecttype="custom" o:connectlocs="515,0;0,670" o:connectangles="0,0"/>
                </v:shape>
                <v:shape id="Freeform 31" o:spid="_x0000_s1065" style="position:absolute;left:1774;top:7115;width:515;height:670;visibility:visible;mso-wrap-style:square;v-text-anchor:top" coordsize="515,670" path="m515,l,670e" filled="f" strokecolor="#969696" strokeweight="1pt">
                  <v:stroke dashstyle="1 1"/>
                  <v:path arrowok="t" o:connecttype="custom" o:connectlocs="515,0;0,670" o:connectangles="0,0"/>
                </v:shape>
                <v:shape id="Freeform 32" o:spid="_x0000_s1066" style="position:absolute;left:2119;top:7132;width:515;height:670;visibility:visible;mso-wrap-style:square;v-text-anchor:top" coordsize="515,670" path="m515,l,670e" filled="f" strokecolor="#969696" strokeweight="1pt">
                  <v:stroke dashstyle="1 1"/>
                  <v:path arrowok="t" o:connecttype="custom" o:connectlocs="515,0;0,670" o:connectangles="0,0"/>
                </v:shape>
                <v:shape id="Freeform 33" o:spid="_x0000_s1067" style="position:absolute;left:2479;top:7115;width:515;height:670;visibility:visible;mso-wrap-style:square;v-text-anchor:top" coordsize="515,670" path="m515,l,670e" filled="f" strokecolor="#969696" strokeweight="1pt">
                  <v:stroke dashstyle="1 1"/>
                  <v:path arrowok="t" o:connecttype="custom" o:connectlocs="515,0;0,670" o:connectangles="0,0"/>
                </v:shape>
                <v:shape id="Freeform 34" o:spid="_x0000_s1068" style="position:absolute;left:2832;top:7115;width:515;height:670;visibility:visible;mso-wrap-style:square;v-text-anchor:top" coordsize="515,670" path="m515,l,670e" filled="f" strokecolor="#969696" strokeweight="1pt">
                  <v:stroke dashstyle="1 1"/>
                  <v:path arrowok="t" o:connecttype="custom" o:connectlocs="515,0;0,670" o:connectangles="0,0"/>
                </v:shape>
              </v:group>
              <v:group id="Group 35" o:spid="_x0000_s1069" style="position:absolute;left:7390;top:7132;width:2293;height:687" coordorigin="1054,7115" coordsize="2293,687">
                <v:shape id="Freeform 36" o:spid="_x0000_s1070" style="position:absolute;left:1054;top:7132;width:515;height:670;visibility:visible;mso-wrap-style:square;v-text-anchor:top" coordsize="515,670" path="m515,l,670e" filled="f" strokecolor="#969696" strokeweight="1pt">
                  <v:stroke dashstyle="1 1"/>
                  <v:path arrowok="t" o:connecttype="custom" o:connectlocs="515,0;0,670" o:connectangles="0,0"/>
                </v:shape>
                <v:shape id="Freeform 37" o:spid="_x0000_s1071" style="position:absolute;left:1406;top:7115;width:515;height:670;visibility:visible;mso-wrap-style:square;v-text-anchor:top" coordsize="515,670" path="m515,l,670e" filled="f" strokecolor="#969696" strokeweight="1pt">
                  <v:stroke dashstyle="1 1"/>
                  <v:path arrowok="t" o:connecttype="custom" o:connectlocs="515,0;0,670" o:connectangles="0,0"/>
                </v:shape>
                <v:shape id="Freeform 38" o:spid="_x0000_s1072" style="position:absolute;left:1774;top:7115;width:515;height:670;visibility:visible;mso-wrap-style:square;v-text-anchor:top" coordsize="515,670" path="m515,l,670e" filled="f" strokecolor="#969696" strokeweight="1pt">
                  <v:stroke dashstyle="1 1"/>
                  <v:path arrowok="t" o:connecttype="custom" o:connectlocs="515,0;0,670" o:connectangles="0,0"/>
                </v:shape>
                <v:shape id="Freeform 39" o:spid="_x0000_s1073" style="position:absolute;left:2119;top:7132;width:515;height:670;visibility:visible;mso-wrap-style:square;v-text-anchor:top" coordsize="515,670" path="m515,l,670e" filled="f" strokecolor="#969696" strokeweight="1pt">
                  <v:stroke dashstyle="1 1"/>
                  <v:path arrowok="t" o:connecttype="custom" o:connectlocs="515,0;0,670" o:connectangles="0,0"/>
                </v:shape>
                <v:shape id="Freeform 40" o:spid="_x0000_s1074" style="position:absolute;left:2479;top:7115;width:515;height:670;visibility:visible;mso-wrap-style:square;v-text-anchor:top" coordsize="515,670" path="m515,l,670e" filled="f" strokecolor="#969696" strokeweight="1pt">
                  <v:stroke dashstyle="1 1"/>
                  <v:path arrowok="t" o:connecttype="custom" o:connectlocs="515,0;0,670" o:connectangles="0,0"/>
                </v:shape>
                <v:shape id="Freeform 41" o:spid="_x0000_s1075" style="position:absolute;left:2832;top:7115;width:515;height:670;visibility:visible;mso-wrap-style:square;v-text-anchor:top" coordsize="515,670" path="m515,l,670e" filled="f" strokecolor="#969696" strokeweight="1pt">
                  <v:stroke dashstyle="1 1"/>
                  <v:path arrowok="t" o:connecttype="custom" o:connectlocs="515,0;0,670" o:connectangles="0,0"/>
                </v:shape>
              </v:group>
            </v:group>
          </v:group>
        </w:pict>
      </w:r>
      <w:r>
        <w:rPr>
          <w:noProof/>
          <w:lang w:eastAsia="tr-TR"/>
        </w:rPr>
        <w:pict>
          <v:shape id="Resim 1" o:spid="_x0000_s1076" type="#_x0000_t75" style="position:absolute;margin-left:-23.8pt;margin-top:10.8pt;width:33pt;height:43.5pt;z-index:-251693056;visibility:visible">
            <v:imagedata r:id="rId7" o:title=""/>
          </v:shape>
        </w:pict>
      </w:r>
      <w:r>
        <w:rPr>
          <w:rFonts w:ascii="Nurhan Uz" w:hAnsi="Nurhan Uz" w:cs="Nurhan Uz"/>
          <w:sz w:val="72"/>
          <w:szCs w:val="72"/>
        </w:rPr>
        <w:t xml:space="preserve"> ele  ele  ele  ele  ele  ele</w:t>
      </w:r>
    </w:p>
    <w:p w:rsidR="006835DA" w:rsidRPr="00B3275E" w:rsidRDefault="006835DA">
      <w:pPr>
        <w:rPr>
          <w:rFonts w:ascii="Nurhan Uz" w:hAnsi="Nurhan Uz" w:cs="Nurhan Uz"/>
          <w:sz w:val="18"/>
          <w:szCs w:val="18"/>
        </w:rPr>
      </w:pPr>
      <w:r>
        <w:rPr>
          <w:noProof/>
          <w:lang w:eastAsia="tr-TR"/>
        </w:rPr>
        <w:pict>
          <v:oval id="_x0000_s1077" style="position:absolute;margin-left:302.4pt;margin-top:64.4pt;width:1in;height:99pt;z-index:-251666432" wrapcoords="8550 0 7425 164 3150 2291 2475 3436 900 5236 -225 7855 -225 13091 675 15709 2475 18327 2475 18655 6300 20945 8325 21436 8550 21436 12825 21436 13050 21436 15075 20945 19125 18327 20700 15709 21600 13091 21600 7855 20475 5236 18225 2291 13950 164 12825 0 8550 0">
            <v:textbox style="mso-next-textbox:#_x0000_s1077">
              <w:txbxContent>
                <w:p w:rsidR="006835DA" w:rsidRPr="001B4297" w:rsidRDefault="006835DA" w:rsidP="0053458E">
                  <w:pPr>
                    <w:jc w:val="center"/>
                    <w:rPr>
                      <w:rFonts w:ascii="Hand writing Mutlu" w:hAnsi="Hand writing Mutlu" w:cs="Hand writing Mutlu"/>
                      <w:sz w:val="72"/>
                      <w:szCs w:val="72"/>
                    </w:rPr>
                  </w:pPr>
                  <w:r>
                    <w:rPr>
                      <w:rFonts w:ascii="Hand writing Mutlu" w:hAnsi="Hand writing Mutlu" w:cs="Hand writing Mutlu"/>
                      <w:sz w:val="72"/>
                      <w:szCs w:val="72"/>
                    </w:rPr>
                    <w:t>le</w:t>
                  </w:r>
                </w:p>
              </w:txbxContent>
            </v:textbox>
            <w10:wrap type="tight"/>
          </v:oval>
        </w:pict>
      </w:r>
      <w:r>
        <w:rPr>
          <w:noProof/>
          <w:lang w:eastAsia="tr-TR"/>
        </w:rPr>
        <w:pict>
          <v:oval id="_x0000_s1078" style="position:absolute;margin-left:194.4pt;margin-top:64.4pt;width:1in;height:99pt;z-index:-251665408" wrapcoords="8550 0 7425 164 3150 2291 2475 3436 900 5236 -225 7855 -225 13091 675 15709 2475 18327 2475 18655 6300 20945 8325 21436 8550 21436 12825 21436 13050 21436 15075 20945 19125 18327 20700 15709 21600 13091 21600 7855 20475 5236 18225 2291 13950 164 12825 0 8550 0">
            <v:textbox style="mso-next-textbox:#_x0000_s1078">
              <w:txbxContent>
                <w:p w:rsidR="006835DA" w:rsidRPr="001B4297" w:rsidRDefault="006835DA" w:rsidP="0053458E">
                  <w:pPr>
                    <w:jc w:val="center"/>
                    <w:rPr>
                      <w:rFonts w:ascii="Hand writing Mutlu" w:hAnsi="Hand writing Mutlu" w:cs="Hand writing Mutlu"/>
                      <w:sz w:val="72"/>
                      <w:szCs w:val="72"/>
                    </w:rPr>
                  </w:pPr>
                  <w:r w:rsidRPr="001B4297">
                    <w:rPr>
                      <w:rFonts w:ascii="Hand writing Mutlu" w:hAnsi="Hand writing Mutlu" w:cs="Hand writing Mutlu"/>
                      <w:sz w:val="72"/>
                      <w:szCs w:val="72"/>
                    </w:rPr>
                    <w:t>e</w:t>
                  </w:r>
                </w:p>
              </w:txbxContent>
            </v:textbox>
            <w10:wrap type="tight"/>
          </v:oval>
        </w:pict>
      </w:r>
      <w:r>
        <w:rPr>
          <w:noProof/>
          <w:lang w:eastAsia="tr-TR"/>
        </w:rPr>
        <w:pict>
          <v:oval id="_x0000_s1079" style="position:absolute;margin-left:22.95pt;margin-top:64.4pt;width:84.35pt;height:99pt;z-index:-251664384" wrapcoords="8486 0 7136 327 3279 2127 2507 3436 964 5236 0 7855 -193 8836 -193 13091 771 15709 2700 18655 6364 20945 8100 21436 8486 21436 12921 21436 13307 21436 15236 20945 18900 18327 20636 15709 21600 13091 21600 8673 20636 5236 18900 3436 18321 2291 14464 327 12921 0 8486 0">
            <v:textbox style="mso-next-textbox:#_x0000_s1079">
              <w:txbxContent>
                <w:p w:rsidR="006835DA" w:rsidRPr="000B5C65" w:rsidRDefault="006835DA" w:rsidP="0053458E">
                  <w:pPr>
                    <w:rPr>
                      <w:rFonts w:ascii="Hand writing Mutlu" w:hAnsi="Hand writing Mutlu" w:cs="Hand writing Mutlu"/>
                      <w:sz w:val="90"/>
                      <w:szCs w:val="90"/>
                    </w:rPr>
                  </w:pPr>
                  <w:r w:rsidRPr="0053458E">
                    <w:rPr>
                      <w:rFonts w:ascii="Hand writing Mutlu" w:hAnsi="Hand writing Mutlu" w:cs="Hand writing Mutlu"/>
                      <w:sz w:val="80"/>
                      <w:szCs w:val="80"/>
                    </w:rPr>
                    <w:t>ele</w:t>
                  </w:r>
                  <w:r>
                    <w:rPr>
                      <w:rFonts w:ascii="Hand writing Mutlu" w:hAnsi="Hand writing Mutlu" w:cs="Hand writing Mutlu"/>
                      <w:sz w:val="90"/>
                      <w:szCs w:val="90"/>
                    </w:rPr>
                    <w:t>e</w:t>
                  </w:r>
                  <w:r w:rsidRPr="000B5C65">
                    <w:rPr>
                      <w:rFonts w:ascii="Hand writing Mutlu" w:hAnsi="Hand writing Mutlu" w:cs="Hand writing Mutlu"/>
                      <w:sz w:val="90"/>
                      <w:szCs w:val="90"/>
                    </w:rPr>
                    <w:t>e</w:t>
                  </w:r>
                </w:p>
              </w:txbxContent>
            </v:textbox>
            <w10:wrap type="tight"/>
          </v:oval>
        </w:pict>
      </w:r>
      <w:r>
        <w:rPr>
          <w:noProof/>
          <w:lang w:eastAsia="tr-TR"/>
        </w:rPr>
        <w:pict>
          <v:shape id="Resim 2" o:spid="_x0000_s1080" type="#_x0000_t75" style="position:absolute;margin-left:-23.2pt;margin-top:10.5pt;width:33pt;height:43.5pt;z-index:-251692032;visibility:visible">
            <v:imagedata r:id="rId7" o:title=""/>
          </v:shape>
        </w:pict>
      </w:r>
      <w:r>
        <w:rPr>
          <w:noProof/>
          <w:lang w:eastAsia="tr-TR"/>
        </w:rPr>
        <w:pict>
          <v:group id="Grup 7" o:spid="_x0000_s1081" style="position:absolute;margin-left:-23.95pt;margin-top:10.65pt;width:531pt;height:45.3pt;z-index:251631616" coordorigin="1080,7020" coordsize="10286,704">
            <v:shape id="Freeform 3" o:spid="_x0000_s1082" style="position:absolute;left:1122;top:7020;width:142;height:197;visibility:visible;mso-wrap-style:square;v-text-anchor:top" coordsize="142,197" path="m142,l,197e" filled="f" strokecolor="#969696" strokeweight="1pt">
              <v:stroke dashstyle="1 1"/>
              <v:path arrowok="t" o:connecttype="custom" o:connectlocs="142,0;0,197" o:connectangles="0,0"/>
            </v:shape>
            <v:group id="Group 4" o:spid="_x0000_s1083" style="position:absolute;left:1080;top:7020;width:10286;height:704" coordorigin="1054,7115" coordsize="10286,704">
              <v:group id="Group 5" o:spid="_x0000_s1084" style="position:absolute;left:1080;top:7132;width:10260;height:652" coordorigin="751,4013" coordsize="9707,557">
                <v:rect id="Rectangle 6" o:spid="_x0000_s1085" style="position:absolute;left:751;top:4399;width:9707;height:171;visibility:visible" filled="f" strokecolor="#009dc7" strokeweight=".21847mm">
                  <v:path arrowok="t"/>
                </v:rect>
                <v:rect id="Rectangle 7" o:spid="_x0000_s1086" style="position:absolute;left:751;top:4185;width:9707;height:214;visibility:visible" filled="f" strokecolor="#009dc7" strokeweight=".21847mm">
                  <v:path arrowok="t"/>
                </v:rect>
                <v:rect id="Rectangle 8" o:spid="_x0000_s1087" style="position:absolute;left:751;top:4013;width:9707;height:172;visibility:visible" filled="f" strokecolor="#009dc7" strokeweight=".21847mm">
                  <v:path arrowok="t"/>
                </v:rect>
              </v:group>
              <v:group id="Group 9" o:spid="_x0000_s1088" style="position:absolute;left:1054;top:7115;width:2293;height:687" coordorigin="1054,7115" coordsize="2293,687">
                <v:shape id="Freeform 10" o:spid="_x0000_s1089" style="position:absolute;left:1054;top:7132;width:515;height:670;visibility:visible;mso-wrap-style:square;v-text-anchor:top" coordsize="515,670" path="m515,l,670e" filled="f" strokecolor="#969696" strokeweight="1pt">
                  <v:stroke dashstyle="1 1"/>
                  <v:path arrowok="t" o:connecttype="custom" o:connectlocs="515,0;0,670" o:connectangles="0,0"/>
                </v:shape>
                <v:shape id="Freeform 11" o:spid="_x0000_s1090" style="position:absolute;left:1406;top:7115;width:515;height:670;visibility:visible;mso-wrap-style:square;v-text-anchor:top" coordsize="515,670" path="m515,l,670e" filled="f" strokecolor="#969696" strokeweight="1pt">
                  <v:stroke dashstyle="1 1"/>
                  <v:path arrowok="t" o:connecttype="custom" o:connectlocs="515,0;0,670" o:connectangles="0,0"/>
                </v:shape>
                <v:shape id="Freeform 12" o:spid="_x0000_s1091" style="position:absolute;left:1774;top:7115;width:515;height:670;visibility:visible;mso-wrap-style:square;v-text-anchor:top" coordsize="515,670" path="m515,l,670e" filled="f" strokecolor="#969696" strokeweight="1pt">
                  <v:stroke dashstyle="1 1"/>
                  <v:path arrowok="t" o:connecttype="custom" o:connectlocs="515,0;0,670" o:connectangles="0,0"/>
                </v:shape>
                <v:shape id="Freeform 13" o:spid="_x0000_s1092" style="position:absolute;left:2119;top:7132;width:515;height:670;visibility:visible;mso-wrap-style:square;v-text-anchor:top" coordsize="515,670" path="m515,l,670e" filled="f" strokecolor="#969696" strokeweight="1pt">
                  <v:stroke dashstyle="1 1"/>
                  <v:path arrowok="t" o:connecttype="custom" o:connectlocs="515,0;0,670" o:connectangles="0,0"/>
                </v:shape>
                <v:shape id="Freeform 14" o:spid="_x0000_s1093" style="position:absolute;left:2479;top:7115;width:515;height:670;visibility:visible;mso-wrap-style:square;v-text-anchor:top" coordsize="515,670" path="m515,l,670e" filled="f" strokecolor="#969696" strokeweight="1pt">
                  <v:stroke dashstyle="1 1"/>
                  <v:path arrowok="t" o:connecttype="custom" o:connectlocs="515,0;0,670" o:connectangles="0,0"/>
                </v:shape>
                <v:shape id="Freeform 15" o:spid="_x0000_s1094" style="position:absolute;left:2832;top:7115;width:515;height:670;visibility:visible;mso-wrap-style:square;v-text-anchor:top" coordsize="515,670" path="m515,l,670e" filled="f" strokecolor="#969696" strokeweight="1pt">
                  <v:stroke dashstyle="1 1"/>
                  <v:path arrowok="t" o:connecttype="custom" o:connectlocs="515,0;0,670" o:connectangles="0,0"/>
                </v:shape>
              </v:group>
              <v:group id="Group 16" o:spid="_x0000_s1095" style="position:absolute;left:3162;top:7132;width:2293;height:687" coordorigin="1054,7115" coordsize="2293,687">
                <v:shape id="Freeform 17" o:spid="_x0000_s1096" style="position:absolute;left:1054;top:7132;width:515;height:670;visibility:visible;mso-wrap-style:square;v-text-anchor:top" coordsize="515,670" path="m515,l,670e" filled="f" strokecolor="#969696" strokeweight="1pt">
                  <v:stroke dashstyle="1 1"/>
                  <v:path arrowok="t" o:connecttype="custom" o:connectlocs="515,0;0,670" o:connectangles="0,0"/>
                </v:shape>
                <v:shape id="Freeform 18" o:spid="_x0000_s1097" style="position:absolute;left:1406;top:7115;width:515;height:670;visibility:visible;mso-wrap-style:square;v-text-anchor:top" coordsize="515,670" path="m515,l,670e" filled="f" strokecolor="#969696" strokeweight="1pt">
                  <v:stroke dashstyle="1 1"/>
                  <v:path arrowok="t" o:connecttype="custom" o:connectlocs="515,0;0,670" o:connectangles="0,0"/>
                </v:shape>
                <v:shape id="Freeform 19" o:spid="_x0000_s1098" style="position:absolute;left:1774;top:7115;width:515;height:670;visibility:visible;mso-wrap-style:square;v-text-anchor:top" coordsize="515,670" path="m515,l,670e" filled="f" strokecolor="#969696" strokeweight="1pt">
                  <v:stroke dashstyle="1 1"/>
                  <v:path arrowok="t" o:connecttype="custom" o:connectlocs="515,0;0,670" o:connectangles="0,0"/>
                </v:shape>
                <v:shape id="Freeform 20" o:spid="_x0000_s1099" style="position:absolute;left:2119;top:7132;width:515;height:670;visibility:visible;mso-wrap-style:square;v-text-anchor:top" coordsize="515,670" path="m515,l,670e" filled="f" strokecolor="#969696" strokeweight="1pt">
                  <v:stroke dashstyle="1 1"/>
                  <v:path arrowok="t" o:connecttype="custom" o:connectlocs="515,0;0,670" o:connectangles="0,0"/>
                </v:shape>
                <v:shape id="Freeform 21" o:spid="_x0000_s1100" style="position:absolute;left:2479;top:7115;width:515;height:670;visibility:visible;mso-wrap-style:square;v-text-anchor:top" coordsize="515,670" path="m515,l,670e" filled="f" strokecolor="#969696" strokeweight="1pt">
                  <v:stroke dashstyle="1 1"/>
                  <v:path arrowok="t" o:connecttype="custom" o:connectlocs="515,0;0,670" o:connectangles="0,0"/>
                </v:shape>
                <v:shape id="Freeform 22" o:spid="_x0000_s1101" style="position:absolute;left:2832;top:7115;width:515;height:670;visibility:visible;mso-wrap-style:square;v-text-anchor:top" coordsize="515,670" path="m515,l,670e" filled="f" strokecolor="#969696" strokeweight="1pt">
                  <v:stroke dashstyle="1 1"/>
                  <v:path arrowok="t" o:connecttype="custom" o:connectlocs="515,0;0,670" o:connectangles="0,0"/>
                </v:shape>
              </v:group>
              <v:shape id="Freeform 23" o:spid="_x0000_s1102" style="position:absolute;left:9530;top:7132;width:515;height:670;visibility:visible;mso-wrap-style:square;v-text-anchor:top" coordsize="515,670" path="m515,l,670e" filled="f" strokecolor="#969696" strokeweight="1pt">
                <v:stroke dashstyle="1 1"/>
                <v:path arrowok="t" o:connecttype="custom" o:connectlocs="515,0;0,670" o:connectangles="0,0"/>
              </v:shape>
              <v:shape id="Freeform 24" o:spid="_x0000_s1103" style="position:absolute;left:9882;top:7115;width:515;height:670;visibility:visible;mso-wrap-style:square;v-text-anchor:top" coordsize="515,670" path="m515,l,670e" filled="f" strokecolor="#969696" strokeweight="1pt">
                <v:stroke dashstyle="1 1"/>
                <v:path arrowok="t" o:connecttype="custom" o:connectlocs="515,0;0,670" o:connectangles="0,0"/>
              </v:shape>
              <v:shape id="Freeform 25" o:spid="_x0000_s1104" style="position:absolute;left:10250;top:7115;width:515;height:670;visibility:visible;mso-wrap-style:square;v-text-anchor:top" coordsize="515,670" path="m515,l,670e" filled="f" strokecolor="#969696" strokeweight="1pt">
                <v:stroke dashstyle="1 1"/>
                <v:path arrowok="t" o:connecttype="custom" o:connectlocs="515,0;0,670" o:connectangles="0,0"/>
              </v:shape>
              <v:shape id="Freeform 26" o:spid="_x0000_s1105" style="position:absolute;left:10595;top:7132;width:515;height:670;visibility:visible;mso-wrap-style:square;v-text-anchor:top" coordsize="515,670" path="m515,l,670e" filled="f" strokecolor="#969696" strokeweight="1pt">
                <v:stroke dashstyle="1 1"/>
                <v:path arrowok="t" o:connecttype="custom" o:connectlocs="515,0;0,670" o:connectangles="0,0"/>
              </v:shape>
              <v:shape id="Freeform 27" o:spid="_x0000_s1106" style="position:absolute;left:10955;top:7334;width:364;height:451;visibility:visible;mso-wrap-style:square;v-text-anchor:top" coordsize="364,451" path="m364,l,451e" filled="f" strokecolor="#969696" strokeweight="1pt">
                <v:stroke dashstyle="1 1"/>
                <v:path arrowok="t" o:connecttype="custom" o:connectlocs="364,0;0,451" o:connectangles="0,0"/>
              </v:shape>
              <v:group id="Group 28" o:spid="_x0000_s1107" style="position:absolute;left:5298;top:7122;width:2293;height:687" coordorigin="1054,7115" coordsize="2293,687">
                <v:shape id="Freeform 29" o:spid="_x0000_s1108" style="position:absolute;left:1054;top:7132;width:515;height:670;visibility:visible;mso-wrap-style:square;v-text-anchor:top" coordsize="515,670" path="m515,l,670e" filled="f" strokecolor="#969696" strokeweight="1pt">
                  <v:stroke dashstyle="1 1"/>
                  <v:path arrowok="t" o:connecttype="custom" o:connectlocs="515,0;0,670" o:connectangles="0,0"/>
                </v:shape>
                <v:shape id="Freeform 30" o:spid="_x0000_s1109" style="position:absolute;left:1406;top:7115;width:515;height:670;visibility:visible;mso-wrap-style:square;v-text-anchor:top" coordsize="515,670" path="m515,l,670e" filled="f" strokecolor="#969696" strokeweight="1pt">
                  <v:stroke dashstyle="1 1"/>
                  <v:path arrowok="t" o:connecttype="custom" o:connectlocs="515,0;0,670" o:connectangles="0,0"/>
                </v:shape>
                <v:shape id="Freeform 31" o:spid="_x0000_s1110" style="position:absolute;left:1774;top:7115;width:515;height:670;visibility:visible;mso-wrap-style:square;v-text-anchor:top" coordsize="515,670" path="m515,l,670e" filled="f" strokecolor="#969696" strokeweight="1pt">
                  <v:stroke dashstyle="1 1"/>
                  <v:path arrowok="t" o:connecttype="custom" o:connectlocs="515,0;0,670" o:connectangles="0,0"/>
                </v:shape>
                <v:shape id="Freeform 32" o:spid="_x0000_s1111" style="position:absolute;left:2119;top:7132;width:515;height:670;visibility:visible;mso-wrap-style:square;v-text-anchor:top" coordsize="515,670" path="m515,l,670e" filled="f" strokecolor="#969696" strokeweight="1pt">
                  <v:stroke dashstyle="1 1"/>
                  <v:path arrowok="t" o:connecttype="custom" o:connectlocs="515,0;0,670" o:connectangles="0,0"/>
                </v:shape>
                <v:shape id="Freeform 33" o:spid="_x0000_s1112" style="position:absolute;left:2479;top:7115;width:515;height:670;visibility:visible;mso-wrap-style:square;v-text-anchor:top" coordsize="515,670" path="m515,l,670e" filled="f" strokecolor="#969696" strokeweight="1pt">
                  <v:stroke dashstyle="1 1"/>
                  <v:path arrowok="t" o:connecttype="custom" o:connectlocs="515,0;0,670" o:connectangles="0,0"/>
                </v:shape>
                <v:shape id="Freeform 34" o:spid="_x0000_s1113" style="position:absolute;left:2832;top:7115;width:515;height:670;visibility:visible;mso-wrap-style:square;v-text-anchor:top" coordsize="515,670" path="m515,l,670e" filled="f" strokecolor="#969696" strokeweight="1pt">
                  <v:stroke dashstyle="1 1"/>
                  <v:path arrowok="t" o:connecttype="custom" o:connectlocs="515,0;0,670" o:connectangles="0,0"/>
                </v:shape>
              </v:group>
              <v:group id="Group 35" o:spid="_x0000_s1114" style="position:absolute;left:7390;top:7132;width:2293;height:687" coordorigin="1054,7115" coordsize="2293,687">
                <v:shape id="Freeform 36" o:spid="_x0000_s1115" style="position:absolute;left:1054;top:7132;width:515;height:670;visibility:visible;mso-wrap-style:square;v-text-anchor:top" coordsize="515,670" path="m515,l,670e" filled="f" strokecolor="#969696" strokeweight="1pt">
                  <v:stroke dashstyle="1 1"/>
                  <v:path arrowok="t" o:connecttype="custom" o:connectlocs="515,0;0,670" o:connectangles="0,0"/>
                </v:shape>
                <v:shape id="Freeform 37" o:spid="_x0000_s1116" style="position:absolute;left:1406;top:7115;width:515;height:670;visibility:visible;mso-wrap-style:square;v-text-anchor:top" coordsize="515,670" path="m515,l,670e" filled="f" strokecolor="#969696" strokeweight="1pt">
                  <v:stroke dashstyle="1 1"/>
                  <v:path arrowok="t" o:connecttype="custom" o:connectlocs="515,0;0,670" o:connectangles="0,0"/>
                </v:shape>
                <v:shape id="Freeform 38" o:spid="_x0000_s1117" style="position:absolute;left:1774;top:7115;width:515;height:670;visibility:visible;mso-wrap-style:square;v-text-anchor:top" coordsize="515,670" path="m515,l,670e" filled="f" strokecolor="#969696" strokeweight="1pt">
                  <v:stroke dashstyle="1 1"/>
                  <v:path arrowok="t" o:connecttype="custom" o:connectlocs="515,0;0,670" o:connectangles="0,0"/>
                </v:shape>
                <v:shape id="Freeform 39" o:spid="_x0000_s1118" style="position:absolute;left:2119;top:7132;width:515;height:670;visibility:visible;mso-wrap-style:square;v-text-anchor:top" coordsize="515,670" path="m515,l,670e" filled="f" strokecolor="#969696" strokeweight="1pt">
                  <v:stroke dashstyle="1 1"/>
                  <v:path arrowok="t" o:connecttype="custom" o:connectlocs="515,0;0,670" o:connectangles="0,0"/>
                </v:shape>
                <v:shape id="Freeform 40" o:spid="_x0000_s1119" style="position:absolute;left:2479;top:7115;width:515;height:670;visibility:visible;mso-wrap-style:square;v-text-anchor:top" coordsize="515,670" path="m515,l,670e" filled="f" strokecolor="#969696" strokeweight="1pt">
                  <v:stroke dashstyle="1 1"/>
                  <v:path arrowok="t" o:connecttype="custom" o:connectlocs="515,0;0,670" o:connectangles="0,0"/>
                </v:shape>
                <v:shape id="Freeform 41" o:spid="_x0000_s1120" style="position:absolute;left:2832;top:7115;width:515;height:670;visibility:visible;mso-wrap-style:square;v-text-anchor:top" coordsize="515,670" path="m515,l,670e" filled="f" strokecolor="#969696" strokeweight="1pt">
                  <v:stroke dashstyle="1 1"/>
                  <v:path arrowok="t" o:connecttype="custom" o:connectlocs="515,0;0,670" o:connectangles="0,0"/>
                </v:shape>
              </v:group>
            </v:group>
          </v:group>
        </w:pict>
      </w:r>
      <w:r>
        <w:rPr>
          <w:rFonts w:ascii="Nurhan Uz" w:hAnsi="Nurhan Uz" w:cs="Nurhan Uz"/>
          <w:sz w:val="72"/>
          <w:szCs w:val="72"/>
        </w:rPr>
        <w:t xml:space="preserve"> ele  </w:t>
      </w:r>
    </w:p>
    <w:p w:rsidR="006835DA" w:rsidRDefault="006835DA">
      <w:pPr>
        <w:rPr>
          <w:rFonts w:ascii="Nurhan Uz" w:hAnsi="Nurhan Uz" w:cs="Nurhan Uz"/>
          <w:sz w:val="72"/>
          <w:szCs w:val="72"/>
        </w:rPr>
      </w:pPr>
      <w:r>
        <w:rPr>
          <w:noProof/>
          <w:lang w:eastAsia="tr-TR"/>
        </w:rPr>
        <w:pict>
          <v:line id="_x0000_s1121" style="position:absolute;z-index:251653120" from="128.85pt,44.15pt" to="173.85pt,44.15pt" strokeweight="4pt">
            <v:stroke endarrow="block"/>
          </v:line>
        </w:pict>
      </w:r>
    </w:p>
    <w:p w:rsidR="006835DA" w:rsidRPr="001B4297" w:rsidRDefault="006835DA">
      <w:pPr>
        <w:rPr>
          <w:rFonts w:ascii="Nurhan Uz" w:hAnsi="Nurhan Uz" w:cs="Nurhan Uz"/>
          <w:sz w:val="74"/>
          <w:szCs w:val="74"/>
        </w:rPr>
      </w:pPr>
      <w:r>
        <w:rPr>
          <w:noProof/>
          <w:lang w:eastAsia="tr-TR"/>
        </w:rPr>
        <w:pict>
          <v:shape id="Resim 388" o:spid="_x0000_s1122" type="#_x0000_t75" style="position:absolute;margin-left:57.6pt;margin-top:29.15pt;width:11.65pt;height:56.25pt;z-index:251657216;visibility:visible">
            <v:imagedata r:id="rId6" o:title=""/>
          </v:shape>
        </w:pict>
      </w:r>
      <w:r>
        <w:rPr>
          <w:noProof/>
          <w:lang w:eastAsia="tr-TR"/>
        </w:rPr>
        <w:pict>
          <v:rect id="_x0000_s1123" style="position:absolute;margin-left:59.75pt;margin-top:14.15pt;width:9pt;height:9pt;z-index:251654144"/>
        </w:pict>
      </w:r>
      <w:r>
        <w:rPr>
          <w:noProof/>
          <w:lang w:eastAsia="tr-TR"/>
        </w:rPr>
        <w:pict>
          <v:shape id="Resim 390" o:spid="_x0000_s1124" type="#_x0000_t75" style="position:absolute;margin-left:226.3pt;margin-top:29.15pt;width:11.65pt;height:56.25pt;z-index:251658240;visibility:visible">
            <v:imagedata r:id="rId6" o:title=""/>
          </v:shape>
        </w:pict>
      </w:r>
      <w:r>
        <w:rPr>
          <w:noProof/>
          <w:lang w:eastAsia="tr-TR"/>
        </w:rPr>
        <w:pict>
          <v:shape id="Resim 391" o:spid="_x0000_s1125" type="#_x0000_t75" style="position:absolute;margin-left:331.9pt;margin-top:29.15pt;width:11.2pt;height:56.25pt;z-index:251659264;visibility:visible">
            <v:imagedata r:id="rId6" o:title=""/>
          </v:shape>
        </w:pict>
      </w:r>
      <w:r>
        <w:rPr>
          <w:noProof/>
          <w:lang w:eastAsia="tr-TR"/>
        </w:rPr>
        <w:pict>
          <v:rect id="_x0000_s1126" style="position:absolute;margin-left:226.3pt;margin-top:14.15pt;width:9pt;height:9pt;z-index:251656192"/>
        </w:pict>
      </w:r>
      <w:r>
        <w:rPr>
          <w:noProof/>
          <w:lang w:eastAsia="tr-TR"/>
        </w:rPr>
        <w:pict>
          <v:rect id="_x0000_s1127" style="position:absolute;margin-left:333.45pt;margin-top:14.15pt;width:9pt;height:9pt;z-index:251655168"/>
        </w:pict>
      </w:r>
    </w:p>
    <w:p w:rsidR="006835DA" w:rsidRPr="007C5817" w:rsidRDefault="006835DA">
      <w:pPr>
        <w:rPr>
          <w:rFonts w:ascii="Nurhan Uz" w:hAnsi="Nurhan Uz" w:cs="Nurhan Uz"/>
          <w:sz w:val="72"/>
          <w:szCs w:val="72"/>
        </w:rPr>
      </w:pPr>
      <w:r>
        <w:rPr>
          <w:noProof/>
          <w:lang w:eastAsia="tr-TR"/>
        </w:rPr>
        <w:pict>
          <v:shape id="Resim 3" o:spid="_x0000_s1128" type="#_x0000_t75" style="position:absolute;margin-left:-22.5pt;margin-top:10.8pt;width:33pt;height:43.5pt;z-index:-251691008;visibility:visible">
            <v:imagedata r:id="rId7" o:title=""/>
          </v:shape>
        </w:pict>
      </w:r>
      <w:r>
        <w:rPr>
          <w:noProof/>
          <w:lang w:eastAsia="tr-TR"/>
        </w:rPr>
        <w:pict>
          <v:group id="Grup 50" o:spid="_x0000_s1129" style="position:absolute;margin-left:-22.95pt;margin-top:10.75pt;width:531pt;height:45.3pt;z-index:251632640" coordorigin="1080,7020" coordsize="10286,704">
            <v:shape id="Freeform 3" o:spid="_x0000_s1130" style="position:absolute;left:1122;top:7020;width:142;height:197;visibility:visible;mso-wrap-style:square;v-text-anchor:top" coordsize="142,197" path="m142,l,197e" filled="f" strokecolor="#969696" strokeweight="1pt">
              <v:stroke dashstyle="1 1"/>
              <v:path arrowok="t" o:connecttype="custom" o:connectlocs="142,0;0,197" o:connectangles="0,0"/>
            </v:shape>
            <v:group id="Group 4" o:spid="_x0000_s1131" style="position:absolute;left:1080;top:7020;width:10286;height:704" coordorigin="1054,7115" coordsize="10286,704">
              <v:group id="Group 5" o:spid="_x0000_s1132" style="position:absolute;left:1080;top:7132;width:10260;height:652" coordorigin="751,4013" coordsize="9707,557">
                <v:rect id="Rectangle 6" o:spid="_x0000_s1133" style="position:absolute;left:751;top:4399;width:9707;height:171;visibility:visible" filled="f" strokecolor="#009dc7" strokeweight=".21847mm">
                  <v:path arrowok="t"/>
                </v:rect>
                <v:rect id="Rectangle 7" o:spid="_x0000_s1134" style="position:absolute;left:751;top:4185;width:9707;height:214;visibility:visible" filled="f" strokecolor="#009dc7" strokeweight=".21847mm">
                  <v:path arrowok="t"/>
                </v:rect>
                <v:rect id="Rectangle 8" o:spid="_x0000_s1135" style="position:absolute;left:751;top:4013;width:9707;height:172;visibility:visible" filled="f" strokecolor="#009dc7" strokeweight=".21847mm">
                  <v:path arrowok="t"/>
                </v:rect>
              </v:group>
              <v:group id="Group 9" o:spid="_x0000_s1136" style="position:absolute;left:1054;top:7115;width:2293;height:687" coordorigin="1054,7115" coordsize="2293,687">
                <v:shape id="Freeform 10" o:spid="_x0000_s1137" style="position:absolute;left:1054;top:7132;width:515;height:670;visibility:visible;mso-wrap-style:square;v-text-anchor:top" coordsize="515,670" path="m515,l,670e" filled="f" strokecolor="#969696" strokeweight="1pt">
                  <v:stroke dashstyle="1 1"/>
                  <v:path arrowok="t" o:connecttype="custom" o:connectlocs="515,0;0,670" o:connectangles="0,0"/>
                </v:shape>
                <v:shape id="Freeform 11" o:spid="_x0000_s1138" style="position:absolute;left:1406;top:7115;width:515;height:670;visibility:visible;mso-wrap-style:square;v-text-anchor:top" coordsize="515,670" path="m515,l,670e" filled="f" strokecolor="#969696" strokeweight="1pt">
                  <v:stroke dashstyle="1 1"/>
                  <v:path arrowok="t" o:connecttype="custom" o:connectlocs="515,0;0,670" o:connectangles="0,0"/>
                </v:shape>
                <v:shape id="Freeform 12" o:spid="_x0000_s1139" style="position:absolute;left:1774;top:7115;width:515;height:670;visibility:visible;mso-wrap-style:square;v-text-anchor:top" coordsize="515,670" path="m515,l,670e" filled="f" strokecolor="#969696" strokeweight="1pt">
                  <v:stroke dashstyle="1 1"/>
                  <v:path arrowok="t" o:connecttype="custom" o:connectlocs="515,0;0,670" o:connectangles="0,0"/>
                </v:shape>
                <v:shape id="Freeform 13" o:spid="_x0000_s1140" style="position:absolute;left:2119;top:7132;width:515;height:670;visibility:visible;mso-wrap-style:square;v-text-anchor:top" coordsize="515,670" path="m515,l,670e" filled="f" strokecolor="#969696" strokeweight="1pt">
                  <v:stroke dashstyle="1 1"/>
                  <v:path arrowok="t" o:connecttype="custom" o:connectlocs="515,0;0,670" o:connectangles="0,0"/>
                </v:shape>
                <v:shape id="Freeform 14" o:spid="_x0000_s1141" style="position:absolute;left:2479;top:7115;width:515;height:670;visibility:visible;mso-wrap-style:square;v-text-anchor:top" coordsize="515,670" path="m515,l,670e" filled="f" strokecolor="#969696" strokeweight="1pt">
                  <v:stroke dashstyle="1 1"/>
                  <v:path arrowok="t" o:connecttype="custom" o:connectlocs="515,0;0,670" o:connectangles="0,0"/>
                </v:shape>
                <v:shape id="Freeform 15" o:spid="_x0000_s1142" style="position:absolute;left:2832;top:7115;width:515;height:670;visibility:visible;mso-wrap-style:square;v-text-anchor:top" coordsize="515,670" path="m515,l,670e" filled="f" strokecolor="#969696" strokeweight="1pt">
                  <v:stroke dashstyle="1 1"/>
                  <v:path arrowok="t" o:connecttype="custom" o:connectlocs="515,0;0,670" o:connectangles="0,0"/>
                </v:shape>
              </v:group>
              <v:group id="Group 16" o:spid="_x0000_s1143" style="position:absolute;left:3162;top:7132;width:2293;height:687" coordorigin="1054,7115" coordsize="2293,687">
                <v:shape id="Freeform 17" o:spid="_x0000_s1144" style="position:absolute;left:1054;top:7132;width:515;height:670;visibility:visible;mso-wrap-style:square;v-text-anchor:top" coordsize="515,670" path="m515,l,670e" filled="f" strokecolor="#969696" strokeweight="1pt">
                  <v:stroke dashstyle="1 1"/>
                  <v:path arrowok="t" o:connecttype="custom" o:connectlocs="515,0;0,670" o:connectangles="0,0"/>
                </v:shape>
                <v:shape id="Freeform 18" o:spid="_x0000_s1145" style="position:absolute;left:1406;top:7115;width:515;height:670;visibility:visible;mso-wrap-style:square;v-text-anchor:top" coordsize="515,670" path="m515,l,670e" filled="f" strokecolor="#969696" strokeweight="1pt">
                  <v:stroke dashstyle="1 1"/>
                  <v:path arrowok="t" o:connecttype="custom" o:connectlocs="515,0;0,670" o:connectangles="0,0"/>
                </v:shape>
                <v:shape id="Freeform 19" o:spid="_x0000_s1146" style="position:absolute;left:1774;top:7115;width:515;height:670;visibility:visible;mso-wrap-style:square;v-text-anchor:top" coordsize="515,670" path="m515,l,670e" filled="f" strokecolor="#969696" strokeweight="1pt">
                  <v:stroke dashstyle="1 1"/>
                  <v:path arrowok="t" o:connecttype="custom" o:connectlocs="515,0;0,670" o:connectangles="0,0"/>
                </v:shape>
                <v:shape id="Freeform 20" o:spid="_x0000_s1147" style="position:absolute;left:2119;top:7132;width:515;height:670;visibility:visible;mso-wrap-style:square;v-text-anchor:top" coordsize="515,670" path="m515,l,670e" filled="f" strokecolor="#969696" strokeweight="1pt">
                  <v:stroke dashstyle="1 1"/>
                  <v:path arrowok="t" o:connecttype="custom" o:connectlocs="515,0;0,670" o:connectangles="0,0"/>
                </v:shape>
                <v:shape id="Freeform 21" o:spid="_x0000_s1148" style="position:absolute;left:2479;top:7115;width:515;height:670;visibility:visible;mso-wrap-style:square;v-text-anchor:top" coordsize="515,670" path="m515,l,670e" filled="f" strokecolor="#969696" strokeweight="1pt">
                  <v:stroke dashstyle="1 1"/>
                  <v:path arrowok="t" o:connecttype="custom" o:connectlocs="515,0;0,670" o:connectangles="0,0"/>
                </v:shape>
                <v:shape id="Freeform 22" o:spid="_x0000_s1149" style="position:absolute;left:2832;top:7115;width:515;height:670;visibility:visible;mso-wrap-style:square;v-text-anchor:top" coordsize="515,670" path="m515,l,670e" filled="f" strokecolor="#969696" strokeweight="1pt">
                  <v:stroke dashstyle="1 1"/>
                  <v:path arrowok="t" o:connecttype="custom" o:connectlocs="515,0;0,670" o:connectangles="0,0"/>
                </v:shape>
              </v:group>
              <v:shape id="Freeform 23" o:spid="_x0000_s1150" style="position:absolute;left:9530;top:7132;width:515;height:670;visibility:visible;mso-wrap-style:square;v-text-anchor:top" coordsize="515,670" path="m515,l,670e" filled="f" strokecolor="#969696" strokeweight="1pt">
                <v:stroke dashstyle="1 1"/>
                <v:path arrowok="t" o:connecttype="custom" o:connectlocs="515,0;0,670" o:connectangles="0,0"/>
              </v:shape>
              <v:shape id="Freeform 24" o:spid="_x0000_s1151" style="position:absolute;left:9882;top:7115;width:515;height:670;visibility:visible;mso-wrap-style:square;v-text-anchor:top" coordsize="515,670" path="m515,l,670e" filled="f" strokecolor="#969696" strokeweight="1pt">
                <v:stroke dashstyle="1 1"/>
                <v:path arrowok="t" o:connecttype="custom" o:connectlocs="515,0;0,670" o:connectangles="0,0"/>
              </v:shape>
              <v:shape id="Freeform 25" o:spid="_x0000_s1152" style="position:absolute;left:10250;top:7115;width:515;height:670;visibility:visible;mso-wrap-style:square;v-text-anchor:top" coordsize="515,670" path="m515,l,670e" filled="f" strokecolor="#969696" strokeweight="1pt">
                <v:stroke dashstyle="1 1"/>
                <v:path arrowok="t" o:connecttype="custom" o:connectlocs="515,0;0,670" o:connectangles="0,0"/>
              </v:shape>
              <v:shape id="Freeform 26" o:spid="_x0000_s1153" style="position:absolute;left:10595;top:7132;width:515;height:670;visibility:visible;mso-wrap-style:square;v-text-anchor:top" coordsize="515,670" path="m515,l,670e" filled="f" strokecolor="#969696" strokeweight="1pt">
                <v:stroke dashstyle="1 1"/>
                <v:path arrowok="t" o:connecttype="custom" o:connectlocs="515,0;0,670" o:connectangles="0,0"/>
              </v:shape>
              <v:shape id="Freeform 27" o:spid="_x0000_s1154" style="position:absolute;left:10955;top:7334;width:364;height:451;visibility:visible;mso-wrap-style:square;v-text-anchor:top" coordsize="364,451" path="m364,l,451e" filled="f" strokecolor="#969696" strokeweight="1pt">
                <v:stroke dashstyle="1 1"/>
                <v:path arrowok="t" o:connecttype="custom" o:connectlocs="364,0;0,451" o:connectangles="0,0"/>
              </v:shape>
              <v:group id="Group 28" o:spid="_x0000_s1155" style="position:absolute;left:5298;top:7122;width:2293;height:687" coordorigin="1054,7115" coordsize="2293,687">
                <v:shape id="Freeform 29" o:spid="_x0000_s1156" style="position:absolute;left:1054;top:7132;width:515;height:670;visibility:visible;mso-wrap-style:square;v-text-anchor:top" coordsize="515,670" path="m515,l,670e" filled="f" strokecolor="#969696" strokeweight="1pt">
                  <v:stroke dashstyle="1 1"/>
                  <v:path arrowok="t" o:connecttype="custom" o:connectlocs="515,0;0,670" o:connectangles="0,0"/>
                </v:shape>
                <v:shape id="Freeform 30" o:spid="_x0000_s1157" style="position:absolute;left:1406;top:7115;width:515;height:670;visibility:visible;mso-wrap-style:square;v-text-anchor:top" coordsize="515,670" path="m515,l,670e" filled="f" strokecolor="#969696" strokeweight="1pt">
                  <v:stroke dashstyle="1 1"/>
                  <v:path arrowok="t" o:connecttype="custom" o:connectlocs="515,0;0,670" o:connectangles="0,0"/>
                </v:shape>
                <v:shape id="Freeform 31" o:spid="_x0000_s1158" style="position:absolute;left:1774;top:7115;width:515;height:670;visibility:visible;mso-wrap-style:square;v-text-anchor:top" coordsize="515,670" path="m515,l,670e" filled="f" strokecolor="#969696" strokeweight="1pt">
                  <v:stroke dashstyle="1 1"/>
                  <v:path arrowok="t" o:connecttype="custom" o:connectlocs="515,0;0,670" o:connectangles="0,0"/>
                </v:shape>
                <v:shape id="Freeform 32" o:spid="_x0000_s1159" style="position:absolute;left:2119;top:7132;width:515;height:670;visibility:visible;mso-wrap-style:square;v-text-anchor:top" coordsize="515,670" path="m515,l,670e" filled="f" strokecolor="#969696" strokeweight="1pt">
                  <v:stroke dashstyle="1 1"/>
                  <v:path arrowok="t" o:connecttype="custom" o:connectlocs="515,0;0,670" o:connectangles="0,0"/>
                </v:shape>
                <v:shape id="Freeform 33" o:spid="_x0000_s1160" style="position:absolute;left:2479;top:7115;width:515;height:670;visibility:visible;mso-wrap-style:square;v-text-anchor:top" coordsize="515,670" path="m515,l,670e" filled="f" strokecolor="#969696" strokeweight="1pt">
                  <v:stroke dashstyle="1 1"/>
                  <v:path arrowok="t" o:connecttype="custom" o:connectlocs="515,0;0,670" o:connectangles="0,0"/>
                </v:shape>
                <v:shape id="Freeform 34" o:spid="_x0000_s1161" style="position:absolute;left:2832;top:7115;width:515;height:670;visibility:visible;mso-wrap-style:square;v-text-anchor:top" coordsize="515,670" path="m515,l,670e" filled="f" strokecolor="#969696" strokeweight="1pt">
                  <v:stroke dashstyle="1 1"/>
                  <v:path arrowok="t" o:connecttype="custom" o:connectlocs="515,0;0,670" o:connectangles="0,0"/>
                </v:shape>
              </v:group>
              <v:group id="Group 35" o:spid="_x0000_s1162" style="position:absolute;left:7390;top:7132;width:2293;height:687" coordorigin="1054,7115" coordsize="2293,687">
                <v:shape id="Freeform 36" o:spid="_x0000_s1163" style="position:absolute;left:1054;top:7132;width:515;height:670;visibility:visible;mso-wrap-style:square;v-text-anchor:top" coordsize="515,670" path="m515,l,670e" filled="f" strokecolor="#969696" strokeweight="1pt">
                  <v:stroke dashstyle="1 1"/>
                  <v:path arrowok="t" o:connecttype="custom" o:connectlocs="515,0;0,670" o:connectangles="0,0"/>
                </v:shape>
                <v:shape id="Freeform 37" o:spid="_x0000_s1164" style="position:absolute;left:1406;top:7115;width:515;height:670;visibility:visible;mso-wrap-style:square;v-text-anchor:top" coordsize="515,670" path="m515,l,670e" filled="f" strokecolor="#969696" strokeweight="1pt">
                  <v:stroke dashstyle="1 1"/>
                  <v:path arrowok="t" o:connecttype="custom" o:connectlocs="515,0;0,670" o:connectangles="0,0"/>
                </v:shape>
                <v:shape id="Freeform 38" o:spid="_x0000_s1165" style="position:absolute;left:1774;top:7115;width:515;height:670;visibility:visible;mso-wrap-style:square;v-text-anchor:top" coordsize="515,670" path="m515,l,670e" filled="f" strokecolor="#969696" strokeweight="1pt">
                  <v:stroke dashstyle="1 1"/>
                  <v:path arrowok="t" o:connecttype="custom" o:connectlocs="515,0;0,670" o:connectangles="0,0"/>
                </v:shape>
                <v:shape id="Freeform 39" o:spid="_x0000_s1166" style="position:absolute;left:2119;top:7132;width:515;height:670;visibility:visible;mso-wrap-style:square;v-text-anchor:top" coordsize="515,670" path="m515,l,670e" filled="f" strokecolor="#969696" strokeweight="1pt">
                  <v:stroke dashstyle="1 1"/>
                  <v:path arrowok="t" o:connecttype="custom" o:connectlocs="515,0;0,670" o:connectangles="0,0"/>
                </v:shape>
                <v:shape id="Freeform 40" o:spid="_x0000_s1167" style="position:absolute;left:2479;top:7115;width:515;height:670;visibility:visible;mso-wrap-style:square;v-text-anchor:top" coordsize="515,670" path="m515,l,670e" filled="f" strokecolor="#969696" strokeweight="1pt">
                  <v:stroke dashstyle="1 1"/>
                  <v:path arrowok="t" o:connecttype="custom" o:connectlocs="515,0;0,670" o:connectangles="0,0"/>
                </v:shape>
                <v:shape id="Freeform 41" o:spid="_x0000_s1168" style="position:absolute;left:2832;top:7115;width:515;height:670;visibility:visible;mso-wrap-style:square;v-text-anchor:top" coordsize="515,670" path="m515,l,670e" filled="f" strokecolor="#969696" strokeweight="1pt">
                  <v:stroke dashstyle="1 1"/>
                  <v:path arrowok="t" o:connecttype="custom" o:connectlocs="515,0;0,670" o:connectangles="0,0"/>
                </v:shape>
              </v:group>
            </v:group>
          </v:group>
        </w:pict>
      </w:r>
      <w:r>
        <w:rPr>
          <w:rFonts w:ascii="Nurhan Uz" w:hAnsi="Nurhan Uz" w:cs="Nurhan Uz"/>
          <w:sz w:val="72"/>
          <w:szCs w:val="72"/>
        </w:rPr>
        <w:t xml:space="preserve">  e le  e le  e le  e le  e le  </w:t>
      </w:r>
    </w:p>
    <w:p w:rsidR="006835DA" w:rsidRDefault="006835DA">
      <w:pPr>
        <w:rPr>
          <w:rFonts w:ascii="Nurhan Uz" w:hAnsi="Nurhan Uz" w:cs="Nurhan Uz"/>
          <w:sz w:val="72"/>
          <w:szCs w:val="72"/>
        </w:rPr>
      </w:pPr>
      <w:r>
        <w:rPr>
          <w:noProof/>
          <w:lang w:eastAsia="tr-TR"/>
        </w:rPr>
        <w:pict>
          <v:group id="Grup 90" o:spid="_x0000_s1169" style="position:absolute;margin-left:-21.8pt;margin-top:10.6pt;width:531pt;height:45.3pt;z-index:251633664" coordorigin="1080,7020" coordsize="10286,704">
            <v:shape id="Freeform 3" o:spid="_x0000_s1170" style="position:absolute;left:1122;top:7020;width:142;height:197;visibility:visible;mso-wrap-style:square;v-text-anchor:top" coordsize="142,197" path="m142,l,197e" filled="f" strokecolor="#969696" strokeweight="1pt">
              <v:stroke dashstyle="1 1"/>
              <v:path arrowok="t" o:connecttype="custom" o:connectlocs="142,0;0,197" o:connectangles="0,0"/>
            </v:shape>
            <v:group id="Group 4" o:spid="_x0000_s1171" style="position:absolute;left:1080;top:7020;width:10286;height:704" coordorigin="1054,7115" coordsize="10286,704">
              <v:group id="Group 5" o:spid="_x0000_s1172" style="position:absolute;left:1080;top:7132;width:10260;height:652" coordorigin="751,4013" coordsize="9707,557">
                <v:rect id="Rectangle 6" o:spid="_x0000_s1173" style="position:absolute;left:751;top:4399;width:9707;height:171;visibility:visible" filled="f" strokecolor="#009dc7" strokeweight=".21847mm">
                  <v:path arrowok="t"/>
                </v:rect>
                <v:rect id="Rectangle 7" o:spid="_x0000_s1174" style="position:absolute;left:751;top:4185;width:9707;height:214;visibility:visible" filled="f" strokecolor="#009dc7" strokeweight=".21847mm">
                  <v:path arrowok="t"/>
                </v:rect>
                <v:rect id="Rectangle 8" o:spid="_x0000_s1175" style="position:absolute;left:751;top:4013;width:9707;height:172;visibility:visible" filled="f" strokecolor="#009dc7" strokeweight=".21847mm">
                  <v:path arrowok="t"/>
                </v:rect>
              </v:group>
              <v:group id="Group 9" o:spid="_x0000_s1176" style="position:absolute;left:1054;top:7115;width:2293;height:687" coordorigin="1054,7115" coordsize="2293,687">
                <v:shape id="Freeform 10" o:spid="_x0000_s1177" style="position:absolute;left:1054;top:7132;width:515;height:670;visibility:visible;mso-wrap-style:square;v-text-anchor:top" coordsize="515,670" path="m515,l,670e" filled="f" strokecolor="#969696" strokeweight="1pt">
                  <v:stroke dashstyle="1 1"/>
                  <v:path arrowok="t" o:connecttype="custom" o:connectlocs="515,0;0,670" o:connectangles="0,0"/>
                </v:shape>
                <v:shape id="Freeform 11" o:spid="_x0000_s1178" style="position:absolute;left:1406;top:7115;width:515;height:670;visibility:visible;mso-wrap-style:square;v-text-anchor:top" coordsize="515,670" path="m515,l,670e" filled="f" strokecolor="#969696" strokeweight="1pt">
                  <v:stroke dashstyle="1 1"/>
                  <v:path arrowok="t" o:connecttype="custom" o:connectlocs="515,0;0,670" o:connectangles="0,0"/>
                </v:shape>
                <v:shape id="Freeform 12" o:spid="_x0000_s1179" style="position:absolute;left:1774;top:7115;width:515;height:670;visibility:visible;mso-wrap-style:square;v-text-anchor:top" coordsize="515,670" path="m515,l,670e" filled="f" strokecolor="#969696" strokeweight="1pt">
                  <v:stroke dashstyle="1 1"/>
                  <v:path arrowok="t" o:connecttype="custom" o:connectlocs="515,0;0,670" o:connectangles="0,0"/>
                </v:shape>
                <v:shape id="Freeform 13" o:spid="_x0000_s1180" style="position:absolute;left:2119;top:7132;width:515;height:670;visibility:visible;mso-wrap-style:square;v-text-anchor:top" coordsize="515,670" path="m515,l,670e" filled="f" strokecolor="#969696" strokeweight="1pt">
                  <v:stroke dashstyle="1 1"/>
                  <v:path arrowok="t" o:connecttype="custom" o:connectlocs="515,0;0,670" o:connectangles="0,0"/>
                </v:shape>
                <v:shape id="Freeform 14" o:spid="_x0000_s1181" style="position:absolute;left:2479;top:7115;width:515;height:670;visibility:visible;mso-wrap-style:square;v-text-anchor:top" coordsize="515,670" path="m515,l,670e" filled="f" strokecolor="#969696" strokeweight="1pt">
                  <v:stroke dashstyle="1 1"/>
                  <v:path arrowok="t" o:connecttype="custom" o:connectlocs="515,0;0,670" o:connectangles="0,0"/>
                </v:shape>
                <v:shape id="Freeform 15" o:spid="_x0000_s1182" style="position:absolute;left:2832;top:7115;width:515;height:670;visibility:visible;mso-wrap-style:square;v-text-anchor:top" coordsize="515,670" path="m515,l,670e" filled="f" strokecolor="#969696" strokeweight="1pt">
                  <v:stroke dashstyle="1 1"/>
                  <v:path arrowok="t" o:connecttype="custom" o:connectlocs="515,0;0,670" o:connectangles="0,0"/>
                </v:shape>
              </v:group>
              <v:group id="Group 16" o:spid="_x0000_s1183" style="position:absolute;left:3162;top:7132;width:2293;height:687" coordorigin="1054,7115" coordsize="2293,687">
                <v:shape id="Freeform 17" o:spid="_x0000_s1184" style="position:absolute;left:1054;top:7132;width:515;height:670;visibility:visible;mso-wrap-style:square;v-text-anchor:top" coordsize="515,670" path="m515,l,670e" filled="f" strokecolor="#969696" strokeweight="1pt">
                  <v:stroke dashstyle="1 1"/>
                  <v:path arrowok="t" o:connecttype="custom" o:connectlocs="515,0;0,670" o:connectangles="0,0"/>
                </v:shape>
                <v:shape id="Freeform 18" o:spid="_x0000_s1185" style="position:absolute;left:1406;top:7115;width:515;height:670;visibility:visible;mso-wrap-style:square;v-text-anchor:top" coordsize="515,670" path="m515,l,670e" filled="f" strokecolor="#969696" strokeweight="1pt">
                  <v:stroke dashstyle="1 1"/>
                  <v:path arrowok="t" o:connecttype="custom" o:connectlocs="515,0;0,670" o:connectangles="0,0"/>
                </v:shape>
                <v:shape id="Freeform 19" o:spid="_x0000_s1186" style="position:absolute;left:1774;top:7115;width:515;height:670;visibility:visible;mso-wrap-style:square;v-text-anchor:top" coordsize="515,670" path="m515,l,670e" filled="f" strokecolor="#969696" strokeweight="1pt">
                  <v:stroke dashstyle="1 1"/>
                  <v:path arrowok="t" o:connecttype="custom" o:connectlocs="515,0;0,670" o:connectangles="0,0"/>
                </v:shape>
                <v:shape id="Freeform 20" o:spid="_x0000_s1187" style="position:absolute;left:2119;top:7132;width:515;height:670;visibility:visible;mso-wrap-style:square;v-text-anchor:top" coordsize="515,670" path="m515,l,670e" filled="f" strokecolor="#969696" strokeweight="1pt">
                  <v:stroke dashstyle="1 1"/>
                  <v:path arrowok="t" o:connecttype="custom" o:connectlocs="515,0;0,670" o:connectangles="0,0"/>
                </v:shape>
                <v:shape id="Freeform 21" o:spid="_x0000_s1188" style="position:absolute;left:2479;top:7115;width:515;height:670;visibility:visible;mso-wrap-style:square;v-text-anchor:top" coordsize="515,670" path="m515,l,670e" filled="f" strokecolor="#969696" strokeweight="1pt">
                  <v:stroke dashstyle="1 1"/>
                  <v:path arrowok="t" o:connecttype="custom" o:connectlocs="515,0;0,670" o:connectangles="0,0"/>
                </v:shape>
                <v:shape id="Freeform 22" o:spid="_x0000_s1189" style="position:absolute;left:2832;top:7115;width:515;height:670;visibility:visible;mso-wrap-style:square;v-text-anchor:top" coordsize="515,670" path="m515,l,670e" filled="f" strokecolor="#969696" strokeweight="1pt">
                  <v:stroke dashstyle="1 1"/>
                  <v:path arrowok="t" o:connecttype="custom" o:connectlocs="515,0;0,670" o:connectangles="0,0"/>
                </v:shape>
              </v:group>
              <v:shape id="Freeform 23" o:spid="_x0000_s1190" style="position:absolute;left:9530;top:7132;width:515;height:670;visibility:visible;mso-wrap-style:square;v-text-anchor:top" coordsize="515,670" path="m515,l,670e" filled="f" strokecolor="#969696" strokeweight="1pt">
                <v:stroke dashstyle="1 1"/>
                <v:path arrowok="t" o:connecttype="custom" o:connectlocs="515,0;0,670" o:connectangles="0,0"/>
              </v:shape>
              <v:shape id="Freeform 24" o:spid="_x0000_s1191" style="position:absolute;left:9882;top:7115;width:515;height:670;visibility:visible;mso-wrap-style:square;v-text-anchor:top" coordsize="515,670" path="m515,l,670e" filled="f" strokecolor="#969696" strokeweight="1pt">
                <v:stroke dashstyle="1 1"/>
                <v:path arrowok="t" o:connecttype="custom" o:connectlocs="515,0;0,670" o:connectangles="0,0"/>
              </v:shape>
              <v:shape id="Freeform 25" o:spid="_x0000_s1192" style="position:absolute;left:10250;top:7115;width:515;height:670;visibility:visible;mso-wrap-style:square;v-text-anchor:top" coordsize="515,670" path="m515,l,670e" filled="f" strokecolor="#969696" strokeweight="1pt">
                <v:stroke dashstyle="1 1"/>
                <v:path arrowok="t" o:connecttype="custom" o:connectlocs="515,0;0,670" o:connectangles="0,0"/>
              </v:shape>
              <v:shape id="Freeform 26" o:spid="_x0000_s1193" style="position:absolute;left:10595;top:7132;width:515;height:670;visibility:visible;mso-wrap-style:square;v-text-anchor:top" coordsize="515,670" path="m515,l,670e" filled="f" strokecolor="#969696" strokeweight="1pt">
                <v:stroke dashstyle="1 1"/>
                <v:path arrowok="t" o:connecttype="custom" o:connectlocs="515,0;0,670" o:connectangles="0,0"/>
              </v:shape>
              <v:shape id="Freeform 27" o:spid="_x0000_s1194" style="position:absolute;left:10955;top:7334;width:364;height:451;visibility:visible;mso-wrap-style:square;v-text-anchor:top" coordsize="364,451" path="m364,l,451e" filled="f" strokecolor="#969696" strokeweight="1pt">
                <v:stroke dashstyle="1 1"/>
                <v:path arrowok="t" o:connecttype="custom" o:connectlocs="364,0;0,451" o:connectangles="0,0"/>
              </v:shape>
              <v:group id="Group 28" o:spid="_x0000_s1195" style="position:absolute;left:5298;top:7122;width:2293;height:687" coordorigin="1054,7115" coordsize="2293,687">
                <v:shape id="Freeform 29" o:spid="_x0000_s1196" style="position:absolute;left:1054;top:7132;width:515;height:670;visibility:visible;mso-wrap-style:square;v-text-anchor:top" coordsize="515,670" path="m515,l,670e" filled="f" strokecolor="#969696" strokeweight="1pt">
                  <v:stroke dashstyle="1 1"/>
                  <v:path arrowok="t" o:connecttype="custom" o:connectlocs="515,0;0,670" o:connectangles="0,0"/>
                </v:shape>
                <v:shape id="Freeform 30" o:spid="_x0000_s1197" style="position:absolute;left:1406;top:7115;width:515;height:670;visibility:visible;mso-wrap-style:square;v-text-anchor:top" coordsize="515,670" path="m515,l,670e" filled="f" strokecolor="#969696" strokeweight="1pt">
                  <v:stroke dashstyle="1 1"/>
                  <v:path arrowok="t" o:connecttype="custom" o:connectlocs="515,0;0,670" o:connectangles="0,0"/>
                </v:shape>
                <v:shape id="Freeform 31" o:spid="_x0000_s1198" style="position:absolute;left:1774;top:7115;width:515;height:670;visibility:visible;mso-wrap-style:square;v-text-anchor:top" coordsize="515,670" path="m515,l,670e" filled="f" strokecolor="#969696" strokeweight="1pt">
                  <v:stroke dashstyle="1 1"/>
                  <v:path arrowok="t" o:connecttype="custom" o:connectlocs="515,0;0,670" o:connectangles="0,0"/>
                </v:shape>
                <v:shape id="Freeform 32" o:spid="_x0000_s1199" style="position:absolute;left:2119;top:7132;width:515;height:670;visibility:visible;mso-wrap-style:square;v-text-anchor:top" coordsize="515,670" path="m515,l,670e" filled="f" strokecolor="#969696" strokeweight="1pt">
                  <v:stroke dashstyle="1 1"/>
                  <v:path arrowok="t" o:connecttype="custom" o:connectlocs="515,0;0,670" o:connectangles="0,0"/>
                </v:shape>
                <v:shape id="Freeform 33" o:spid="_x0000_s1200" style="position:absolute;left:2479;top:7115;width:515;height:670;visibility:visible;mso-wrap-style:square;v-text-anchor:top" coordsize="515,670" path="m515,l,670e" filled="f" strokecolor="#969696" strokeweight="1pt">
                  <v:stroke dashstyle="1 1"/>
                  <v:path arrowok="t" o:connecttype="custom" o:connectlocs="515,0;0,670" o:connectangles="0,0"/>
                </v:shape>
                <v:shape id="Freeform 34" o:spid="_x0000_s1201" style="position:absolute;left:2832;top:7115;width:515;height:670;visibility:visible;mso-wrap-style:square;v-text-anchor:top" coordsize="515,670" path="m515,l,670e" filled="f" strokecolor="#969696" strokeweight="1pt">
                  <v:stroke dashstyle="1 1"/>
                  <v:path arrowok="t" o:connecttype="custom" o:connectlocs="515,0;0,670" o:connectangles="0,0"/>
                </v:shape>
              </v:group>
              <v:group id="Group 35" o:spid="_x0000_s1202" style="position:absolute;left:7390;top:7132;width:2293;height:687" coordorigin="1054,7115" coordsize="2293,687">
                <v:shape id="Freeform 36" o:spid="_x0000_s1203" style="position:absolute;left:1054;top:7132;width:515;height:670;visibility:visible;mso-wrap-style:square;v-text-anchor:top" coordsize="515,670" path="m515,l,670e" filled="f" strokecolor="#969696" strokeweight="1pt">
                  <v:stroke dashstyle="1 1"/>
                  <v:path arrowok="t" o:connecttype="custom" o:connectlocs="515,0;0,670" o:connectangles="0,0"/>
                </v:shape>
                <v:shape id="Freeform 37" o:spid="_x0000_s1204" style="position:absolute;left:1406;top:7115;width:515;height:670;visibility:visible;mso-wrap-style:square;v-text-anchor:top" coordsize="515,670" path="m515,l,670e" filled="f" strokecolor="#969696" strokeweight="1pt">
                  <v:stroke dashstyle="1 1"/>
                  <v:path arrowok="t" o:connecttype="custom" o:connectlocs="515,0;0,670" o:connectangles="0,0"/>
                </v:shape>
                <v:shape id="Freeform 38" o:spid="_x0000_s1205" style="position:absolute;left:1774;top:7115;width:515;height:670;visibility:visible;mso-wrap-style:square;v-text-anchor:top" coordsize="515,670" path="m515,l,670e" filled="f" strokecolor="#969696" strokeweight="1pt">
                  <v:stroke dashstyle="1 1"/>
                  <v:path arrowok="t" o:connecttype="custom" o:connectlocs="515,0;0,670" o:connectangles="0,0"/>
                </v:shape>
                <v:shape id="Freeform 39" o:spid="_x0000_s1206" style="position:absolute;left:2119;top:7132;width:515;height:670;visibility:visible;mso-wrap-style:square;v-text-anchor:top" coordsize="515,670" path="m515,l,670e" filled="f" strokecolor="#969696" strokeweight="1pt">
                  <v:stroke dashstyle="1 1"/>
                  <v:path arrowok="t" o:connecttype="custom" o:connectlocs="515,0;0,670" o:connectangles="0,0"/>
                </v:shape>
                <v:shape id="Freeform 40" o:spid="_x0000_s1207" style="position:absolute;left:2479;top:7115;width:515;height:670;visibility:visible;mso-wrap-style:square;v-text-anchor:top" coordsize="515,670" path="m515,l,670e" filled="f" strokecolor="#969696" strokeweight="1pt">
                  <v:stroke dashstyle="1 1"/>
                  <v:path arrowok="t" o:connecttype="custom" o:connectlocs="515,0;0,670" o:connectangles="0,0"/>
                </v:shape>
                <v:shape id="Freeform 41" o:spid="_x0000_s1208" style="position:absolute;left:2832;top:7115;width:515;height:670;visibility:visible;mso-wrap-style:square;v-text-anchor:top" coordsize="515,670" path="m515,l,670e" filled="f" strokecolor="#969696" strokeweight="1pt">
                  <v:stroke dashstyle="1 1"/>
                  <v:path arrowok="t" o:connecttype="custom" o:connectlocs="515,0;0,670" o:connectangles="0,0"/>
                </v:shape>
              </v:group>
            </v:group>
          </v:group>
        </w:pict>
      </w:r>
      <w:r>
        <w:rPr>
          <w:noProof/>
          <w:lang w:eastAsia="tr-TR"/>
        </w:rPr>
        <w:pict>
          <v:shape id="Resim 4" o:spid="_x0000_s1209" type="#_x0000_t75" style="position:absolute;margin-left:-21.65pt;margin-top:11.25pt;width:33pt;height:43.5pt;z-index:-251689984;visibility:visible">
            <v:imagedata r:id="rId7" o:title=""/>
          </v:shape>
        </w:pict>
      </w:r>
      <w:r>
        <w:rPr>
          <w:rFonts w:ascii="Nurhan Uz" w:hAnsi="Nurhan Uz" w:cs="Nurhan Uz"/>
          <w:sz w:val="72"/>
          <w:szCs w:val="72"/>
        </w:rPr>
        <w:t xml:space="preserve"> le le le le le le le le le le </w:t>
      </w:r>
    </w:p>
    <w:p w:rsidR="006835DA" w:rsidRDefault="006835DA" w:rsidP="001B4297">
      <w:pPr>
        <w:rPr>
          <w:rFonts w:ascii="Nurhan Uz" w:hAnsi="Nurhan Uz" w:cs="Nurhan Uz"/>
          <w:sz w:val="72"/>
          <w:szCs w:val="72"/>
        </w:rPr>
      </w:pPr>
      <w:r>
        <w:rPr>
          <w:noProof/>
          <w:lang w:eastAsia="tr-TR"/>
        </w:rPr>
        <w:pict>
          <v:group id="_x0000_s1210" style="position:absolute;margin-left:-21.8pt;margin-top:10.6pt;width:531pt;height:45.3pt;z-index:251686912" coordorigin="1080,7020" coordsize="10286,704">
            <v:shape id="Freeform 3" o:spid="_x0000_s1211" style="position:absolute;left:1122;top:7020;width:142;height:197;visibility:visible;mso-wrap-style:square;v-text-anchor:top" coordsize="142,197" path="m142,l,197e" filled="f" strokecolor="#969696" strokeweight="1pt">
              <v:stroke dashstyle="1 1"/>
              <v:path arrowok="t" o:connecttype="custom" o:connectlocs="142,0;0,197" o:connectangles="0,0"/>
            </v:shape>
            <v:group id="Group 4" o:spid="_x0000_s1212" style="position:absolute;left:1080;top:7020;width:10286;height:704" coordorigin="1054,7115" coordsize="10286,704">
              <v:group id="Group 5" o:spid="_x0000_s1213" style="position:absolute;left:1080;top:7132;width:10260;height:652" coordorigin="751,4013" coordsize="9707,557">
                <v:rect id="Rectangle 6" o:spid="_x0000_s1214" style="position:absolute;left:751;top:4399;width:9707;height:171;visibility:visible" filled="f" strokecolor="#009dc7" strokeweight=".21847mm">
                  <v:path arrowok="t"/>
                </v:rect>
                <v:rect id="Rectangle 7" o:spid="_x0000_s1215" style="position:absolute;left:751;top:4185;width:9707;height:214;visibility:visible" filled="f" strokecolor="#009dc7" strokeweight=".21847mm">
                  <v:path arrowok="t"/>
                </v:rect>
                <v:rect id="Rectangle 8" o:spid="_x0000_s1216" style="position:absolute;left:751;top:4013;width:9707;height:172;visibility:visible" filled="f" strokecolor="#009dc7" strokeweight=".21847mm">
                  <v:path arrowok="t"/>
                </v:rect>
              </v:group>
              <v:group id="Group 9" o:spid="_x0000_s1217" style="position:absolute;left:1054;top:7115;width:2293;height:687" coordorigin="1054,7115" coordsize="2293,687">
                <v:shape id="Freeform 10" o:spid="_x0000_s1218" style="position:absolute;left:1054;top:7132;width:515;height:670;visibility:visible;mso-wrap-style:square;v-text-anchor:top" coordsize="515,670" path="m515,l,670e" filled="f" strokecolor="#969696" strokeweight="1pt">
                  <v:stroke dashstyle="1 1"/>
                  <v:path arrowok="t" o:connecttype="custom" o:connectlocs="515,0;0,670" o:connectangles="0,0"/>
                </v:shape>
                <v:shape id="Freeform 11" o:spid="_x0000_s1219" style="position:absolute;left:1406;top:7115;width:515;height:670;visibility:visible;mso-wrap-style:square;v-text-anchor:top" coordsize="515,670" path="m515,l,670e" filled="f" strokecolor="#969696" strokeweight="1pt">
                  <v:stroke dashstyle="1 1"/>
                  <v:path arrowok="t" o:connecttype="custom" o:connectlocs="515,0;0,670" o:connectangles="0,0"/>
                </v:shape>
                <v:shape id="Freeform 12" o:spid="_x0000_s1220" style="position:absolute;left:1774;top:7115;width:515;height:670;visibility:visible;mso-wrap-style:square;v-text-anchor:top" coordsize="515,670" path="m515,l,670e" filled="f" strokecolor="#969696" strokeweight="1pt">
                  <v:stroke dashstyle="1 1"/>
                  <v:path arrowok="t" o:connecttype="custom" o:connectlocs="515,0;0,670" o:connectangles="0,0"/>
                </v:shape>
                <v:shape id="Freeform 13" o:spid="_x0000_s1221" style="position:absolute;left:2119;top:7132;width:515;height:670;visibility:visible;mso-wrap-style:square;v-text-anchor:top" coordsize="515,670" path="m515,l,670e" filled="f" strokecolor="#969696" strokeweight="1pt">
                  <v:stroke dashstyle="1 1"/>
                  <v:path arrowok="t" o:connecttype="custom" o:connectlocs="515,0;0,670" o:connectangles="0,0"/>
                </v:shape>
                <v:shape id="Freeform 14" o:spid="_x0000_s1222" style="position:absolute;left:2479;top:7115;width:515;height:670;visibility:visible;mso-wrap-style:square;v-text-anchor:top" coordsize="515,670" path="m515,l,670e" filled="f" strokecolor="#969696" strokeweight="1pt">
                  <v:stroke dashstyle="1 1"/>
                  <v:path arrowok="t" o:connecttype="custom" o:connectlocs="515,0;0,670" o:connectangles="0,0"/>
                </v:shape>
                <v:shape id="Freeform 15" o:spid="_x0000_s1223" style="position:absolute;left:2832;top:7115;width:515;height:670;visibility:visible;mso-wrap-style:square;v-text-anchor:top" coordsize="515,670" path="m515,l,670e" filled="f" strokecolor="#969696" strokeweight="1pt">
                  <v:stroke dashstyle="1 1"/>
                  <v:path arrowok="t" o:connecttype="custom" o:connectlocs="515,0;0,670" o:connectangles="0,0"/>
                </v:shape>
              </v:group>
              <v:group id="Group 16" o:spid="_x0000_s1224" style="position:absolute;left:3162;top:7132;width:2293;height:687" coordorigin="1054,7115" coordsize="2293,687">
                <v:shape id="Freeform 17" o:spid="_x0000_s1225" style="position:absolute;left:1054;top:7132;width:515;height:670;visibility:visible;mso-wrap-style:square;v-text-anchor:top" coordsize="515,670" path="m515,l,670e" filled="f" strokecolor="#969696" strokeweight="1pt">
                  <v:stroke dashstyle="1 1"/>
                  <v:path arrowok="t" o:connecttype="custom" o:connectlocs="515,0;0,670" o:connectangles="0,0"/>
                </v:shape>
                <v:shape id="Freeform 18" o:spid="_x0000_s1226" style="position:absolute;left:1406;top:7115;width:515;height:670;visibility:visible;mso-wrap-style:square;v-text-anchor:top" coordsize="515,670" path="m515,l,670e" filled="f" strokecolor="#969696" strokeweight="1pt">
                  <v:stroke dashstyle="1 1"/>
                  <v:path arrowok="t" o:connecttype="custom" o:connectlocs="515,0;0,670" o:connectangles="0,0"/>
                </v:shape>
                <v:shape id="Freeform 19" o:spid="_x0000_s1227" style="position:absolute;left:1774;top:7115;width:515;height:670;visibility:visible;mso-wrap-style:square;v-text-anchor:top" coordsize="515,670" path="m515,l,670e" filled="f" strokecolor="#969696" strokeweight="1pt">
                  <v:stroke dashstyle="1 1"/>
                  <v:path arrowok="t" o:connecttype="custom" o:connectlocs="515,0;0,670" o:connectangles="0,0"/>
                </v:shape>
                <v:shape id="Freeform 20" o:spid="_x0000_s1228" style="position:absolute;left:2119;top:7132;width:515;height:670;visibility:visible;mso-wrap-style:square;v-text-anchor:top" coordsize="515,670" path="m515,l,670e" filled="f" strokecolor="#969696" strokeweight="1pt">
                  <v:stroke dashstyle="1 1"/>
                  <v:path arrowok="t" o:connecttype="custom" o:connectlocs="515,0;0,670" o:connectangles="0,0"/>
                </v:shape>
                <v:shape id="Freeform 21" o:spid="_x0000_s1229" style="position:absolute;left:2479;top:7115;width:515;height:670;visibility:visible;mso-wrap-style:square;v-text-anchor:top" coordsize="515,670" path="m515,l,670e" filled="f" strokecolor="#969696" strokeweight="1pt">
                  <v:stroke dashstyle="1 1"/>
                  <v:path arrowok="t" o:connecttype="custom" o:connectlocs="515,0;0,670" o:connectangles="0,0"/>
                </v:shape>
                <v:shape id="Freeform 22" o:spid="_x0000_s1230" style="position:absolute;left:2832;top:7115;width:515;height:670;visibility:visible;mso-wrap-style:square;v-text-anchor:top" coordsize="515,670" path="m515,l,670e" filled="f" strokecolor="#969696" strokeweight="1pt">
                  <v:stroke dashstyle="1 1"/>
                  <v:path arrowok="t" o:connecttype="custom" o:connectlocs="515,0;0,670" o:connectangles="0,0"/>
                </v:shape>
              </v:group>
              <v:shape id="Freeform 23" o:spid="_x0000_s1231" style="position:absolute;left:9530;top:7132;width:515;height:670;visibility:visible;mso-wrap-style:square;v-text-anchor:top" coordsize="515,670" path="m515,l,670e" filled="f" strokecolor="#969696" strokeweight="1pt">
                <v:stroke dashstyle="1 1"/>
                <v:path arrowok="t" o:connecttype="custom" o:connectlocs="515,0;0,670" o:connectangles="0,0"/>
              </v:shape>
              <v:shape id="Freeform 24" o:spid="_x0000_s1232" style="position:absolute;left:9882;top:7115;width:515;height:670;visibility:visible;mso-wrap-style:square;v-text-anchor:top" coordsize="515,670" path="m515,l,670e" filled="f" strokecolor="#969696" strokeweight="1pt">
                <v:stroke dashstyle="1 1"/>
                <v:path arrowok="t" o:connecttype="custom" o:connectlocs="515,0;0,670" o:connectangles="0,0"/>
              </v:shape>
              <v:shape id="Freeform 25" o:spid="_x0000_s1233" style="position:absolute;left:10250;top:7115;width:515;height:670;visibility:visible;mso-wrap-style:square;v-text-anchor:top" coordsize="515,670" path="m515,l,670e" filled="f" strokecolor="#969696" strokeweight="1pt">
                <v:stroke dashstyle="1 1"/>
                <v:path arrowok="t" o:connecttype="custom" o:connectlocs="515,0;0,670" o:connectangles="0,0"/>
              </v:shape>
              <v:shape id="Freeform 26" o:spid="_x0000_s1234" style="position:absolute;left:10595;top:7132;width:515;height:670;visibility:visible;mso-wrap-style:square;v-text-anchor:top" coordsize="515,670" path="m515,l,670e" filled="f" strokecolor="#969696" strokeweight="1pt">
                <v:stroke dashstyle="1 1"/>
                <v:path arrowok="t" o:connecttype="custom" o:connectlocs="515,0;0,670" o:connectangles="0,0"/>
              </v:shape>
              <v:shape id="Freeform 27" o:spid="_x0000_s1235" style="position:absolute;left:10955;top:7334;width:364;height:451;visibility:visible;mso-wrap-style:square;v-text-anchor:top" coordsize="364,451" path="m364,l,451e" filled="f" strokecolor="#969696" strokeweight="1pt">
                <v:stroke dashstyle="1 1"/>
                <v:path arrowok="t" o:connecttype="custom" o:connectlocs="364,0;0,451" o:connectangles="0,0"/>
              </v:shape>
              <v:group id="Group 28" o:spid="_x0000_s1236" style="position:absolute;left:5298;top:7122;width:2293;height:687" coordorigin="1054,7115" coordsize="2293,687">
                <v:shape id="Freeform 29" o:spid="_x0000_s1237" style="position:absolute;left:1054;top:7132;width:515;height:670;visibility:visible;mso-wrap-style:square;v-text-anchor:top" coordsize="515,670" path="m515,l,670e" filled="f" strokecolor="#969696" strokeweight="1pt">
                  <v:stroke dashstyle="1 1"/>
                  <v:path arrowok="t" o:connecttype="custom" o:connectlocs="515,0;0,670" o:connectangles="0,0"/>
                </v:shape>
                <v:shape id="Freeform 30" o:spid="_x0000_s1238" style="position:absolute;left:1406;top:7115;width:515;height:670;visibility:visible;mso-wrap-style:square;v-text-anchor:top" coordsize="515,670" path="m515,l,670e" filled="f" strokecolor="#969696" strokeweight="1pt">
                  <v:stroke dashstyle="1 1"/>
                  <v:path arrowok="t" o:connecttype="custom" o:connectlocs="515,0;0,670" o:connectangles="0,0"/>
                </v:shape>
                <v:shape id="Freeform 31" o:spid="_x0000_s1239" style="position:absolute;left:1774;top:7115;width:515;height:670;visibility:visible;mso-wrap-style:square;v-text-anchor:top" coordsize="515,670" path="m515,l,670e" filled="f" strokecolor="#969696" strokeweight="1pt">
                  <v:stroke dashstyle="1 1"/>
                  <v:path arrowok="t" o:connecttype="custom" o:connectlocs="515,0;0,670" o:connectangles="0,0"/>
                </v:shape>
                <v:shape id="Freeform 32" o:spid="_x0000_s1240" style="position:absolute;left:2119;top:7132;width:515;height:670;visibility:visible;mso-wrap-style:square;v-text-anchor:top" coordsize="515,670" path="m515,l,670e" filled="f" strokecolor="#969696" strokeweight="1pt">
                  <v:stroke dashstyle="1 1"/>
                  <v:path arrowok="t" o:connecttype="custom" o:connectlocs="515,0;0,670" o:connectangles="0,0"/>
                </v:shape>
                <v:shape id="Freeform 33" o:spid="_x0000_s1241" style="position:absolute;left:2479;top:7115;width:515;height:670;visibility:visible;mso-wrap-style:square;v-text-anchor:top" coordsize="515,670" path="m515,l,670e" filled="f" strokecolor="#969696" strokeweight="1pt">
                  <v:stroke dashstyle="1 1"/>
                  <v:path arrowok="t" o:connecttype="custom" o:connectlocs="515,0;0,670" o:connectangles="0,0"/>
                </v:shape>
                <v:shape id="Freeform 34" o:spid="_x0000_s1242" style="position:absolute;left:2832;top:7115;width:515;height:670;visibility:visible;mso-wrap-style:square;v-text-anchor:top" coordsize="515,670" path="m515,l,670e" filled="f" strokecolor="#969696" strokeweight="1pt">
                  <v:stroke dashstyle="1 1"/>
                  <v:path arrowok="t" o:connecttype="custom" o:connectlocs="515,0;0,670" o:connectangles="0,0"/>
                </v:shape>
              </v:group>
              <v:group id="Group 35" o:spid="_x0000_s1243" style="position:absolute;left:7390;top:7132;width:2293;height:687" coordorigin="1054,7115" coordsize="2293,687">
                <v:shape id="Freeform 36" o:spid="_x0000_s1244" style="position:absolute;left:1054;top:7132;width:515;height:670;visibility:visible;mso-wrap-style:square;v-text-anchor:top" coordsize="515,670" path="m515,l,670e" filled="f" strokecolor="#969696" strokeweight="1pt">
                  <v:stroke dashstyle="1 1"/>
                  <v:path arrowok="t" o:connecttype="custom" o:connectlocs="515,0;0,670" o:connectangles="0,0"/>
                </v:shape>
                <v:shape id="Freeform 37" o:spid="_x0000_s1245" style="position:absolute;left:1406;top:7115;width:515;height:670;visibility:visible;mso-wrap-style:square;v-text-anchor:top" coordsize="515,670" path="m515,l,670e" filled="f" strokecolor="#969696" strokeweight="1pt">
                  <v:stroke dashstyle="1 1"/>
                  <v:path arrowok="t" o:connecttype="custom" o:connectlocs="515,0;0,670" o:connectangles="0,0"/>
                </v:shape>
                <v:shape id="Freeform 38" o:spid="_x0000_s1246" style="position:absolute;left:1774;top:7115;width:515;height:670;visibility:visible;mso-wrap-style:square;v-text-anchor:top" coordsize="515,670" path="m515,l,670e" filled="f" strokecolor="#969696" strokeweight="1pt">
                  <v:stroke dashstyle="1 1"/>
                  <v:path arrowok="t" o:connecttype="custom" o:connectlocs="515,0;0,670" o:connectangles="0,0"/>
                </v:shape>
                <v:shape id="Freeform 39" o:spid="_x0000_s1247" style="position:absolute;left:2119;top:7132;width:515;height:670;visibility:visible;mso-wrap-style:square;v-text-anchor:top" coordsize="515,670" path="m515,l,670e" filled="f" strokecolor="#969696" strokeweight="1pt">
                  <v:stroke dashstyle="1 1"/>
                  <v:path arrowok="t" o:connecttype="custom" o:connectlocs="515,0;0,670" o:connectangles="0,0"/>
                </v:shape>
                <v:shape id="Freeform 40" o:spid="_x0000_s1248" style="position:absolute;left:2479;top:7115;width:515;height:670;visibility:visible;mso-wrap-style:square;v-text-anchor:top" coordsize="515,670" path="m515,l,670e" filled="f" strokecolor="#969696" strokeweight="1pt">
                  <v:stroke dashstyle="1 1"/>
                  <v:path arrowok="t" o:connecttype="custom" o:connectlocs="515,0;0,670" o:connectangles="0,0"/>
                </v:shape>
                <v:shape id="Freeform 41" o:spid="_x0000_s1249" style="position:absolute;left:2832;top:7115;width:515;height:670;visibility:visible;mso-wrap-style:square;v-text-anchor:top" coordsize="515,670" path="m515,l,670e" filled="f" strokecolor="#969696" strokeweight="1pt">
                  <v:stroke dashstyle="1 1"/>
                  <v:path arrowok="t" o:connecttype="custom" o:connectlocs="515,0;0,670" o:connectangles="0,0"/>
                </v:shape>
              </v:group>
            </v:group>
          </v:group>
        </w:pict>
      </w:r>
      <w:r>
        <w:rPr>
          <w:noProof/>
          <w:lang w:eastAsia="tr-TR"/>
        </w:rPr>
        <w:pict>
          <v:shape id="_x0000_s1250" type="#_x0000_t75" style="position:absolute;margin-left:-21.65pt;margin-top:11.25pt;width:33pt;height:43.5pt;z-index:-251630592;visibility:visible">
            <v:imagedata r:id="rId7" o:title=""/>
          </v:shape>
        </w:pict>
      </w:r>
      <w:r>
        <w:rPr>
          <w:rFonts w:ascii="Nurhan Uz" w:hAnsi="Nurhan Uz" w:cs="Nurhan Uz"/>
          <w:sz w:val="72"/>
          <w:szCs w:val="72"/>
        </w:rPr>
        <w:t xml:space="preserve"> le le le le le le le le le le </w:t>
      </w:r>
    </w:p>
    <w:p w:rsidR="006835DA" w:rsidRPr="001B4297" w:rsidRDefault="006835DA">
      <w:pPr>
        <w:rPr>
          <w:rFonts w:ascii="Nurhan Uz" w:hAnsi="Nurhan Uz" w:cs="Nurhan Uz"/>
          <w:noProof/>
          <w:sz w:val="16"/>
          <w:szCs w:val="16"/>
          <w:lang w:eastAsia="tr-TR"/>
        </w:rPr>
      </w:pPr>
      <w:r w:rsidRPr="001B4297">
        <w:rPr>
          <w:rFonts w:ascii="Nurhan Uz" w:hAnsi="Nurhan Uz" w:cs="Nurhan Uz"/>
          <w:noProof/>
          <w:sz w:val="16"/>
          <w:szCs w:val="16"/>
          <w:lang w:eastAsia="tr-TR"/>
        </w:rPr>
        <w:t xml:space="preserve"> </w:t>
      </w:r>
      <w:r w:rsidRPr="001B4297">
        <w:rPr>
          <w:rFonts w:ascii="Times New Roman" w:hAnsi="Times New Roman" w:cs="Times New Roman"/>
          <w:noProof/>
          <w:sz w:val="16"/>
          <w:szCs w:val="16"/>
          <w:lang w:eastAsia="tr-TR"/>
        </w:rPr>
        <w:t xml:space="preserve"> </w:t>
      </w:r>
      <w:r w:rsidRPr="001B4297">
        <w:rPr>
          <w:rFonts w:ascii="Nurhan Uz" w:hAnsi="Nurhan Uz" w:cs="Nurhan Uz"/>
          <w:noProof/>
          <w:sz w:val="16"/>
          <w:szCs w:val="16"/>
          <w:lang w:eastAsia="tr-TR"/>
        </w:rPr>
        <w:t xml:space="preserve">   </w:t>
      </w:r>
    </w:p>
    <w:p w:rsidR="006835DA" w:rsidRDefault="006835DA">
      <w:pPr>
        <w:rPr>
          <w:rFonts w:ascii="Nurhan Uz" w:hAnsi="Nurhan Uz" w:cs="Nurhan Uz"/>
          <w:noProof/>
          <w:sz w:val="72"/>
          <w:szCs w:val="72"/>
          <w:lang w:eastAsia="tr-TR"/>
        </w:rPr>
      </w:pPr>
      <w:r>
        <w:rPr>
          <w:noProof/>
          <w:lang w:eastAsia="tr-TR"/>
        </w:rPr>
        <w:pict>
          <v:line id="_x0000_s1251" style="position:absolute;z-index:251670528" from="182.7pt,16.15pt" to="227.7pt,16.15pt" strokeweight="4pt">
            <v:stroke endarrow="block"/>
          </v:line>
        </w:pict>
      </w:r>
      <w:r>
        <w:rPr>
          <w:noProof/>
          <w:lang w:eastAsia="tr-TR"/>
        </w:rPr>
        <w:pict>
          <v:shape id="Resim 400" o:spid="_x0000_s1252" type="#_x0000_t75" style="position:absolute;margin-left:115.8pt;margin-top:72.05pt;width:11.2pt;height:56.25pt;z-index:251668480;visibility:visible">
            <v:imagedata r:id="rId6" o:title=""/>
          </v:shape>
        </w:pict>
      </w:r>
      <w:r>
        <w:rPr>
          <w:noProof/>
          <w:lang w:eastAsia="tr-TR"/>
        </w:rPr>
        <w:pict>
          <v:shape id="Resim 406" o:spid="_x0000_s1253" type="#_x0000_t75" style="position:absolute;margin-left:281.3pt;margin-top:72.05pt;width:11.2pt;height:56.25pt;z-index:251673600;visibility:visible">
            <v:imagedata r:id="rId6" o:title=""/>
          </v:shape>
        </w:pict>
      </w:r>
      <w:r>
        <w:rPr>
          <w:noProof/>
          <w:lang w:eastAsia="tr-TR"/>
        </w:rPr>
        <w:pict>
          <v:rect id="_x0000_s1254" style="position:absolute;margin-left:281.9pt;margin-top:58.45pt;width:9pt;height:9pt;z-index:251672576"/>
        </w:pict>
      </w:r>
      <w:r>
        <w:rPr>
          <w:noProof/>
          <w:lang w:eastAsia="tr-TR"/>
        </w:rPr>
        <w:pict>
          <v:oval id="_x0000_s1255" style="position:absolute;margin-left:391.8pt;margin-top:-48.05pt;width:99.7pt;height:106.5pt;z-index:-251644928" wrapcoords="8770 0 7633 152 3411 2130 1299 4868 162 7301 -162 8975 -162 12169 325 14603 1624 17037 4060 19775 7958 21448 8770 21448 12668 21448 13480 21448 17377 19775 17540 19470 19976 17037 21113 14603 21762 12169 21762 9735 21275 7301 20138 4868 18027 2130 13805 152 12668 0 8770 0">
            <v:textbox style="mso-next-textbox:#_x0000_s1255">
              <w:txbxContent>
                <w:p w:rsidR="006835DA" w:rsidRPr="000B5C65" w:rsidRDefault="006835DA" w:rsidP="00B3275E">
                  <w:pPr>
                    <w:jc w:val="center"/>
                    <w:rPr>
                      <w:rFonts w:ascii="Hand writing Mutlu" w:hAnsi="Hand writing Mutlu" w:cs="Hand writing Mutlu"/>
                      <w:sz w:val="90"/>
                      <w:szCs w:val="90"/>
                    </w:rPr>
                  </w:pPr>
                  <w:r>
                    <w:rPr>
                      <w:rFonts w:ascii="Hand writing Mutlu" w:hAnsi="Hand writing Mutlu" w:cs="Hand writing Mutlu"/>
                      <w:sz w:val="72"/>
                      <w:szCs w:val="72"/>
                    </w:rPr>
                    <w:t>E</w:t>
                  </w:r>
                  <w:r w:rsidRPr="00B3275E">
                    <w:rPr>
                      <w:rFonts w:ascii="Hand writing Mutlu" w:hAnsi="Hand writing Mutlu" w:cs="Hand writing Mutlu"/>
                      <w:sz w:val="72"/>
                      <w:szCs w:val="72"/>
                    </w:rPr>
                    <w:t>la</w:t>
                  </w:r>
                  <w:r>
                    <w:rPr>
                      <w:rFonts w:ascii="Hand writing Mutlu" w:hAnsi="Hand writing Mutlu" w:cs="Hand writing Mutlu"/>
                      <w:sz w:val="90"/>
                      <w:szCs w:val="90"/>
                    </w:rPr>
                    <w:t>aa</w:t>
                  </w:r>
                </w:p>
              </w:txbxContent>
            </v:textbox>
            <w10:wrap type="tight"/>
          </v:oval>
        </w:pict>
      </w:r>
      <w:r>
        <w:rPr>
          <w:noProof/>
          <w:lang w:eastAsia="tr-TR"/>
        </w:rPr>
        <w:pict>
          <v:line id="_x0000_s1256" style="position:absolute;z-index:251669504" from="14.4pt,16.15pt" to="59.4pt,16.15pt" strokeweight="4pt">
            <v:stroke endarrow="block"/>
          </v:line>
        </w:pict>
      </w:r>
      <w:r>
        <w:rPr>
          <w:noProof/>
          <w:lang w:eastAsia="tr-TR"/>
        </w:rPr>
        <w:pict>
          <v:rect id="_x0000_s1257" style="position:absolute;margin-left:118pt;margin-top:58.45pt;width:9pt;height:9pt;z-index:251665408"/>
        </w:pict>
      </w:r>
      <w:r>
        <w:rPr>
          <w:noProof/>
          <w:lang w:eastAsia="tr-TR"/>
        </w:rPr>
        <w:pict>
          <v:oval id="_x0000_s1258" style="position:absolute;margin-left:231.6pt;margin-top:-48.05pt;width:99.7pt;height:106.5pt;z-index:-251654144" wrapcoords="8770 0 7633 152 3411 2130 1299 4868 162 7301 -162 8975 -162 12169 325 14603 1624 17037 4060 19775 7958 21448 8770 21448 12668 21448 13480 21448 17377 19775 17540 19470 19976 17037 21113 14603 21762 12169 21762 9735 21275 7301 20138 4868 18027 2130 13805 152 12668 0 8770 0">
            <v:textbox style="mso-next-textbox:#_x0000_s1258">
              <w:txbxContent>
                <w:p w:rsidR="006835DA" w:rsidRPr="000B5C65" w:rsidRDefault="006835DA" w:rsidP="00B3275E">
                  <w:pPr>
                    <w:jc w:val="center"/>
                    <w:rPr>
                      <w:rFonts w:ascii="Hand writing Mutlu" w:hAnsi="Hand writing Mutlu" w:cs="Hand writing Mutlu"/>
                      <w:sz w:val="90"/>
                      <w:szCs w:val="90"/>
                    </w:rPr>
                  </w:pPr>
                  <w:r w:rsidRPr="00B3275E">
                    <w:rPr>
                      <w:rFonts w:ascii="Hand writing Mutlu" w:hAnsi="Hand writing Mutlu" w:cs="Hand writing Mutlu"/>
                      <w:sz w:val="72"/>
                      <w:szCs w:val="72"/>
                    </w:rPr>
                    <w:t>ela</w:t>
                  </w:r>
                  <w:r>
                    <w:rPr>
                      <w:rFonts w:ascii="Hand writing Mutlu" w:hAnsi="Hand writing Mutlu" w:cs="Hand writing Mutlu"/>
                      <w:sz w:val="90"/>
                      <w:szCs w:val="90"/>
                    </w:rPr>
                    <w:t>aa</w:t>
                  </w:r>
                </w:p>
              </w:txbxContent>
            </v:textbox>
            <w10:wrap type="tight"/>
          </v:oval>
        </w:pict>
      </w:r>
      <w:r>
        <w:rPr>
          <w:noProof/>
          <w:lang w:eastAsia="tr-TR"/>
        </w:rPr>
        <w:pict>
          <v:shape id="Resim 398" o:spid="_x0000_s1259" type="#_x0000_t75" style="position:absolute;margin-left:-47.85pt;margin-top:72.05pt;width:11.2pt;height:56.25pt;z-index:251666432;visibility:visible">
            <v:imagedata r:id="rId6" o:title=""/>
          </v:shape>
        </w:pict>
      </w:r>
      <w:r>
        <w:rPr>
          <w:noProof/>
          <w:lang w:eastAsia="tr-TR"/>
        </w:rPr>
        <w:pict>
          <v:shape id="Resim 399" o:spid="_x0000_s1260" type="#_x0000_t75" style="position:absolute;margin-left:-144.4pt;margin-top:72.05pt;width:11.2pt;height:56.25pt;z-index:251667456;visibility:visible">
            <v:imagedata r:id="rId6" o:title=""/>
          </v:shape>
        </w:pict>
      </w:r>
      <w:r>
        <w:rPr>
          <w:noProof/>
          <w:lang w:eastAsia="tr-TR"/>
        </w:rPr>
        <w:pict>
          <v:rect id="_x0000_s1261" style="position:absolute;margin-left:-46.85pt;margin-top:58.45pt;width:9pt;height:9pt;z-index:251663360"/>
        </w:pict>
      </w:r>
      <w:r>
        <w:rPr>
          <w:noProof/>
          <w:lang w:eastAsia="tr-TR"/>
        </w:rPr>
        <w:pict>
          <v:rect id="_x0000_s1262" style="position:absolute;margin-left:-144.4pt;margin-top:58.45pt;width:9pt;height:9pt;z-index:251664384"/>
        </w:pict>
      </w:r>
      <w:r>
        <w:rPr>
          <w:noProof/>
          <w:lang w:eastAsia="tr-TR"/>
        </w:rPr>
        <w:pict>
          <v:oval id="_x0000_s1263" style="position:absolute;margin-left:76.6pt;margin-top:-40.55pt;width:1in;height:99pt;z-index:-251655168" wrapcoords="8550 0 7425 164 3150 2291 2475 3436 900 5236 -225 7855 -225 13091 675 15709 2475 18327 2475 18655 6300 20945 8325 21436 8550 21436 12825 21436 13050 21436 15075 20945 19125 18327 20700 15709 21600 13091 21600 7855 20475 5236 18225 2291 13950 164 12825 0 8550 0">
            <v:textbox style="mso-next-textbox:#_x0000_s1263">
              <w:txbxContent>
                <w:p w:rsidR="006835DA" w:rsidRPr="001B4297" w:rsidRDefault="006835DA" w:rsidP="00B3275E">
                  <w:pPr>
                    <w:jc w:val="center"/>
                    <w:rPr>
                      <w:rFonts w:ascii="Hand writing Mutlu" w:hAnsi="Hand writing Mutlu" w:cs="Hand writing Mutlu"/>
                      <w:sz w:val="72"/>
                      <w:szCs w:val="72"/>
                    </w:rPr>
                  </w:pPr>
                  <w:r w:rsidRPr="001B4297">
                    <w:rPr>
                      <w:rFonts w:ascii="Hand writing Mutlu" w:hAnsi="Hand writing Mutlu" w:cs="Hand writing Mutlu"/>
                      <w:sz w:val="72"/>
                      <w:szCs w:val="72"/>
                    </w:rPr>
                    <w:t>a</w:t>
                  </w:r>
                </w:p>
              </w:txbxContent>
            </v:textbox>
            <w10:wrap type="tight"/>
          </v:oval>
        </w:pict>
      </w:r>
      <w:r>
        <w:rPr>
          <w:noProof/>
          <w:lang w:eastAsia="tr-TR"/>
        </w:rPr>
        <w:pict>
          <v:oval id="_x0000_s1264" style="position:absolute;margin-left:-15.9pt;margin-top:-40.55pt;width:1in;height:99pt;z-index:-251656192" wrapcoords="8550 0 7425 164 3150 2291 2475 3436 900 5236 -225 7855 -225 13091 675 15709 2475 18327 2475 18655 6300 20945 8325 21436 8550 21436 12825 21436 13050 21436 15075 20945 19125 18327 20700 15709 21600 13091 21600 7855 20475 5236 18225 2291 13950 164 12825 0 8550 0">
            <v:textbox style="mso-next-textbox:#_x0000_s1264">
              <w:txbxContent>
                <w:p w:rsidR="006835DA" w:rsidRPr="001B4297" w:rsidRDefault="006835DA" w:rsidP="00B3275E">
                  <w:pPr>
                    <w:jc w:val="center"/>
                    <w:rPr>
                      <w:rFonts w:ascii="Hand writing Mutlu" w:hAnsi="Hand writing Mutlu" w:cs="Hand writing Mutlu"/>
                      <w:sz w:val="72"/>
                      <w:szCs w:val="72"/>
                    </w:rPr>
                  </w:pPr>
                  <w:r w:rsidRPr="001B4297">
                    <w:rPr>
                      <w:rFonts w:ascii="Hand writing Mutlu" w:hAnsi="Hand writing Mutlu" w:cs="Hand writing Mutlu"/>
                      <w:sz w:val="72"/>
                      <w:szCs w:val="72"/>
                    </w:rPr>
                    <w:t>el</w:t>
                  </w:r>
                </w:p>
              </w:txbxContent>
            </v:textbox>
            <w10:wrap type="tight"/>
          </v:oval>
        </w:pict>
      </w:r>
      <w:r>
        <w:rPr>
          <w:rFonts w:ascii="Nurhan Uz" w:hAnsi="Nurhan Uz" w:cs="Nurhan Uz"/>
          <w:noProof/>
          <w:sz w:val="72"/>
          <w:szCs w:val="72"/>
          <w:lang w:eastAsia="tr-TR"/>
        </w:rPr>
        <w:t xml:space="preserve">   </w:t>
      </w:r>
    </w:p>
    <w:p w:rsidR="006835DA" w:rsidRDefault="006835DA">
      <w:pPr>
        <w:rPr>
          <w:rFonts w:ascii="Nurhan Uz" w:hAnsi="Nurhan Uz" w:cs="Nurhan Uz"/>
          <w:noProof/>
          <w:sz w:val="20"/>
          <w:szCs w:val="20"/>
          <w:lang w:eastAsia="tr-TR"/>
        </w:rPr>
      </w:pPr>
    </w:p>
    <w:p w:rsidR="006835DA" w:rsidRPr="00B3275E" w:rsidRDefault="006835DA">
      <w:pPr>
        <w:rPr>
          <w:rFonts w:ascii="Nurhan Uz" w:hAnsi="Nurhan Uz" w:cs="Nurhan Uz"/>
          <w:noProof/>
          <w:sz w:val="20"/>
          <w:szCs w:val="20"/>
          <w:lang w:eastAsia="tr-TR"/>
        </w:rPr>
      </w:pPr>
    </w:p>
    <w:p w:rsidR="006835DA" w:rsidRPr="007C5817" w:rsidRDefault="006835DA">
      <w:pPr>
        <w:rPr>
          <w:rFonts w:ascii="Nurhan Uz" w:hAnsi="Nurhan Uz" w:cs="Nurhan Uz"/>
          <w:noProof/>
          <w:sz w:val="72"/>
          <w:szCs w:val="72"/>
          <w:lang w:eastAsia="tr-TR"/>
        </w:rPr>
      </w:pPr>
      <w:r>
        <w:rPr>
          <w:noProof/>
          <w:lang w:eastAsia="tr-TR"/>
        </w:rPr>
        <w:pict>
          <v:group id="Grup 170" o:spid="_x0000_s1265" style="position:absolute;margin-left:-25.05pt;margin-top:10.6pt;width:531pt;height:45.3pt;z-index:251634688" coordorigin="1080,7020" coordsize="10286,704">
            <v:shape id="Freeform 3" o:spid="_x0000_s1266" style="position:absolute;left:1122;top:7020;width:142;height:197;visibility:visible;mso-wrap-style:square;v-text-anchor:top" coordsize="142,197" path="m142,l,197e" filled="f" strokecolor="#969696" strokeweight="1pt">
              <v:stroke dashstyle="1 1"/>
              <v:path arrowok="t" o:connecttype="custom" o:connectlocs="142,0;0,197" o:connectangles="0,0"/>
            </v:shape>
            <v:group id="Group 4" o:spid="_x0000_s1267" style="position:absolute;left:1080;top:7020;width:10286;height:704" coordorigin="1054,7115" coordsize="10286,704">
              <v:group id="Group 5" o:spid="_x0000_s1268" style="position:absolute;left:1080;top:7132;width:10260;height:652" coordorigin="751,4013" coordsize="9707,557">
                <v:rect id="Rectangle 6" o:spid="_x0000_s1269" style="position:absolute;left:751;top:4399;width:9707;height:171;visibility:visible" filled="f" strokecolor="#009dc7" strokeweight=".21847mm">
                  <v:path arrowok="t"/>
                </v:rect>
                <v:rect id="Rectangle 7" o:spid="_x0000_s1270" style="position:absolute;left:751;top:4185;width:9707;height:214;visibility:visible" filled="f" strokecolor="#009dc7" strokeweight=".21847mm">
                  <v:path arrowok="t"/>
                </v:rect>
                <v:rect id="Rectangle 8" o:spid="_x0000_s1271" style="position:absolute;left:751;top:4013;width:9707;height:172;visibility:visible" filled="f" strokecolor="#009dc7" strokeweight=".21847mm">
                  <v:path arrowok="t"/>
                </v:rect>
              </v:group>
              <v:group id="Group 9" o:spid="_x0000_s1272" style="position:absolute;left:1054;top:7115;width:2293;height:687" coordorigin="1054,7115" coordsize="2293,687">
                <v:shape id="Freeform 10" o:spid="_x0000_s1273" style="position:absolute;left:1054;top:7132;width:515;height:670;visibility:visible;mso-wrap-style:square;v-text-anchor:top" coordsize="515,670" path="m515,l,670e" filled="f" strokecolor="#969696" strokeweight="1pt">
                  <v:stroke dashstyle="1 1"/>
                  <v:path arrowok="t" o:connecttype="custom" o:connectlocs="515,0;0,670" o:connectangles="0,0"/>
                </v:shape>
                <v:shape id="Freeform 11" o:spid="_x0000_s1274" style="position:absolute;left:1406;top:7115;width:515;height:670;visibility:visible;mso-wrap-style:square;v-text-anchor:top" coordsize="515,670" path="m515,l,670e" filled="f" strokecolor="#969696" strokeweight="1pt">
                  <v:stroke dashstyle="1 1"/>
                  <v:path arrowok="t" o:connecttype="custom" o:connectlocs="515,0;0,670" o:connectangles="0,0"/>
                </v:shape>
                <v:shape id="Freeform 12" o:spid="_x0000_s1275" style="position:absolute;left:1774;top:7115;width:515;height:670;visibility:visible;mso-wrap-style:square;v-text-anchor:top" coordsize="515,670" path="m515,l,670e" filled="f" strokecolor="#969696" strokeweight="1pt">
                  <v:stroke dashstyle="1 1"/>
                  <v:path arrowok="t" o:connecttype="custom" o:connectlocs="515,0;0,670" o:connectangles="0,0"/>
                </v:shape>
                <v:shape id="Freeform 13" o:spid="_x0000_s1276" style="position:absolute;left:2119;top:7132;width:515;height:670;visibility:visible;mso-wrap-style:square;v-text-anchor:top" coordsize="515,670" path="m515,l,670e" filled="f" strokecolor="#969696" strokeweight="1pt">
                  <v:stroke dashstyle="1 1"/>
                  <v:path arrowok="t" o:connecttype="custom" o:connectlocs="515,0;0,670" o:connectangles="0,0"/>
                </v:shape>
                <v:shape id="Freeform 14" o:spid="_x0000_s1277" style="position:absolute;left:2479;top:7115;width:515;height:670;visibility:visible;mso-wrap-style:square;v-text-anchor:top" coordsize="515,670" path="m515,l,670e" filled="f" strokecolor="#969696" strokeweight="1pt">
                  <v:stroke dashstyle="1 1"/>
                  <v:path arrowok="t" o:connecttype="custom" o:connectlocs="515,0;0,670" o:connectangles="0,0"/>
                </v:shape>
                <v:shape id="Freeform 15" o:spid="_x0000_s1278" style="position:absolute;left:2832;top:7115;width:515;height:670;visibility:visible;mso-wrap-style:square;v-text-anchor:top" coordsize="515,670" path="m515,l,670e" filled="f" strokecolor="#969696" strokeweight="1pt">
                  <v:stroke dashstyle="1 1"/>
                  <v:path arrowok="t" o:connecttype="custom" o:connectlocs="515,0;0,670" o:connectangles="0,0"/>
                </v:shape>
              </v:group>
              <v:group id="Group 16" o:spid="_x0000_s1279" style="position:absolute;left:3162;top:7132;width:2293;height:687" coordorigin="1054,7115" coordsize="2293,687">
                <v:shape id="Freeform 17" o:spid="_x0000_s1280" style="position:absolute;left:1054;top:7132;width:515;height:670;visibility:visible;mso-wrap-style:square;v-text-anchor:top" coordsize="515,670" path="m515,l,670e" filled="f" strokecolor="#969696" strokeweight="1pt">
                  <v:stroke dashstyle="1 1"/>
                  <v:path arrowok="t" o:connecttype="custom" o:connectlocs="515,0;0,670" o:connectangles="0,0"/>
                </v:shape>
                <v:shape id="Freeform 18" o:spid="_x0000_s1281" style="position:absolute;left:1406;top:7115;width:515;height:670;visibility:visible;mso-wrap-style:square;v-text-anchor:top" coordsize="515,670" path="m515,l,670e" filled="f" strokecolor="#969696" strokeweight="1pt">
                  <v:stroke dashstyle="1 1"/>
                  <v:path arrowok="t" o:connecttype="custom" o:connectlocs="515,0;0,670" o:connectangles="0,0"/>
                </v:shape>
                <v:shape id="Freeform 19" o:spid="_x0000_s1282" style="position:absolute;left:1774;top:7115;width:515;height:670;visibility:visible;mso-wrap-style:square;v-text-anchor:top" coordsize="515,670" path="m515,l,670e" filled="f" strokecolor="#969696" strokeweight="1pt">
                  <v:stroke dashstyle="1 1"/>
                  <v:path arrowok="t" o:connecttype="custom" o:connectlocs="515,0;0,670" o:connectangles="0,0"/>
                </v:shape>
                <v:shape id="Freeform 20" o:spid="_x0000_s1283" style="position:absolute;left:2119;top:7132;width:515;height:670;visibility:visible;mso-wrap-style:square;v-text-anchor:top" coordsize="515,670" path="m515,l,670e" filled="f" strokecolor="#969696" strokeweight="1pt">
                  <v:stroke dashstyle="1 1"/>
                  <v:path arrowok="t" o:connecttype="custom" o:connectlocs="515,0;0,670" o:connectangles="0,0"/>
                </v:shape>
                <v:shape id="Freeform 21" o:spid="_x0000_s1284" style="position:absolute;left:2479;top:7115;width:515;height:670;visibility:visible;mso-wrap-style:square;v-text-anchor:top" coordsize="515,670" path="m515,l,670e" filled="f" strokecolor="#969696" strokeweight="1pt">
                  <v:stroke dashstyle="1 1"/>
                  <v:path arrowok="t" o:connecttype="custom" o:connectlocs="515,0;0,670" o:connectangles="0,0"/>
                </v:shape>
                <v:shape id="Freeform 22" o:spid="_x0000_s1285" style="position:absolute;left:2832;top:7115;width:515;height:670;visibility:visible;mso-wrap-style:square;v-text-anchor:top" coordsize="515,670" path="m515,l,670e" filled="f" strokecolor="#969696" strokeweight="1pt">
                  <v:stroke dashstyle="1 1"/>
                  <v:path arrowok="t" o:connecttype="custom" o:connectlocs="515,0;0,670" o:connectangles="0,0"/>
                </v:shape>
              </v:group>
              <v:shape id="Freeform 23" o:spid="_x0000_s1286" style="position:absolute;left:9530;top:7132;width:515;height:670;visibility:visible;mso-wrap-style:square;v-text-anchor:top" coordsize="515,670" path="m515,l,670e" filled="f" strokecolor="#969696" strokeweight="1pt">
                <v:stroke dashstyle="1 1"/>
                <v:path arrowok="t" o:connecttype="custom" o:connectlocs="515,0;0,670" o:connectangles="0,0"/>
              </v:shape>
              <v:shape id="Freeform 24" o:spid="_x0000_s1287" style="position:absolute;left:9882;top:7115;width:515;height:670;visibility:visible;mso-wrap-style:square;v-text-anchor:top" coordsize="515,670" path="m515,l,670e" filled="f" strokecolor="#969696" strokeweight="1pt">
                <v:stroke dashstyle="1 1"/>
                <v:path arrowok="t" o:connecttype="custom" o:connectlocs="515,0;0,670" o:connectangles="0,0"/>
              </v:shape>
              <v:shape id="Freeform 25" o:spid="_x0000_s1288" style="position:absolute;left:10250;top:7115;width:515;height:670;visibility:visible;mso-wrap-style:square;v-text-anchor:top" coordsize="515,670" path="m515,l,670e" filled="f" strokecolor="#969696" strokeweight="1pt">
                <v:stroke dashstyle="1 1"/>
                <v:path arrowok="t" o:connecttype="custom" o:connectlocs="515,0;0,670" o:connectangles="0,0"/>
              </v:shape>
              <v:shape id="Freeform 26" o:spid="_x0000_s1289" style="position:absolute;left:10595;top:7132;width:515;height:670;visibility:visible;mso-wrap-style:square;v-text-anchor:top" coordsize="515,670" path="m515,l,670e" filled="f" strokecolor="#969696" strokeweight="1pt">
                <v:stroke dashstyle="1 1"/>
                <v:path arrowok="t" o:connecttype="custom" o:connectlocs="515,0;0,670" o:connectangles="0,0"/>
              </v:shape>
              <v:shape id="Freeform 27" o:spid="_x0000_s1290" style="position:absolute;left:10955;top:7334;width:364;height:451;visibility:visible;mso-wrap-style:square;v-text-anchor:top" coordsize="364,451" path="m364,l,451e" filled="f" strokecolor="#969696" strokeweight="1pt">
                <v:stroke dashstyle="1 1"/>
                <v:path arrowok="t" o:connecttype="custom" o:connectlocs="364,0;0,451" o:connectangles="0,0"/>
              </v:shape>
              <v:group id="Group 28" o:spid="_x0000_s1291" style="position:absolute;left:5298;top:7122;width:2293;height:687" coordorigin="1054,7115" coordsize="2293,687">
                <v:shape id="Freeform 29" o:spid="_x0000_s1292" style="position:absolute;left:1054;top:7132;width:515;height:670;visibility:visible;mso-wrap-style:square;v-text-anchor:top" coordsize="515,670" path="m515,l,670e" filled="f" strokecolor="#969696" strokeweight="1pt">
                  <v:stroke dashstyle="1 1"/>
                  <v:path arrowok="t" o:connecttype="custom" o:connectlocs="515,0;0,670" o:connectangles="0,0"/>
                </v:shape>
                <v:shape id="Freeform 30" o:spid="_x0000_s1293" style="position:absolute;left:1406;top:7115;width:515;height:670;visibility:visible;mso-wrap-style:square;v-text-anchor:top" coordsize="515,670" path="m515,l,670e" filled="f" strokecolor="#969696" strokeweight="1pt">
                  <v:stroke dashstyle="1 1"/>
                  <v:path arrowok="t" o:connecttype="custom" o:connectlocs="515,0;0,670" o:connectangles="0,0"/>
                </v:shape>
                <v:shape id="Freeform 31" o:spid="_x0000_s1294" style="position:absolute;left:1774;top:7115;width:515;height:670;visibility:visible;mso-wrap-style:square;v-text-anchor:top" coordsize="515,670" path="m515,l,670e" filled="f" strokecolor="#969696" strokeweight="1pt">
                  <v:stroke dashstyle="1 1"/>
                  <v:path arrowok="t" o:connecttype="custom" o:connectlocs="515,0;0,670" o:connectangles="0,0"/>
                </v:shape>
                <v:shape id="Freeform 32" o:spid="_x0000_s1295" style="position:absolute;left:2119;top:7132;width:515;height:670;visibility:visible;mso-wrap-style:square;v-text-anchor:top" coordsize="515,670" path="m515,l,670e" filled="f" strokecolor="#969696" strokeweight="1pt">
                  <v:stroke dashstyle="1 1"/>
                  <v:path arrowok="t" o:connecttype="custom" o:connectlocs="515,0;0,670" o:connectangles="0,0"/>
                </v:shape>
                <v:shape id="Freeform 33" o:spid="_x0000_s1296" style="position:absolute;left:2479;top:7115;width:515;height:670;visibility:visible;mso-wrap-style:square;v-text-anchor:top" coordsize="515,670" path="m515,l,670e" filled="f" strokecolor="#969696" strokeweight="1pt">
                  <v:stroke dashstyle="1 1"/>
                  <v:path arrowok="t" o:connecttype="custom" o:connectlocs="515,0;0,670" o:connectangles="0,0"/>
                </v:shape>
                <v:shape id="Freeform 34" o:spid="_x0000_s1297" style="position:absolute;left:2832;top:7115;width:515;height:670;visibility:visible;mso-wrap-style:square;v-text-anchor:top" coordsize="515,670" path="m515,l,670e" filled="f" strokecolor="#969696" strokeweight="1pt">
                  <v:stroke dashstyle="1 1"/>
                  <v:path arrowok="t" o:connecttype="custom" o:connectlocs="515,0;0,670" o:connectangles="0,0"/>
                </v:shape>
              </v:group>
              <v:group id="Group 35" o:spid="_x0000_s1298" style="position:absolute;left:7390;top:7132;width:2293;height:687" coordorigin="1054,7115" coordsize="2293,687">
                <v:shape id="Freeform 36" o:spid="_x0000_s1299" style="position:absolute;left:1054;top:7132;width:515;height:670;visibility:visible;mso-wrap-style:square;v-text-anchor:top" coordsize="515,670" path="m515,l,670e" filled="f" strokecolor="#969696" strokeweight="1pt">
                  <v:stroke dashstyle="1 1"/>
                  <v:path arrowok="t" o:connecttype="custom" o:connectlocs="515,0;0,670" o:connectangles="0,0"/>
                </v:shape>
                <v:shape id="Freeform 37" o:spid="_x0000_s1300" style="position:absolute;left:1406;top:7115;width:515;height:670;visibility:visible;mso-wrap-style:square;v-text-anchor:top" coordsize="515,670" path="m515,l,670e" filled="f" strokecolor="#969696" strokeweight="1pt">
                  <v:stroke dashstyle="1 1"/>
                  <v:path arrowok="t" o:connecttype="custom" o:connectlocs="515,0;0,670" o:connectangles="0,0"/>
                </v:shape>
                <v:shape id="Freeform 38" o:spid="_x0000_s1301" style="position:absolute;left:1774;top:7115;width:515;height:670;visibility:visible;mso-wrap-style:square;v-text-anchor:top" coordsize="515,670" path="m515,l,670e" filled="f" strokecolor="#969696" strokeweight="1pt">
                  <v:stroke dashstyle="1 1"/>
                  <v:path arrowok="t" o:connecttype="custom" o:connectlocs="515,0;0,670" o:connectangles="0,0"/>
                </v:shape>
                <v:shape id="Freeform 39" o:spid="_x0000_s1302" style="position:absolute;left:2119;top:7132;width:515;height:670;visibility:visible;mso-wrap-style:square;v-text-anchor:top" coordsize="515,670" path="m515,l,670e" filled="f" strokecolor="#969696" strokeweight="1pt">
                  <v:stroke dashstyle="1 1"/>
                  <v:path arrowok="t" o:connecttype="custom" o:connectlocs="515,0;0,670" o:connectangles="0,0"/>
                </v:shape>
                <v:shape id="Freeform 40" o:spid="_x0000_s1303" style="position:absolute;left:2479;top:7115;width:515;height:670;visibility:visible;mso-wrap-style:square;v-text-anchor:top" coordsize="515,670" path="m515,l,670e" filled="f" strokecolor="#969696" strokeweight="1pt">
                  <v:stroke dashstyle="1 1"/>
                  <v:path arrowok="t" o:connecttype="custom" o:connectlocs="515,0;0,670" o:connectangles="0,0"/>
                </v:shape>
                <v:shape id="Freeform 41" o:spid="_x0000_s1304" style="position:absolute;left:2832;top:7115;width:515;height:670;visibility:visible;mso-wrap-style:square;v-text-anchor:top" coordsize="515,670" path="m515,l,670e" filled="f" strokecolor="#969696" strokeweight="1pt">
                  <v:stroke dashstyle="1 1"/>
                  <v:path arrowok="t" o:connecttype="custom" o:connectlocs="515,0;0,670" o:connectangles="0,0"/>
                </v:shape>
              </v:group>
            </v:group>
          </v:group>
        </w:pict>
      </w:r>
      <w:r>
        <w:rPr>
          <w:noProof/>
          <w:lang w:eastAsia="tr-TR"/>
        </w:rPr>
        <w:pict>
          <v:shape id="Resim 6" o:spid="_x0000_s1305" type="#_x0000_t75" style="position:absolute;margin-left:-24.95pt;margin-top:11.25pt;width:33pt;height:43.5pt;z-index:-251688960;visibility:visible">
            <v:imagedata r:id="rId7" o:title=""/>
          </v:shape>
        </w:pict>
      </w:r>
      <w:r>
        <w:rPr>
          <w:rFonts w:ascii="Nurhan Uz" w:hAnsi="Nurhan Uz" w:cs="Nurhan Uz"/>
          <w:noProof/>
          <w:sz w:val="72"/>
          <w:szCs w:val="72"/>
          <w:lang w:eastAsia="tr-TR"/>
        </w:rPr>
        <w:t xml:space="preserve"> Ela Ela Ela Ela Ela</w:t>
      </w:r>
      <w:r w:rsidRPr="007C5817">
        <w:rPr>
          <w:rFonts w:ascii="Nurhan Uz" w:hAnsi="Nurhan Uz" w:cs="Nurhan Uz"/>
          <w:noProof/>
          <w:sz w:val="72"/>
          <w:szCs w:val="72"/>
          <w:lang w:eastAsia="tr-TR"/>
        </w:rPr>
        <w:t xml:space="preserve"> </w:t>
      </w:r>
      <w:r>
        <w:rPr>
          <w:rFonts w:ascii="Nurhan Uz" w:hAnsi="Nurhan Uz" w:cs="Nurhan Uz"/>
          <w:noProof/>
          <w:sz w:val="72"/>
          <w:szCs w:val="72"/>
          <w:lang w:eastAsia="tr-TR"/>
        </w:rPr>
        <w:t xml:space="preserve">Ela </w:t>
      </w:r>
    </w:p>
    <w:p w:rsidR="006835DA" w:rsidRDefault="006835DA">
      <w:pPr>
        <w:rPr>
          <w:rFonts w:ascii="Nurhan Uz" w:hAnsi="Nurhan Uz" w:cs="Nurhan Uz"/>
          <w:noProof/>
          <w:sz w:val="72"/>
          <w:szCs w:val="72"/>
          <w:lang w:eastAsia="tr-TR"/>
        </w:rPr>
      </w:pPr>
      <w:r>
        <w:rPr>
          <w:noProof/>
          <w:lang w:eastAsia="tr-TR"/>
        </w:rPr>
        <w:pict>
          <v:oval id="_x0000_s1306" style="position:absolute;margin-left:351.45pt;margin-top:61.95pt;width:142.65pt;height:106.05pt;z-index:-251627520" wrapcoords="8867 0 7617 153 3524 1991 1478 4902 227 7353 -114 9345 -114 12255 455 14706 1705 17157 4206 19609 4320 19915 8072 21447 8867 21447 12619 21447 13415 21447 17166 19915 17280 19609 19781 17157 21032 14706 21600 12255 21714 9804 21259 7353 20122 4902 18872 3370 17962 1991 13869 153 12619 0 8867 0">
            <v:textbox style="mso-next-textbox:#_x0000_s1306">
              <w:txbxContent>
                <w:p w:rsidR="006835DA" w:rsidRPr="00523928" w:rsidRDefault="006835DA" w:rsidP="00523928">
                  <w:pPr>
                    <w:rPr>
                      <w:rFonts w:ascii="Hand writing Mutlu" w:hAnsi="Hand writing Mutlu" w:cs="Hand writing Mutlu"/>
                      <w:sz w:val="72"/>
                      <w:szCs w:val="72"/>
                    </w:rPr>
                  </w:pPr>
                  <w:r>
                    <w:rPr>
                      <w:rFonts w:ascii="Hand writing Mutlu" w:hAnsi="Hand writing Mutlu" w:cs="Hand writing Mutlu"/>
                      <w:sz w:val="72"/>
                      <w:szCs w:val="72"/>
                    </w:rPr>
                    <w:t>L</w:t>
                  </w:r>
                  <w:r w:rsidRPr="00523928">
                    <w:rPr>
                      <w:rFonts w:ascii="Hand writing Mutlu" w:hAnsi="Hand writing Mutlu" w:cs="Hand writing Mutlu"/>
                      <w:sz w:val="72"/>
                      <w:szCs w:val="72"/>
                    </w:rPr>
                    <w:t>al</w:t>
                  </w:r>
                  <w:r>
                    <w:rPr>
                      <w:rFonts w:ascii="Hand writing Mutlu" w:hAnsi="Hand writing Mutlu" w:cs="Hand writing Mutlu"/>
                      <w:sz w:val="72"/>
                      <w:szCs w:val="72"/>
                    </w:rPr>
                    <w:t>e</w:t>
                  </w:r>
                  <w:r w:rsidRPr="00523928">
                    <w:rPr>
                      <w:rFonts w:ascii="Hand writing Mutlu" w:hAnsi="Hand writing Mutlu" w:cs="Hand writing Mutlu"/>
                      <w:sz w:val="72"/>
                      <w:szCs w:val="72"/>
                    </w:rPr>
                    <w:t>e</w:t>
                  </w:r>
                </w:p>
              </w:txbxContent>
            </v:textbox>
            <w10:wrap type="tight"/>
          </v:oval>
        </w:pict>
      </w:r>
      <w:r>
        <w:rPr>
          <w:noProof/>
          <w:lang w:eastAsia="tr-TR"/>
        </w:rPr>
        <w:pict>
          <v:oval id="_x0000_s1307" style="position:absolute;margin-left:179.05pt;margin-top:61.95pt;width:107.85pt;height:106.05pt;z-index:-251639808" wrapcoords="8700 0 7500 153 3450 1991 2850 3217 1350 4902 150 7353 -150 9038 -150 12255 450 14706 1650 17157 4050 19609 4200 19915 8100 21447 8700 21447 12750 21447 13500 21447 17250 19915 17400 19609 19800 17157 21000 14706 21750 12255 21750 9804 21300 7353 20100 4902 18000 2145 13950 153 12750 0 8700 0">
            <v:textbox style="mso-next-textbox:#_x0000_s1307">
              <w:txbxContent>
                <w:p w:rsidR="006835DA" w:rsidRPr="00523928" w:rsidRDefault="006835DA" w:rsidP="00523928">
                  <w:pPr>
                    <w:rPr>
                      <w:rFonts w:ascii="Hand writing Mutlu" w:hAnsi="Hand writing Mutlu" w:cs="Hand writing Mutlu"/>
                      <w:sz w:val="72"/>
                      <w:szCs w:val="72"/>
                    </w:rPr>
                  </w:pPr>
                  <w:r>
                    <w:rPr>
                      <w:rFonts w:ascii="Hand writing Mutlu" w:hAnsi="Hand writing Mutlu" w:cs="Hand writing Mutlu"/>
                      <w:sz w:val="72"/>
                      <w:szCs w:val="72"/>
                    </w:rPr>
                    <w:t>l</w:t>
                  </w:r>
                  <w:r w:rsidRPr="00523928">
                    <w:rPr>
                      <w:rFonts w:ascii="Hand writing Mutlu" w:hAnsi="Hand writing Mutlu" w:cs="Hand writing Mutlu"/>
                      <w:sz w:val="72"/>
                      <w:szCs w:val="72"/>
                    </w:rPr>
                    <w:t>ale</w:t>
                  </w:r>
                </w:p>
              </w:txbxContent>
            </v:textbox>
            <w10:wrap type="tight"/>
          </v:oval>
        </w:pict>
      </w:r>
      <w:r>
        <w:rPr>
          <w:noProof/>
          <w:lang w:eastAsia="tr-TR"/>
        </w:rPr>
        <w:pict>
          <v:oval id="_x0000_s1308" style="position:absolute;margin-left:39.8pt;margin-top:69pt;width:1in;height:99pt;z-index:-251640832" wrapcoords="8550 0 7425 164 3150 2291 2475 3436 900 5236 -225 7855 -225 13091 675 15709 2475 18327 2475 18655 6300 20945 8325 21436 8550 21436 12825 21436 13050 21436 15075 20945 19125 18327 20700 15709 21600 13091 21600 7855 20475 5236 18225 2291 13950 164 12825 0 8550 0">
            <v:textbox style="mso-next-textbox:#_x0000_s1308">
              <w:txbxContent>
                <w:p w:rsidR="006835DA" w:rsidRPr="00523928" w:rsidRDefault="006835DA" w:rsidP="005A1309">
                  <w:pPr>
                    <w:jc w:val="center"/>
                    <w:rPr>
                      <w:rFonts w:ascii="Hand writing Mutlu" w:hAnsi="Hand writing Mutlu" w:cs="Hand writing Mutlu"/>
                      <w:sz w:val="72"/>
                      <w:szCs w:val="72"/>
                    </w:rPr>
                  </w:pPr>
                  <w:r w:rsidRPr="00523928">
                    <w:rPr>
                      <w:rFonts w:ascii="Hand writing Mutlu" w:hAnsi="Hand writing Mutlu" w:cs="Hand writing Mutlu"/>
                      <w:sz w:val="72"/>
                      <w:szCs w:val="72"/>
                    </w:rPr>
                    <w:t>le</w:t>
                  </w:r>
                </w:p>
              </w:txbxContent>
            </v:textbox>
            <w10:wrap type="tight"/>
          </v:oval>
        </w:pict>
      </w:r>
      <w:r>
        <w:rPr>
          <w:noProof/>
          <w:lang w:eastAsia="tr-TR"/>
        </w:rPr>
        <w:pict>
          <v:oval id="_x0000_s1309" style="position:absolute;margin-left:-40.8pt;margin-top:69pt;width:71.8pt;height:99pt;z-index:-251641856" wrapcoords="8550 0 7425 164 3150 2291 2475 3436 900 5236 -225 7855 -225 13091 675 15709 2475 18327 2475 18655 6300 20945 8325 21436 8550 21436 12825 21436 13050 21436 15075 20945 19125 18327 20700 15709 21600 13091 21600 7855 20475 5236 18225 2291 13950 164 12825 0 8550 0">
            <v:textbox style="mso-next-textbox:#_x0000_s1309">
              <w:txbxContent>
                <w:p w:rsidR="006835DA" w:rsidRPr="00523928" w:rsidRDefault="006835DA" w:rsidP="005A1309">
                  <w:pPr>
                    <w:jc w:val="center"/>
                    <w:rPr>
                      <w:rFonts w:ascii="Hand writing Mutlu" w:hAnsi="Hand writing Mutlu" w:cs="Hand writing Mutlu"/>
                      <w:sz w:val="72"/>
                      <w:szCs w:val="72"/>
                    </w:rPr>
                  </w:pPr>
                  <w:r w:rsidRPr="00523928">
                    <w:rPr>
                      <w:rFonts w:ascii="Hand writing Mutlu" w:hAnsi="Hand writing Mutlu" w:cs="Hand writing Mutlu"/>
                      <w:sz w:val="72"/>
                      <w:szCs w:val="72"/>
                    </w:rPr>
                    <w:t>la</w:t>
                  </w:r>
                </w:p>
              </w:txbxContent>
            </v:textbox>
            <w10:wrap type="tight"/>
          </v:oval>
        </w:pict>
      </w:r>
      <w:r>
        <w:rPr>
          <w:noProof/>
          <w:lang w:eastAsia="tr-TR"/>
        </w:rPr>
        <w:pict>
          <v:group id="Grup 210" o:spid="_x0000_s1310" style="position:absolute;margin-left:-24.65pt;margin-top:10.65pt;width:531pt;height:45.3pt;z-index:251635712" coordorigin="1080,7020" coordsize="10286,704">
            <v:shape id="Freeform 3" o:spid="_x0000_s1311" style="position:absolute;left:1122;top:7020;width:142;height:197;visibility:visible;mso-wrap-style:square;v-text-anchor:top" coordsize="142,197" path="m142,l,197e" filled="f" strokecolor="#969696" strokeweight="1pt">
              <v:stroke dashstyle="1 1"/>
              <v:path arrowok="t" o:connecttype="custom" o:connectlocs="142,0;0,197" o:connectangles="0,0"/>
            </v:shape>
            <v:group id="Group 4" o:spid="_x0000_s1312" style="position:absolute;left:1080;top:7020;width:10286;height:704" coordorigin="1054,7115" coordsize="10286,704">
              <v:group id="Group 5" o:spid="_x0000_s1313" style="position:absolute;left:1080;top:7132;width:10260;height:652" coordorigin="751,4013" coordsize="9707,557">
                <v:rect id="Rectangle 6" o:spid="_x0000_s1314" style="position:absolute;left:751;top:4399;width:9707;height:171;visibility:visible" filled="f" strokecolor="#009dc7" strokeweight=".21847mm">
                  <v:path arrowok="t"/>
                </v:rect>
                <v:rect id="Rectangle 7" o:spid="_x0000_s1315" style="position:absolute;left:751;top:4185;width:9707;height:214;visibility:visible" filled="f" strokecolor="#009dc7" strokeweight=".21847mm">
                  <v:path arrowok="t"/>
                </v:rect>
                <v:rect id="Rectangle 8" o:spid="_x0000_s1316" style="position:absolute;left:751;top:4013;width:9707;height:172;visibility:visible" filled="f" strokecolor="#009dc7" strokeweight=".21847mm">
                  <v:path arrowok="t"/>
                </v:rect>
              </v:group>
              <v:group id="Group 9" o:spid="_x0000_s1317" style="position:absolute;left:1054;top:7115;width:2293;height:687" coordorigin="1054,7115" coordsize="2293,687">
                <v:shape id="Freeform 10" o:spid="_x0000_s1318" style="position:absolute;left:1054;top:7132;width:515;height:670;visibility:visible;mso-wrap-style:square;v-text-anchor:top" coordsize="515,670" path="m515,l,670e" filled="f" strokecolor="#969696" strokeweight="1pt">
                  <v:stroke dashstyle="1 1"/>
                  <v:path arrowok="t" o:connecttype="custom" o:connectlocs="515,0;0,670" o:connectangles="0,0"/>
                </v:shape>
                <v:shape id="Freeform 11" o:spid="_x0000_s1319" style="position:absolute;left:1406;top:7115;width:515;height:670;visibility:visible;mso-wrap-style:square;v-text-anchor:top" coordsize="515,670" path="m515,l,670e" filled="f" strokecolor="#969696" strokeweight="1pt">
                  <v:stroke dashstyle="1 1"/>
                  <v:path arrowok="t" o:connecttype="custom" o:connectlocs="515,0;0,670" o:connectangles="0,0"/>
                </v:shape>
                <v:shape id="Freeform 12" o:spid="_x0000_s1320" style="position:absolute;left:1774;top:7115;width:515;height:670;visibility:visible;mso-wrap-style:square;v-text-anchor:top" coordsize="515,670" path="m515,l,670e" filled="f" strokecolor="#969696" strokeweight="1pt">
                  <v:stroke dashstyle="1 1"/>
                  <v:path arrowok="t" o:connecttype="custom" o:connectlocs="515,0;0,670" o:connectangles="0,0"/>
                </v:shape>
                <v:shape id="Freeform 13" o:spid="_x0000_s1321" style="position:absolute;left:2119;top:7132;width:515;height:670;visibility:visible;mso-wrap-style:square;v-text-anchor:top" coordsize="515,670" path="m515,l,670e" filled="f" strokecolor="#969696" strokeweight="1pt">
                  <v:stroke dashstyle="1 1"/>
                  <v:path arrowok="t" o:connecttype="custom" o:connectlocs="515,0;0,670" o:connectangles="0,0"/>
                </v:shape>
                <v:shape id="Freeform 14" o:spid="_x0000_s1322" style="position:absolute;left:2479;top:7115;width:515;height:670;visibility:visible;mso-wrap-style:square;v-text-anchor:top" coordsize="515,670" path="m515,l,670e" filled="f" strokecolor="#969696" strokeweight="1pt">
                  <v:stroke dashstyle="1 1"/>
                  <v:path arrowok="t" o:connecttype="custom" o:connectlocs="515,0;0,670" o:connectangles="0,0"/>
                </v:shape>
                <v:shape id="Freeform 15" o:spid="_x0000_s1323" style="position:absolute;left:2832;top:7115;width:515;height:670;visibility:visible;mso-wrap-style:square;v-text-anchor:top" coordsize="515,670" path="m515,l,670e" filled="f" strokecolor="#969696" strokeweight="1pt">
                  <v:stroke dashstyle="1 1"/>
                  <v:path arrowok="t" o:connecttype="custom" o:connectlocs="515,0;0,670" o:connectangles="0,0"/>
                </v:shape>
              </v:group>
              <v:group id="Group 16" o:spid="_x0000_s1324" style="position:absolute;left:3162;top:7132;width:2293;height:687" coordorigin="1054,7115" coordsize="2293,687">
                <v:shape id="Freeform 17" o:spid="_x0000_s1325" style="position:absolute;left:1054;top:7132;width:515;height:670;visibility:visible;mso-wrap-style:square;v-text-anchor:top" coordsize="515,670" path="m515,l,670e" filled="f" strokecolor="#969696" strokeweight="1pt">
                  <v:stroke dashstyle="1 1"/>
                  <v:path arrowok="t" o:connecttype="custom" o:connectlocs="515,0;0,670" o:connectangles="0,0"/>
                </v:shape>
                <v:shape id="Freeform 18" o:spid="_x0000_s1326" style="position:absolute;left:1406;top:7115;width:515;height:670;visibility:visible;mso-wrap-style:square;v-text-anchor:top" coordsize="515,670" path="m515,l,670e" filled="f" strokecolor="#969696" strokeweight="1pt">
                  <v:stroke dashstyle="1 1"/>
                  <v:path arrowok="t" o:connecttype="custom" o:connectlocs="515,0;0,670" o:connectangles="0,0"/>
                </v:shape>
                <v:shape id="Freeform 19" o:spid="_x0000_s1327" style="position:absolute;left:1774;top:7115;width:515;height:670;visibility:visible;mso-wrap-style:square;v-text-anchor:top" coordsize="515,670" path="m515,l,670e" filled="f" strokecolor="#969696" strokeweight="1pt">
                  <v:stroke dashstyle="1 1"/>
                  <v:path arrowok="t" o:connecttype="custom" o:connectlocs="515,0;0,670" o:connectangles="0,0"/>
                </v:shape>
                <v:shape id="Freeform 20" o:spid="_x0000_s1328" style="position:absolute;left:2119;top:7132;width:515;height:670;visibility:visible;mso-wrap-style:square;v-text-anchor:top" coordsize="515,670" path="m515,l,670e" filled="f" strokecolor="#969696" strokeweight="1pt">
                  <v:stroke dashstyle="1 1"/>
                  <v:path arrowok="t" o:connecttype="custom" o:connectlocs="515,0;0,670" o:connectangles="0,0"/>
                </v:shape>
                <v:shape id="Freeform 21" o:spid="_x0000_s1329" style="position:absolute;left:2479;top:7115;width:515;height:670;visibility:visible;mso-wrap-style:square;v-text-anchor:top" coordsize="515,670" path="m515,l,670e" filled="f" strokecolor="#969696" strokeweight="1pt">
                  <v:stroke dashstyle="1 1"/>
                  <v:path arrowok="t" o:connecttype="custom" o:connectlocs="515,0;0,670" o:connectangles="0,0"/>
                </v:shape>
                <v:shape id="Freeform 22" o:spid="_x0000_s1330" style="position:absolute;left:2832;top:7115;width:515;height:670;visibility:visible;mso-wrap-style:square;v-text-anchor:top" coordsize="515,670" path="m515,l,670e" filled="f" strokecolor="#969696" strokeweight="1pt">
                  <v:stroke dashstyle="1 1"/>
                  <v:path arrowok="t" o:connecttype="custom" o:connectlocs="515,0;0,670" o:connectangles="0,0"/>
                </v:shape>
              </v:group>
              <v:shape id="Freeform 23" o:spid="_x0000_s1331" style="position:absolute;left:9530;top:7132;width:515;height:670;visibility:visible;mso-wrap-style:square;v-text-anchor:top" coordsize="515,670" path="m515,l,670e" filled="f" strokecolor="#969696" strokeweight="1pt">
                <v:stroke dashstyle="1 1"/>
                <v:path arrowok="t" o:connecttype="custom" o:connectlocs="515,0;0,670" o:connectangles="0,0"/>
              </v:shape>
              <v:shape id="Freeform 24" o:spid="_x0000_s1332" style="position:absolute;left:9882;top:7115;width:515;height:670;visibility:visible;mso-wrap-style:square;v-text-anchor:top" coordsize="515,670" path="m515,l,670e" filled="f" strokecolor="#969696" strokeweight="1pt">
                <v:stroke dashstyle="1 1"/>
                <v:path arrowok="t" o:connecttype="custom" o:connectlocs="515,0;0,670" o:connectangles="0,0"/>
              </v:shape>
              <v:shape id="Freeform 25" o:spid="_x0000_s1333" style="position:absolute;left:10250;top:7115;width:515;height:670;visibility:visible;mso-wrap-style:square;v-text-anchor:top" coordsize="515,670" path="m515,l,670e" filled="f" strokecolor="#969696" strokeweight="1pt">
                <v:stroke dashstyle="1 1"/>
                <v:path arrowok="t" o:connecttype="custom" o:connectlocs="515,0;0,670" o:connectangles="0,0"/>
              </v:shape>
              <v:shape id="Freeform 26" o:spid="_x0000_s1334" style="position:absolute;left:10595;top:7132;width:515;height:670;visibility:visible;mso-wrap-style:square;v-text-anchor:top" coordsize="515,670" path="m515,l,670e" filled="f" strokecolor="#969696" strokeweight="1pt">
                <v:stroke dashstyle="1 1"/>
                <v:path arrowok="t" o:connecttype="custom" o:connectlocs="515,0;0,670" o:connectangles="0,0"/>
              </v:shape>
              <v:shape id="Freeform 27" o:spid="_x0000_s1335" style="position:absolute;left:10955;top:7334;width:364;height:451;visibility:visible;mso-wrap-style:square;v-text-anchor:top" coordsize="364,451" path="m364,l,451e" filled="f" strokecolor="#969696" strokeweight="1pt">
                <v:stroke dashstyle="1 1"/>
                <v:path arrowok="t" o:connecttype="custom" o:connectlocs="364,0;0,451" o:connectangles="0,0"/>
              </v:shape>
              <v:group id="Group 28" o:spid="_x0000_s1336" style="position:absolute;left:5298;top:7122;width:2293;height:687" coordorigin="1054,7115" coordsize="2293,687">
                <v:shape id="Freeform 29" o:spid="_x0000_s1337" style="position:absolute;left:1054;top:7132;width:515;height:670;visibility:visible;mso-wrap-style:square;v-text-anchor:top" coordsize="515,670" path="m515,l,670e" filled="f" strokecolor="#969696" strokeweight="1pt">
                  <v:stroke dashstyle="1 1"/>
                  <v:path arrowok="t" o:connecttype="custom" o:connectlocs="515,0;0,670" o:connectangles="0,0"/>
                </v:shape>
                <v:shape id="Freeform 30" o:spid="_x0000_s1338" style="position:absolute;left:1406;top:7115;width:515;height:670;visibility:visible;mso-wrap-style:square;v-text-anchor:top" coordsize="515,670" path="m515,l,670e" filled="f" strokecolor="#969696" strokeweight="1pt">
                  <v:stroke dashstyle="1 1"/>
                  <v:path arrowok="t" o:connecttype="custom" o:connectlocs="515,0;0,670" o:connectangles="0,0"/>
                </v:shape>
                <v:shape id="Freeform 31" o:spid="_x0000_s1339" style="position:absolute;left:1774;top:7115;width:515;height:670;visibility:visible;mso-wrap-style:square;v-text-anchor:top" coordsize="515,670" path="m515,l,670e" filled="f" strokecolor="#969696" strokeweight="1pt">
                  <v:stroke dashstyle="1 1"/>
                  <v:path arrowok="t" o:connecttype="custom" o:connectlocs="515,0;0,670" o:connectangles="0,0"/>
                </v:shape>
                <v:shape id="Freeform 32" o:spid="_x0000_s1340" style="position:absolute;left:2119;top:7132;width:515;height:670;visibility:visible;mso-wrap-style:square;v-text-anchor:top" coordsize="515,670" path="m515,l,670e" filled="f" strokecolor="#969696" strokeweight="1pt">
                  <v:stroke dashstyle="1 1"/>
                  <v:path arrowok="t" o:connecttype="custom" o:connectlocs="515,0;0,670" o:connectangles="0,0"/>
                </v:shape>
                <v:shape id="Freeform 33" o:spid="_x0000_s1341" style="position:absolute;left:2479;top:7115;width:515;height:670;visibility:visible;mso-wrap-style:square;v-text-anchor:top" coordsize="515,670" path="m515,l,670e" filled="f" strokecolor="#969696" strokeweight="1pt">
                  <v:stroke dashstyle="1 1"/>
                  <v:path arrowok="t" o:connecttype="custom" o:connectlocs="515,0;0,670" o:connectangles="0,0"/>
                </v:shape>
                <v:shape id="Freeform 34" o:spid="_x0000_s1342" style="position:absolute;left:2832;top:7115;width:515;height:670;visibility:visible;mso-wrap-style:square;v-text-anchor:top" coordsize="515,670" path="m515,l,670e" filled="f" strokecolor="#969696" strokeweight="1pt">
                  <v:stroke dashstyle="1 1"/>
                  <v:path arrowok="t" o:connecttype="custom" o:connectlocs="515,0;0,670" o:connectangles="0,0"/>
                </v:shape>
              </v:group>
              <v:group id="Group 35" o:spid="_x0000_s1343" style="position:absolute;left:7390;top:7132;width:2293;height:687" coordorigin="1054,7115" coordsize="2293,687">
                <v:shape id="Freeform 36" o:spid="_x0000_s1344" style="position:absolute;left:1054;top:7132;width:515;height:670;visibility:visible;mso-wrap-style:square;v-text-anchor:top" coordsize="515,670" path="m515,l,670e" filled="f" strokecolor="#969696" strokeweight="1pt">
                  <v:stroke dashstyle="1 1"/>
                  <v:path arrowok="t" o:connecttype="custom" o:connectlocs="515,0;0,670" o:connectangles="0,0"/>
                </v:shape>
                <v:shape id="Freeform 37" o:spid="_x0000_s1345" style="position:absolute;left:1406;top:7115;width:515;height:670;visibility:visible;mso-wrap-style:square;v-text-anchor:top" coordsize="515,670" path="m515,l,670e" filled="f" strokecolor="#969696" strokeweight="1pt">
                  <v:stroke dashstyle="1 1"/>
                  <v:path arrowok="t" o:connecttype="custom" o:connectlocs="515,0;0,670" o:connectangles="0,0"/>
                </v:shape>
                <v:shape id="Freeform 38" o:spid="_x0000_s1346" style="position:absolute;left:1774;top:7115;width:515;height:670;visibility:visible;mso-wrap-style:square;v-text-anchor:top" coordsize="515,670" path="m515,l,670e" filled="f" strokecolor="#969696" strokeweight="1pt">
                  <v:stroke dashstyle="1 1"/>
                  <v:path arrowok="t" o:connecttype="custom" o:connectlocs="515,0;0,670" o:connectangles="0,0"/>
                </v:shape>
                <v:shape id="Freeform 39" o:spid="_x0000_s1347" style="position:absolute;left:2119;top:7132;width:515;height:670;visibility:visible;mso-wrap-style:square;v-text-anchor:top" coordsize="515,670" path="m515,l,670e" filled="f" strokecolor="#969696" strokeweight="1pt">
                  <v:stroke dashstyle="1 1"/>
                  <v:path arrowok="t" o:connecttype="custom" o:connectlocs="515,0;0,670" o:connectangles="0,0"/>
                </v:shape>
                <v:shape id="Freeform 40" o:spid="_x0000_s1348" style="position:absolute;left:2479;top:7115;width:515;height:670;visibility:visible;mso-wrap-style:square;v-text-anchor:top" coordsize="515,670" path="m515,l,670e" filled="f" strokecolor="#969696" strokeweight="1pt">
                  <v:stroke dashstyle="1 1"/>
                  <v:path arrowok="t" o:connecttype="custom" o:connectlocs="515,0;0,670" o:connectangles="0,0"/>
                </v:shape>
                <v:shape id="Freeform 41" o:spid="_x0000_s1349" style="position:absolute;left:2832;top:7115;width:515;height:670;visibility:visible;mso-wrap-style:square;v-text-anchor:top" coordsize="515,670" path="m515,l,670e" filled="f" strokecolor="#969696" strokeweight="1pt">
                  <v:stroke dashstyle="1 1"/>
                  <v:path arrowok="t" o:connecttype="custom" o:connectlocs="515,0;0,670" o:connectangles="0,0"/>
                </v:shape>
              </v:group>
            </v:group>
          </v:group>
        </w:pict>
      </w:r>
      <w:r>
        <w:rPr>
          <w:noProof/>
          <w:lang w:eastAsia="tr-TR"/>
        </w:rPr>
        <w:pict>
          <v:shape id="Resim 8" o:spid="_x0000_s1350" type="#_x0000_t75" style="position:absolute;margin-left:-24.45pt;margin-top:10.9pt;width:33pt;height:43.5pt;z-index:-251687936;visibility:visible">
            <v:imagedata r:id="rId7" o:title=""/>
          </v:shape>
        </w:pict>
      </w:r>
      <w:r>
        <w:rPr>
          <w:rFonts w:ascii="Nurhan Uz" w:hAnsi="Nurhan Uz" w:cs="Nurhan Uz"/>
          <w:noProof/>
          <w:sz w:val="72"/>
          <w:szCs w:val="72"/>
          <w:lang w:eastAsia="tr-TR"/>
        </w:rPr>
        <w:t xml:space="preserve"> Ela</w:t>
      </w:r>
    </w:p>
    <w:p w:rsidR="006835DA" w:rsidRDefault="006835DA">
      <w:pPr>
        <w:rPr>
          <w:rFonts w:ascii="Nurhan Uz" w:hAnsi="Nurhan Uz" w:cs="Nurhan Uz"/>
          <w:noProof/>
          <w:sz w:val="72"/>
          <w:szCs w:val="72"/>
          <w:lang w:eastAsia="tr-TR"/>
        </w:rPr>
      </w:pPr>
      <w:r>
        <w:rPr>
          <w:noProof/>
          <w:lang w:eastAsia="tr-TR"/>
        </w:rPr>
        <w:pict>
          <v:line id="_x0000_s1351" style="position:absolute;z-index:251692032" from="171.75pt,40.1pt" to="216.75pt,40.1pt" strokeweight="4pt">
            <v:stroke endarrow="block"/>
          </v:line>
        </w:pict>
      </w:r>
      <w:r>
        <w:rPr>
          <w:noProof/>
          <w:lang w:eastAsia="tr-TR"/>
        </w:rPr>
        <w:pict>
          <v:line id="_x0000_s1352" style="position:absolute;z-index:251677696" from="6.2pt,44.6pt" to="51.2pt,44.6pt" strokeweight="4pt">
            <v:stroke endarrow="block"/>
          </v:line>
        </w:pict>
      </w:r>
    </w:p>
    <w:p w:rsidR="006835DA" w:rsidRPr="007C5817" w:rsidRDefault="006835DA">
      <w:pPr>
        <w:rPr>
          <w:rFonts w:ascii="Nurhan Uz" w:hAnsi="Nurhan Uz" w:cs="Nurhan Uz"/>
          <w:noProof/>
          <w:sz w:val="72"/>
          <w:szCs w:val="72"/>
          <w:lang w:eastAsia="tr-TR"/>
        </w:rPr>
      </w:pPr>
      <w:r>
        <w:rPr>
          <w:noProof/>
          <w:lang w:eastAsia="tr-TR"/>
        </w:rPr>
        <w:pict>
          <v:shape id="Resim 583" o:spid="_x0000_s1353" type="#_x0000_t75" style="position:absolute;margin-left:307.9pt;margin-top:30.3pt;width:11.2pt;height:56.25pt;z-index:251691008;visibility:visible">
            <v:imagedata r:id="rId6" o:title=""/>
          </v:shape>
        </w:pict>
      </w:r>
      <w:r>
        <w:rPr>
          <w:noProof/>
          <w:lang w:eastAsia="tr-TR"/>
        </w:rPr>
        <w:pict>
          <v:rect id="_x0000_s1354" style="position:absolute;margin-left:307.9pt;margin-top:18.75pt;width:9pt;height:9pt;z-index:251689984"/>
        </w:pict>
      </w:r>
      <w:r>
        <w:rPr>
          <w:noProof/>
          <w:lang w:eastAsia="tr-TR"/>
        </w:rPr>
        <w:pict>
          <v:shape id="Resim 416" o:spid="_x0000_s1355" type="#_x0000_t75" style="position:absolute;margin-left:109.1pt;margin-top:30.3pt;width:11.2pt;height:56.25pt;z-index:251682816;visibility:visible">
            <v:imagedata r:id="rId6" o:title=""/>
          </v:shape>
        </w:pict>
      </w:r>
      <w:r>
        <w:rPr>
          <w:noProof/>
          <w:lang w:eastAsia="tr-TR"/>
        </w:rPr>
        <w:pict>
          <v:rect id="_x0000_s1356" style="position:absolute;margin-left:109.1pt;margin-top:18.75pt;width:9pt;height:9pt;z-index:251687936"/>
        </w:pict>
      </w:r>
      <w:r>
        <w:rPr>
          <w:noProof/>
          <w:lang w:eastAsia="tr-TR"/>
        </w:rPr>
        <w:pict>
          <v:shape id="Resim 414" o:spid="_x0000_s1357" type="#_x0000_t75" style="position:absolute;margin-left:-126.35pt;margin-top:30.3pt;width:11.2pt;height:56.25pt;z-index:251680768;visibility:visible">
            <v:imagedata r:id="rId6" o:title=""/>
          </v:shape>
        </w:pict>
      </w:r>
      <w:r>
        <w:rPr>
          <w:noProof/>
          <w:lang w:eastAsia="tr-TR"/>
        </w:rPr>
        <w:pict>
          <v:rect id="_x0000_s1358" style="position:absolute;margin-left:-126.35pt;margin-top:18.75pt;width:9pt;height:9pt;z-index:251678720"/>
        </w:pict>
      </w:r>
      <w:r>
        <w:rPr>
          <w:noProof/>
          <w:lang w:eastAsia="tr-TR"/>
        </w:rPr>
        <w:pict>
          <v:shape id="Resim 415" o:spid="_x0000_s1359" type="#_x0000_t75" style="position:absolute;margin-left:-46.5pt;margin-top:30.3pt;width:11.2pt;height:56.25pt;z-index:251681792;visibility:visible">
            <v:imagedata r:id="rId6" o:title=""/>
          </v:shape>
        </w:pict>
      </w:r>
      <w:r>
        <w:rPr>
          <w:noProof/>
          <w:lang w:eastAsia="tr-TR"/>
        </w:rPr>
        <w:pict>
          <v:rect id="_x0000_s1360" style="position:absolute;margin-left:-44.95pt;margin-top:18.75pt;width:9pt;height:9pt;z-index:251679744"/>
        </w:pict>
      </w:r>
    </w:p>
    <w:p w:rsidR="006835DA" w:rsidRPr="005A1309" w:rsidRDefault="006835DA">
      <w:pPr>
        <w:rPr>
          <w:rFonts w:ascii="Nurhan Uz" w:hAnsi="Nurhan Uz" w:cs="Nurhan Uz"/>
          <w:noProof/>
          <w:sz w:val="16"/>
          <w:szCs w:val="16"/>
          <w:lang w:eastAsia="tr-TR"/>
        </w:rPr>
      </w:pPr>
    </w:p>
    <w:p w:rsidR="006835DA" w:rsidRPr="007C5817" w:rsidRDefault="006835DA">
      <w:pPr>
        <w:rPr>
          <w:rFonts w:ascii="Nurhan Uz" w:hAnsi="Nurhan Uz" w:cs="Nurhan Uz"/>
          <w:noProof/>
          <w:sz w:val="72"/>
          <w:szCs w:val="72"/>
          <w:lang w:eastAsia="tr-TR"/>
        </w:rPr>
      </w:pPr>
      <w:r>
        <w:rPr>
          <w:noProof/>
          <w:lang w:eastAsia="tr-TR"/>
        </w:rPr>
        <w:pict>
          <v:shape id="Resim 9" o:spid="_x0000_s1361" type="#_x0000_t75" style="position:absolute;margin-left:-23.55pt;margin-top:10.5pt;width:33pt;height:43.5pt;z-index:-251686912;visibility:visible">
            <v:imagedata r:id="rId7" o:title=""/>
          </v:shape>
        </w:pict>
      </w:r>
      <w:r>
        <w:rPr>
          <w:noProof/>
          <w:lang w:eastAsia="tr-TR"/>
        </w:rPr>
        <w:pict>
          <v:group id="Grup 330" o:spid="_x0000_s1362" style="position:absolute;margin-left:-23.95pt;margin-top:10.65pt;width:531pt;height:45.3pt;z-index:251637760" coordorigin="1080,7020" coordsize="10286,704">
            <v:shape id="Freeform 3" o:spid="_x0000_s1363" style="position:absolute;left:1122;top:7020;width:142;height:197;visibility:visible;mso-wrap-style:square;v-text-anchor:top" coordsize="142,197" path="m142,l,197e" filled="f" strokecolor="#969696" strokeweight="1pt">
              <v:stroke dashstyle="1 1"/>
              <v:path arrowok="t" o:connecttype="custom" o:connectlocs="142,0;0,197" o:connectangles="0,0"/>
            </v:shape>
            <v:group id="Group 4" o:spid="_x0000_s1364" style="position:absolute;left:1080;top:7020;width:10286;height:704" coordorigin="1054,7115" coordsize="10286,704">
              <v:group id="Group 5" o:spid="_x0000_s1365" style="position:absolute;left:1080;top:7132;width:10260;height:652" coordorigin="751,4013" coordsize="9707,557">
                <v:rect id="Rectangle 6" o:spid="_x0000_s1366" style="position:absolute;left:751;top:4399;width:9707;height:171;visibility:visible" filled="f" strokecolor="#009dc7" strokeweight=".21847mm">
                  <v:path arrowok="t"/>
                </v:rect>
                <v:rect id="Rectangle 7" o:spid="_x0000_s1367" style="position:absolute;left:751;top:4185;width:9707;height:214;visibility:visible" filled="f" strokecolor="#009dc7" strokeweight=".21847mm">
                  <v:path arrowok="t"/>
                </v:rect>
                <v:rect id="Rectangle 8" o:spid="_x0000_s1368" style="position:absolute;left:751;top:4013;width:9707;height:172;visibility:visible" filled="f" strokecolor="#009dc7" strokeweight=".21847mm">
                  <v:path arrowok="t"/>
                </v:rect>
              </v:group>
              <v:group id="Group 9" o:spid="_x0000_s1369" style="position:absolute;left:1054;top:7115;width:2293;height:687" coordorigin="1054,7115" coordsize="2293,687">
                <v:shape id="Freeform 10" o:spid="_x0000_s1370" style="position:absolute;left:1054;top:7132;width:515;height:670;visibility:visible;mso-wrap-style:square;v-text-anchor:top" coordsize="515,670" path="m515,l,670e" filled="f" strokecolor="#969696" strokeweight="1pt">
                  <v:stroke dashstyle="1 1"/>
                  <v:path arrowok="t" o:connecttype="custom" o:connectlocs="515,0;0,670" o:connectangles="0,0"/>
                </v:shape>
                <v:shape id="Freeform 11" o:spid="_x0000_s1371" style="position:absolute;left:1406;top:7115;width:515;height:670;visibility:visible;mso-wrap-style:square;v-text-anchor:top" coordsize="515,670" path="m515,l,670e" filled="f" strokecolor="#969696" strokeweight="1pt">
                  <v:stroke dashstyle="1 1"/>
                  <v:path arrowok="t" o:connecttype="custom" o:connectlocs="515,0;0,670" o:connectangles="0,0"/>
                </v:shape>
                <v:shape id="Freeform 12" o:spid="_x0000_s1372" style="position:absolute;left:1774;top:7115;width:515;height:670;visibility:visible;mso-wrap-style:square;v-text-anchor:top" coordsize="515,670" path="m515,l,670e" filled="f" strokecolor="#969696" strokeweight="1pt">
                  <v:stroke dashstyle="1 1"/>
                  <v:path arrowok="t" o:connecttype="custom" o:connectlocs="515,0;0,670" o:connectangles="0,0"/>
                </v:shape>
                <v:shape id="Freeform 13" o:spid="_x0000_s1373" style="position:absolute;left:2119;top:7132;width:515;height:670;visibility:visible;mso-wrap-style:square;v-text-anchor:top" coordsize="515,670" path="m515,l,670e" filled="f" strokecolor="#969696" strokeweight="1pt">
                  <v:stroke dashstyle="1 1"/>
                  <v:path arrowok="t" o:connecttype="custom" o:connectlocs="515,0;0,670" o:connectangles="0,0"/>
                </v:shape>
                <v:shape id="Freeform 14" o:spid="_x0000_s1374" style="position:absolute;left:2479;top:7115;width:515;height:670;visibility:visible;mso-wrap-style:square;v-text-anchor:top" coordsize="515,670" path="m515,l,670e" filled="f" strokecolor="#969696" strokeweight="1pt">
                  <v:stroke dashstyle="1 1"/>
                  <v:path arrowok="t" o:connecttype="custom" o:connectlocs="515,0;0,670" o:connectangles="0,0"/>
                </v:shape>
                <v:shape id="Freeform 15" o:spid="_x0000_s1375" style="position:absolute;left:2832;top:7115;width:515;height:670;visibility:visible;mso-wrap-style:square;v-text-anchor:top" coordsize="515,670" path="m515,l,670e" filled="f" strokecolor="#969696" strokeweight="1pt">
                  <v:stroke dashstyle="1 1"/>
                  <v:path arrowok="t" o:connecttype="custom" o:connectlocs="515,0;0,670" o:connectangles="0,0"/>
                </v:shape>
              </v:group>
              <v:group id="Group 16" o:spid="_x0000_s1376" style="position:absolute;left:3162;top:7132;width:2293;height:687" coordorigin="1054,7115" coordsize="2293,687">
                <v:shape id="Freeform 17" o:spid="_x0000_s1377" style="position:absolute;left:1054;top:7132;width:515;height:670;visibility:visible;mso-wrap-style:square;v-text-anchor:top" coordsize="515,670" path="m515,l,670e" filled="f" strokecolor="#969696" strokeweight="1pt">
                  <v:stroke dashstyle="1 1"/>
                  <v:path arrowok="t" o:connecttype="custom" o:connectlocs="515,0;0,670" o:connectangles="0,0"/>
                </v:shape>
                <v:shape id="Freeform 18" o:spid="_x0000_s1378" style="position:absolute;left:1406;top:7115;width:515;height:670;visibility:visible;mso-wrap-style:square;v-text-anchor:top" coordsize="515,670" path="m515,l,670e" filled="f" strokecolor="#969696" strokeweight="1pt">
                  <v:stroke dashstyle="1 1"/>
                  <v:path arrowok="t" o:connecttype="custom" o:connectlocs="515,0;0,670" o:connectangles="0,0"/>
                </v:shape>
                <v:shape id="Freeform 19" o:spid="_x0000_s1379" style="position:absolute;left:1774;top:7115;width:515;height:670;visibility:visible;mso-wrap-style:square;v-text-anchor:top" coordsize="515,670" path="m515,l,670e" filled="f" strokecolor="#969696" strokeweight="1pt">
                  <v:stroke dashstyle="1 1"/>
                  <v:path arrowok="t" o:connecttype="custom" o:connectlocs="515,0;0,670" o:connectangles="0,0"/>
                </v:shape>
                <v:shape id="Freeform 20" o:spid="_x0000_s1380" style="position:absolute;left:2119;top:7132;width:515;height:670;visibility:visible;mso-wrap-style:square;v-text-anchor:top" coordsize="515,670" path="m515,l,670e" filled="f" strokecolor="#969696" strokeweight="1pt">
                  <v:stroke dashstyle="1 1"/>
                  <v:path arrowok="t" o:connecttype="custom" o:connectlocs="515,0;0,670" o:connectangles="0,0"/>
                </v:shape>
                <v:shape id="Freeform 21" o:spid="_x0000_s1381" style="position:absolute;left:2479;top:7115;width:515;height:670;visibility:visible;mso-wrap-style:square;v-text-anchor:top" coordsize="515,670" path="m515,l,670e" filled="f" strokecolor="#969696" strokeweight="1pt">
                  <v:stroke dashstyle="1 1"/>
                  <v:path arrowok="t" o:connecttype="custom" o:connectlocs="515,0;0,670" o:connectangles="0,0"/>
                </v:shape>
                <v:shape id="Freeform 22" o:spid="_x0000_s1382" style="position:absolute;left:2832;top:7115;width:515;height:670;visibility:visible;mso-wrap-style:square;v-text-anchor:top" coordsize="515,670" path="m515,l,670e" filled="f" strokecolor="#969696" strokeweight="1pt">
                  <v:stroke dashstyle="1 1"/>
                  <v:path arrowok="t" o:connecttype="custom" o:connectlocs="515,0;0,670" o:connectangles="0,0"/>
                </v:shape>
              </v:group>
              <v:shape id="Freeform 23" o:spid="_x0000_s1383" style="position:absolute;left:9530;top:7132;width:515;height:670;visibility:visible;mso-wrap-style:square;v-text-anchor:top" coordsize="515,670" path="m515,l,670e" filled="f" strokecolor="#969696" strokeweight="1pt">
                <v:stroke dashstyle="1 1"/>
                <v:path arrowok="t" o:connecttype="custom" o:connectlocs="515,0;0,670" o:connectangles="0,0"/>
              </v:shape>
              <v:shape id="Freeform 24" o:spid="_x0000_s1384" style="position:absolute;left:9882;top:7115;width:515;height:670;visibility:visible;mso-wrap-style:square;v-text-anchor:top" coordsize="515,670" path="m515,l,670e" filled="f" strokecolor="#969696" strokeweight="1pt">
                <v:stroke dashstyle="1 1"/>
                <v:path arrowok="t" o:connecttype="custom" o:connectlocs="515,0;0,670" o:connectangles="0,0"/>
              </v:shape>
              <v:shape id="Freeform 25" o:spid="_x0000_s1385" style="position:absolute;left:10250;top:7115;width:515;height:670;visibility:visible;mso-wrap-style:square;v-text-anchor:top" coordsize="515,670" path="m515,l,670e" filled="f" strokecolor="#969696" strokeweight="1pt">
                <v:stroke dashstyle="1 1"/>
                <v:path arrowok="t" o:connecttype="custom" o:connectlocs="515,0;0,670" o:connectangles="0,0"/>
              </v:shape>
              <v:shape id="Freeform 26" o:spid="_x0000_s1386" style="position:absolute;left:10595;top:7132;width:515;height:670;visibility:visible;mso-wrap-style:square;v-text-anchor:top" coordsize="515,670" path="m515,l,670e" filled="f" strokecolor="#969696" strokeweight="1pt">
                <v:stroke dashstyle="1 1"/>
                <v:path arrowok="t" o:connecttype="custom" o:connectlocs="515,0;0,670" o:connectangles="0,0"/>
              </v:shape>
              <v:shape id="Freeform 27" o:spid="_x0000_s1387" style="position:absolute;left:10955;top:7334;width:364;height:451;visibility:visible;mso-wrap-style:square;v-text-anchor:top" coordsize="364,451" path="m364,l,451e" filled="f" strokecolor="#969696" strokeweight="1pt">
                <v:stroke dashstyle="1 1"/>
                <v:path arrowok="t" o:connecttype="custom" o:connectlocs="364,0;0,451" o:connectangles="0,0"/>
              </v:shape>
              <v:group id="Group 28" o:spid="_x0000_s1388" style="position:absolute;left:5298;top:7122;width:2293;height:687" coordorigin="1054,7115" coordsize="2293,687">
                <v:shape id="Freeform 29" o:spid="_x0000_s1389" style="position:absolute;left:1054;top:7132;width:515;height:670;visibility:visible;mso-wrap-style:square;v-text-anchor:top" coordsize="515,670" path="m515,l,670e" filled="f" strokecolor="#969696" strokeweight="1pt">
                  <v:stroke dashstyle="1 1"/>
                  <v:path arrowok="t" o:connecttype="custom" o:connectlocs="515,0;0,670" o:connectangles="0,0"/>
                </v:shape>
                <v:shape id="Freeform 30" o:spid="_x0000_s1390" style="position:absolute;left:1406;top:7115;width:515;height:670;visibility:visible;mso-wrap-style:square;v-text-anchor:top" coordsize="515,670" path="m515,l,670e" filled="f" strokecolor="#969696" strokeweight="1pt">
                  <v:stroke dashstyle="1 1"/>
                  <v:path arrowok="t" o:connecttype="custom" o:connectlocs="515,0;0,670" o:connectangles="0,0"/>
                </v:shape>
                <v:shape id="Freeform 31" o:spid="_x0000_s1391" style="position:absolute;left:1774;top:7115;width:515;height:670;visibility:visible;mso-wrap-style:square;v-text-anchor:top" coordsize="515,670" path="m515,l,670e" filled="f" strokecolor="#969696" strokeweight="1pt">
                  <v:stroke dashstyle="1 1"/>
                  <v:path arrowok="t" o:connecttype="custom" o:connectlocs="515,0;0,670" o:connectangles="0,0"/>
                </v:shape>
                <v:shape id="Freeform 32" o:spid="_x0000_s1392" style="position:absolute;left:2119;top:7132;width:515;height:670;visibility:visible;mso-wrap-style:square;v-text-anchor:top" coordsize="515,670" path="m515,l,670e" filled="f" strokecolor="#969696" strokeweight="1pt">
                  <v:stroke dashstyle="1 1"/>
                  <v:path arrowok="t" o:connecttype="custom" o:connectlocs="515,0;0,670" o:connectangles="0,0"/>
                </v:shape>
                <v:shape id="Freeform 33" o:spid="_x0000_s1393" style="position:absolute;left:2479;top:7115;width:515;height:670;visibility:visible;mso-wrap-style:square;v-text-anchor:top" coordsize="515,670" path="m515,l,670e" filled="f" strokecolor="#969696" strokeweight="1pt">
                  <v:stroke dashstyle="1 1"/>
                  <v:path arrowok="t" o:connecttype="custom" o:connectlocs="515,0;0,670" o:connectangles="0,0"/>
                </v:shape>
                <v:shape id="Freeform 34" o:spid="_x0000_s1394" style="position:absolute;left:2832;top:7115;width:515;height:670;visibility:visible;mso-wrap-style:square;v-text-anchor:top" coordsize="515,670" path="m515,l,670e" filled="f" strokecolor="#969696" strokeweight="1pt">
                  <v:stroke dashstyle="1 1"/>
                  <v:path arrowok="t" o:connecttype="custom" o:connectlocs="515,0;0,670" o:connectangles="0,0"/>
                </v:shape>
              </v:group>
              <v:group id="Group 35" o:spid="_x0000_s1395" style="position:absolute;left:7390;top:7132;width:2293;height:687" coordorigin="1054,7115" coordsize="2293,687">
                <v:shape id="Freeform 36" o:spid="_x0000_s1396" style="position:absolute;left:1054;top:7132;width:515;height:670;visibility:visible;mso-wrap-style:square;v-text-anchor:top" coordsize="515,670" path="m515,l,670e" filled="f" strokecolor="#969696" strokeweight="1pt">
                  <v:stroke dashstyle="1 1"/>
                  <v:path arrowok="t" o:connecttype="custom" o:connectlocs="515,0;0,670" o:connectangles="0,0"/>
                </v:shape>
                <v:shape id="Freeform 37" o:spid="_x0000_s1397" style="position:absolute;left:1406;top:7115;width:515;height:670;visibility:visible;mso-wrap-style:square;v-text-anchor:top" coordsize="515,670" path="m515,l,670e" filled="f" strokecolor="#969696" strokeweight="1pt">
                  <v:stroke dashstyle="1 1"/>
                  <v:path arrowok="t" o:connecttype="custom" o:connectlocs="515,0;0,670" o:connectangles="0,0"/>
                </v:shape>
                <v:shape id="Freeform 38" o:spid="_x0000_s1398" style="position:absolute;left:1774;top:7115;width:515;height:670;visibility:visible;mso-wrap-style:square;v-text-anchor:top" coordsize="515,670" path="m515,l,670e" filled="f" strokecolor="#969696" strokeweight="1pt">
                  <v:stroke dashstyle="1 1"/>
                  <v:path arrowok="t" o:connecttype="custom" o:connectlocs="515,0;0,670" o:connectangles="0,0"/>
                </v:shape>
                <v:shape id="Freeform 39" o:spid="_x0000_s1399" style="position:absolute;left:2119;top:7132;width:515;height:670;visibility:visible;mso-wrap-style:square;v-text-anchor:top" coordsize="515,670" path="m515,l,670e" filled="f" strokecolor="#969696" strokeweight="1pt">
                  <v:stroke dashstyle="1 1"/>
                  <v:path arrowok="t" o:connecttype="custom" o:connectlocs="515,0;0,670" o:connectangles="0,0"/>
                </v:shape>
                <v:shape id="Freeform 40" o:spid="_x0000_s1400" style="position:absolute;left:2479;top:7115;width:515;height:670;visibility:visible;mso-wrap-style:square;v-text-anchor:top" coordsize="515,670" path="m515,l,670e" filled="f" strokecolor="#969696" strokeweight="1pt">
                  <v:stroke dashstyle="1 1"/>
                  <v:path arrowok="t" o:connecttype="custom" o:connectlocs="515,0;0,670" o:connectangles="0,0"/>
                </v:shape>
                <v:shape id="Freeform 41" o:spid="_x0000_s1401" style="position:absolute;left:2832;top:7115;width:515;height:670;visibility:visible;mso-wrap-style:square;v-text-anchor:top" coordsize="515,670" path="m515,l,670e" filled="f" strokecolor="#969696" strokeweight="1pt">
                  <v:stroke dashstyle="1 1"/>
                  <v:path arrowok="t" o:connecttype="custom" o:connectlocs="515,0;0,670" o:connectangles="0,0"/>
                </v:shape>
              </v:group>
            </v:group>
          </v:group>
        </w:pict>
      </w:r>
      <w:r>
        <w:rPr>
          <w:rFonts w:ascii="Nurhan Uz" w:hAnsi="Nurhan Uz" w:cs="Nurhan Uz"/>
          <w:noProof/>
          <w:sz w:val="72"/>
          <w:szCs w:val="72"/>
          <w:lang w:eastAsia="tr-TR"/>
        </w:rPr>
        <w:t xml:space="preserve"> lale Lale  lale  Lale lale </w:t>
      </w:r>
    </w:p>
    <w:p w:rsidR="006835DA" w:rsidRPr="007C5817" w:rsidRDefault="006835DA" w:rsidP="005A1309">
      <w:pPr>
        <w:rPr>
          <w:rFonts w:ascii="Nurhan Uz" w:hAnsi="Nurhan Uz" w:cs="Nurhan Uz"/>
          <w:noProof/>
          <w:sz w:val="72"/>
          <w:szCs w:val="72"/>
          <w:lang w:eastAsia="tr-TR"/>
        </w:rPr>
      </w:pPr>
      <w:r>
        <w:rPr>
          <w:noProof/>
          <w:lang w:eastAsia="tr-TR"/>
        </w:rPr>
        <w:pict>
          <v:shape id="_x0000_s1402" type="#_x0000_t75" style="position:absolute;margin-left:-23.55pt;margin-top:10.5pt;width:33pt;height:43.5pt;z-index:-251632640;visibility:visible">
            <v:imagedata r:id="rId7" o:title=""/>
          </v:shape>
        </w:pict>
      </w:r>
      <w:r>
        <w:rPr>
          <w:noProof/>
          <w:lang w:eastAsia="tr-TR"/>
        </w:rPr>
        <w:pict>
          <v:group id="_x0000_s1403" style="position:absolute;margin-left:-23.95pt;margin-top:10.65pt;width:531pt;height:45.3pt;z-index:251684864" coordorigin="1080,7020" coordsize="10286,704">
            <v:shape id="Freeform 3" o:spid="_x0000_s1404" style="position:absolute;left:1122;top:7020;width:142;height:197;visibility:visible;mso-wrap-style:square;v-text-anchor:top" coordsize="142,197" path="m142,l,197e" filled="f" strokecolor="#969696" strokeweight="1pt">
              <v:stroke dashstyle="1 1"/>
              <v:path arrowok="t" o:connecttype="custom" o:connectlocs="142,0;0,197" o:connectangles="0,0"/>
            </v:shape>
            <v:group id="Group 4" o:spid="_x0000_s1405" style="position:absolute;left:1080;top:7020;width:10286;height:704" coordorigin="1054,7115" coordsize="10286,704">
              <v:group id="Group 5" o:spid="_x0000_s1406" style="position:absolute;left:1080;top:7132;width:10260;height:652" coordorigin="751,4013" coordsize="9707,557">
                <v:rect id="Rectangle 6" o:spid="_x0000_s1407" style="position:absolute;left:751;top:4399;width:9707;height:171;visibility:visible" filled="f" strokecolor="#009dc7" strokeweight=".21847mm">
                  <v:path arrowok="t"/>
                </v:rect>
                <v:rect id="Rectangle 7" o:spid="_x0000_s1408" style="position:absolute;left:751;top:4185;width:9707;height:214;visibility:visible" filled="f" strokecolor="#009dc7" strokeweight=".21847mm">
                  <v:path arrowok="t"/>
                </v:rect>
                <v:rect id="Rectangle 8" o:spid="_x0000_s1409" style="position:absolute;left:751;top:4013;width:9707;height:172;visibility:visible" filled="f" strokecolor="#009dc7" strokeweight=".21847mm">
                  <v:path arrowok="t"/>
                </v:rect>
              </v:group>
              <v:group id="Group 9" o:spid="_x0000_s1410" style="position:absolute;left:1054;top:7115;width:2293;height:687" coordorigin="1054,7115" coordsize="2293,687">
                <v:shape id="Freeform 10" o:spid="_x0000_s1411" style="position:absolute;left:1054;top:7132;width:515;height:670;visibility:visible;mso-wrap-style:square;v-text-anchor:top" coordsize="515,670" path="m515,l,670e" filled="f" strokecolor="#969696" strokeweight="1pt">
                  <v:stroke dashstyle="1 1"/>
                  <v:path arrowok="t" o:connecttype="custom" o:connectlocs="515,0;0,670" o:connectangles="0,0"/>
                </v:shape>
                <v:shape id="Freeform 11" o:spid="_x0000_s1412" style="position:absolute;left:1406;top:7115;width:515;height:670;visibility:visible;mso-wrap-style:square;v-text-anchor:top" coordsize="515,670" path="m515,l,670e" filled="f" strokecolor="#969696" strokeweight="1pt">
                  <v:stroke dashstyle="1 1"/>
                  <v:path arrowok="t" o:connecttype="custom" o:connectlocs="515,0;0,670" o:connectangles="0,0"/>
                </v:shape>
                <v:shape id="Freeform 12" o:spid="_x0000_s1413" style="position:absolute;left:1774;top:7115;width:515;height:670;visibility:visible;mso-wrap-style:square;v-text-anchor:top" coordsize="515,670" path="m515,l,670e" filled="f" strokecolor="#969696" strokeweight="1pt">
                  <v:stroke dashstyle="1 1"/>
                  <v:path arrowok="t" o:connecttype="custom" o:connectlocs="515,0;0,670" o:connectangles="0,0"/>
                </v:shape>
                <v:shape id="Freeform 13" o:spid="_x0000_s1414" style="position:absolute;left:2119;top:7132;width:515;height:670;visibility:visible;mso-wrap-style:square;v-text-anchor:top" coordsize="515,670" path="m515,l,670e" filled="f" strokecolor="#969696" strokeweight="1pt">
                  <v:stroke dashstyle="1 1"/>
                  <v:path arrowok="t" o:connecttype="custom" o:connectlocs="515,0;0,670" o:connectangles="0,0"/>
                </v:shape>
                <v:shape id="Freeform 14" o:spid="_x0000_s1415" style="position:absolute;left:2479;top:7115;width:515;height:670;visibility:visible;mso-wrap-style:square;v-text-anchor:top" coordsize="515,670" path="m515,l,670e" filled="f" strokecolor="#969696" strokeweight="1pt">
                  <v:stroke dashstyle="1 1"/>
                  <v:path arrowok="t" o:connecttype="custom" o:connectlocs="515,0;0,670" o:connectangles="0,0"/>
                </v:shape>
                <v:shape id="Freeform 15" o:spid="_x0000_s1416" style="position:absolute;left:2832;top:7115;width:515;height:670;visibility:visible;mso-wrap-style:square;v-text-anchor:top" coordsize="515,670" path="m515,l,670e" filled="f" strokecolor="#969696" strokeweight="1pt">
                  <v:stroke dashstyle="1 1"/>
                  <v:path arrowok="t" o:connecttype="custom" o:connectlocs="515,0;0,670" o:connectangles="0,0"/>
                </v:shape>
              </v:group>
              <v:group id="Group 16" o:spid="_x0000_s1417" style="position:absolute;left:3162;top:7132;width:2293;height:687" coordorigin="1054,7115" coordsize="2293,687">
                <v:shape id="Freeform 17" o:spid="_x0000_s1418" style="position:absolute;left:1054;top:7132;width:515;height:670;visibility:visible;mso-wrap-style:square;v-text-anchor:top" coordsize="515,670" path="m515,l,670e" filled="f" strokecolor="#969696" strokeweight="1pt">
                  <v:stroke dashstyle="1 1"/>
                  <v:path arrowok="t" o:connecttype="custom" o:connectlocs="515,0;0,670" o:connectangles="0,0"/>
                </v:shape>
                <v:shape id="Freeform 18" o:spid="_x0000_s1419" style="position:absolute;left:1406;top:7115;width:515;height:670;visibility:visible;mso-wrap-style:square;v-text-anchor:top" coordsize="515,670" path="m515,l,670e" filled="f" strokecolor="#969696" strokeweight="1pt">
                  <v:stroke dashstyle="1 1"/>
                  <v:path arrowok="t" o:connecttype="custom" o:connectlocs="515,0;0,670" o:connectangles="0,0"/>
                </v:shape>
                <v:shape id="Freeform 19" o:spid="_x0000_s1420" style="position:absolute;left:1774;top:7115;width:515;height:670;visibility:visible;mso-wrap-style:square;v-text-anchor:top" coordsize="515,670" path="m515,l,670e" filled="f" strokecolor="#969696" strokeweight="1pt">
                  <v:stroke dashstyle="1 1"/>
                  <v:path arrowok="t" o:connecttype="custom" o:connectlocs="515,0;0,670" o:connectangles="0,0"/>
                </v:shape>
                <v:shape id="Freeform 20" o:spid="_x0000_s1421" style="position:absolute;left:2119;top:7132;width:515;height:670;visibility:visible;mso-wrap-style:square;v-text-anchor:top" coordsize="515,670" path="m515,l,670e" filled="f" strokecolor="#969696" strokeweight="1pt">
                  <v:stroke dashstyle="1 1"/>
                  <v:path arrowok="t" o:connecttype="custom" o:connectlocs="515,0;0,670" o:connectangles="0,0"/>
                </v:shape>
                <v:shape id="Freeform 21" o:spid="_x0000_s1422" style="position:absolute;left:2479;top:7115;width:515;height:670;visibility:visible;mso-wrap-style:square;v-text-anchor:top" coordsize="515,670" path="m515,l,670e" filled="f" strokecolor="#969696" strokeweight="1pt">
                  <v:stroke dashstyle="1 1"/>
                  <v:path arrowok="t" o:connecttype="custom" o:connectlocs="515,0;0,670" o:connectangles="0,0"/>
                </v:shape>
                <v:shape id="Freeform 22" o:spid="_x0000_s1423" style="position:absolute;left:2832;top:7115;width:515;height:670;visibility:visible;mso-wrap-style:square;v-text-anchor:top" coordsize="515,670" path="m515,l,670e" filled="f" strokecolor="#969696" strokeweight="1pt">
                  <v:stroke dashstyle="1 1"/>
                  <v:path arrowok="t" o:connecttype="custom" o:connectlocs="515,0;0,670" o:connectangles="0,0"/>
                </v:shape>
              </v:group>
              <v:shape id="Freeform 23" o:spid="_x0000_s1424" style="position:absolute;left:9530;top:7132;width:515;height:670;visibility:visible;mso-wrap-style:square;v-text-anchor:top" coordsize="515,670" path="m515,l,670e" filled="f" strokecolor="#969696" strokeweight="1pt">
                <v:stroke dashstyle="1 1"/>
                <v:path arrowok="t" o:connecttype="custom" o:connectlocs="515,0;0,670" o:connectangles="0,0"/>
              </v:shape>
              <v:shape id="Freeform 24" o:spid="_x0000_s1425" style="position:absolute;left:9882;top:7115;width:515;height:670;visibility:visible;mso-wrap-style:square;v-text-anchor:top" coordsize="515,670" path="m515,l,670e" filled="f" strokecolor="#969696" strokeweight="1pt">
                <v:stroke dashstyle="1 1"/>
                <v:path arrowok="t" o:connecttype="custom" o:connectlocs="515,0;0,670" o:connectangles="0,0"/>
              </v:shape>
              <v:shape id="Freeform 25" o:spid="_x0000_s1426" style="position:absolute;left:10250;top:7115;width:515;height:670;visibility:visible;mso-wrap-style:square;v-text-anchor:top" coordsize="515,670" path="m515,l,670e" filled="f" strokecolor="#969696" strokeweight="1pt">
                <v:stroke dashstyle="1 1"/>
                <v:path arrowok="t" o:connecttype="custom" o:connectlocs="515,0;0,670" o:connectangles="0,0"/>
              </v:shape>
              <v:shape id="Freeform 26" o:spid="_x0000_s1427" style="position:absolute;left:10595;top:7132;width:515;height:670;visibility:visible;mso-wrap-style:square;v-text-anchor:top" coordsize="515,670" path="m515,l,670e" filled="f" strokecolor="#969696" strokeweight="1pt">
                <v:stroke dashstyle="1 1"/>
                <v:path arrowok="t" o:connecttype="custom" o:connectlocs="515,0;0,670" o:connectangles="0,0"/>
              </v:shape>
              <v:shape id="Freeform 27" o:spid="_x0000_s1428" style="position:absolute;left:10955;top:7334;width:364;height:451;visibility:visible;mso-wrap-style:square;v-text-anchor:top" coordsize="364,451" path="m364,l,451e" filled="f" strokecolor="#969696" strokeweight="1pt">
                <v:stroke dashstyle="1 1"/>
                <v:path arrowok="t" o:connecttype="custom" o:connectlocs="364,0;0,451" o:connectangles="0,0"/>
              </v:shape>
              <v:group id="Group 28" o:spid="_x0000_s1429" style="position:absolute;left:5298;top:7122;width:2293;height:687" coordorigin="1054,7115" coordsize="2293,687">
                <v:shape id="Freeform 29" o:spid="_x0000_s1430" style="position:absolute;left:1054;top:7132;width:515;height:670;visibility:visible;mso-wrap-style:square;v-text-anchor:top" coordsize="515,670" path="m515,l,670e" filled="f" strokecolor="#969696" strokeweight="1pt">
                  <v:stroke dashstyle="1 1"/>
                  <v:path arrowok="t" o:connecttype="custom" o:connectlocs="515,0;0,670" o:connectangles="0,0"/>
                </v:shape>
                <v:shape id="Freeform 30" o:spid="_x0000_s1431" style="position:absolute;left:1406;top:7115;width:515;height:670;visibility:visible;mso-wrap-style:square;v-text-anchor:top" coordsize="515,670" path="m515,l,670e" filled="f" strokecolor="#969696" strokeweight="1pt">
                  <v:stroke dashstyle="1 1"/>
                  <v:path arrowok="t" o:connecttype="custom" o:connectlocs="515,0;0,670" o:connectangles="0,0"/>
                </v:shape>
                <v:shape id="Freeform 31" o:spid="_x0000_s1432" style="position:absolute;left:1774;top:7115;width:515;height:670;visibility:visible;mso-wrap-style:square;v-text-anchor:top" coordsize="515,670" path="m515,l,670e" filled="f" strokecolor="#969696" strokeweight="1pt">
                  <v:stroke dashstyle="1 1"/>
                  <v:path arrowok="t" o:connecttype="custom" o:connectlocs="515,0;0,670" o:connectangles="0,0"/>
                </v:shape>
                <v:shape id="Freeform 32" o:spid="_x0000_s1433" style="position:absolute;left:2119;top:7132;width:515;height:670;visibility:visible;mso-wrap-style:square;v-text-anchor:top" coordsize="515,670" path="m515,l,670e" filled="f" strokecolor="#969696" strokeweight="1pt">
                  <v:stroke dashstyle="1 1"/>
                  <v:path arrowok="t" o:connecttype="custom" o:connectlocs="515,0;0,670" o:connectangles="0,0"/>
                </v:shape>
                <v:shape id="Freeform 33" o:spid="_x0000_s1434" style="position:absolute;left:2479;top:7115;width:515;height:670;visibility:visible;mso-wrap-style:square;v-text-anchor:top" coordsize="515,670" path="m515,l,670e" filled="f" strokecolor="#969696" strokeweight="1pt">
                  <v:stroke dashstyle="1 1"/>
                  <v:path arrowok="t" o:connecttype="custom" o:connectlocs="515,0;0,670" o:connectangles="0,0"/>
                </v:shape>
                <v:shape id="Freeform 34" o:spid="_x0000_s1435" style="position:absolute;left:2832;top:7115;width:515;height:670;visibility:visible;mso-wrap-style:square;v-text-anchor:top" coordsize="515,670" path="m515,l,670e" filled="f" strokecolor="#969696" strokeweight="1pt">
                  <v:stroke dashstyle="1 1"/>
                  <v:path arrowok="t" o:connecttype="custom" o:connectlocs="515,0;0,670" o:connectangles="0,0"/>
                </v:shape>
              </v:group>
              <v:group id="Group 35" o:spid="_x0000_s1436" style="position:absolute;left:7390;top:7132;width:2293;height:687" coordorigin="1054,7115" coordsize="2293,687">
                <v:shape id="Freeform 36" o:spid="_x0000_s1437" style="position:absolute;left:1054;top:7132;width:515;height:670;visibility:visible;mso-wrap-style:square;v-text-anchor:top" coordsize="515,670" path="m515,l,670e" filled="f" strokecolor="#969696" strokeweight="1pt">
                  <v:stroke dashstyle="1 1"/>
                  <v:path arrowok="t" o:connecttype="custom" o:connectlocs="515,0;0,670" o:connectangles="0,0"/>
                </v:shape>
                <v:shape id="Freeform 37" o:spid="_x0000_s1438" style="position:absolute;left:1406;top:7115;width:515;height:670;visibility:visible;mso-wrap-style:square;v-text-anchor:top" coordsize="515,670" path="m515,l,670e" filled="f" strokecolor="#969696" strokeweight="1pt">
                  <v:stroke dashstyle="1 1"/>
                  <v:path arrowok="t" o:connecttype="custom" o:connectlocs="515,0;0,670" o:connectangles="0,0"/>
                </v:shape>
                <v:shape id="Freeform 38" o:spid="_x0000_s1439" style="position:absolute;left:1774;top:7115;width:515;height:670;visibility:visible;mso-wrap-style:square;v-text-anchor:top" coordsize="515,670" path="m515,l,670e" filled="f" strokecolor="#969696" strokeweight="1pt">
                  <v:stroke dashstyle="1 1"/>
                  <v:path arrowok="t" o:connecttype="custom" o:connectlocs="515,0;0,670" o:connectangles="0,0"/>
                </v:shape>
                <v:shape id="Freeform 39" o:spid="_x0000_s1440" style="position:absolute;left:2119;top:7132;width:515;height:670;visibility:visible;mso-wrap-style:square;v-text-anchor:top" coordsize="515,670" path="m515,l,670e" filled="f" strokecolor="#969696" strokeweight="1pt">
                  <v:stroke dashstyle="1 1"/>
                  <v:path arrowok="t" o:connecttype="custom" o:connectlocs="515,0;0,670" o:connectangles="0,0"/>
                </v:shape>
                <v:shape id="Freeform 40" o:spid="_x0000_s1441" style="position:absolute;left:2479;top:7115;width:515;height:670;visibility:visible;mso-wrap-style:square;v-text-anchor:top" coordsize="515,670" path="m515,l,670e" filled="f" strokecolor="#969696" strokeweight="1pt">
                  <v:stroke dashstyle="1 1"/>
                  <v:path arrowok="t" o:connecttype="custom" o:connectlocs="515,0;0,670" o:connectangles="0,0"/>
                </v:shape>
                <v:shape id="Freeform 41" o:spid="_x0000_s1442" style="position:absolute;left:2832;top:7115;width:515;height:670;visibility:visible;mso-wrap-style:square;v-text-anchor:top" coordsize="515,670" path="m515,l,670e" filled="f" strokecolor="#969696" strokeweight="1pt">
                  <v:stroke dashstyle="1 1"/>
                  <v:path arrowok="t" o:connecttype="custom" o:connectlocs="515,0;0,670" o:connectangles="0,0"/>
                </v:shape>
              </v:group>
            </v:group>
          </v:group>
        </w:pict>
      </w:r>
      <w:r w:rsidRPr="007C5817">
        <w:rPr>
          <w:rFonts w:ascii="Nurhan Uz" w:hAnsi="Nurhan Uz" w:cs="Nurhan Uz"/>
          <w:noProof/>
          <w:sz w:val="72"/>
          <w:szCs w:val="72"/>
          <w:lang w:eastAsia="tr-TR"/>
        </w:rPr>
        <w:t xml:space="preserve"> </w:t>
      </w:r>
      <w:r>
        <w:rPr>
          <w:rFonts w:ascii="Nurhan Uz" w:hAnsi="Nurhan Uz" w:cs="Nurhan Uz"/>
          <w:noProof/>
          <w:sz w:val="72"/>
          <w:szCs w:val="72"/>
          <w:lang w:eastAsia="tr-TR"/>
        </w:rPr>
        <w:t xml:space="preserve">Lale  Lale  Lale  Lale  </w:t>
      </w:r>
    </w:p>
    <w:p w:rsidR="006835DA" w:rsidRDefault="006835DA">
      <w:pPr>
        <w:rPr>
          <w:rFonts w:ascii="Nurhan Uz" w:hAnsi="Nurhan Uz" w:cs="Nurhan Uz"/>
          <w:noProof/>
          <w:sz w:val="72"/>
          <w:szCs w:val="72"/>
          <w:lang w:eastAsia="tr-TR"/>
        </w:rPr>
      </w:pPr>
      <w:r>
        <w:rPr>
          <w:noProof/>
          <w:lang w:eastAsia="tr-TR"/>
        </w:rPr>
        <w:pict>
          <v:group id="Grup 370" o:spid="_x0000_s1443" style="position:absolute;margin-left:-24.35pt;margin-top:10.9pt;width:531pt;height:44.55pt;z-index:251638784" coordorigin="1080,7020" coordsize="10286,704">
            <v:shape id="Freeform 3" o:spid="_x0000_s1444" style="position:absolute;left:1122;top:7020;width:142;height:197;visibility:visible;mso-wrap-style:square;v-text-anchor:top" coordsize="142,197" path="m142,l,197e" filled="f" strokecolor="#969696" strokeweight="1pt">
              <v:stroke dashstyle="1 1"/>
              <v:path arrowok="t" o:connecttype="custom" o:connectlocs="142,0;0,197" o:connectangles="0,0"/>
            </v:shape>
            <v:group id="Group 4" o:spid="_x0000_s1445" style="position:absolute;left:1080;top:7020;width:10286;height:704" coordorigin="1054,7115" coordsize="10286,704">
              <v:group id="Group 5" o:spid="_x0000_s1446" style="position:absolute;left:1080;top:7132;width:10260;height:652" coordorigin="751,4013" coordsize="9707,557">
                <v:rect id="Rectangle 6" o:spid="_x0000_s1447" style="position:absolute;left:751;top:4399;width:9707;height:171;visibility:visible" filled="f" strokecolor="#009dc7" strokeweight=".21847mm">
                  <v:path arrowok="t"/>
                </v:rect>
                <v:rect id="Rectangle 7" o:spid="_x0000_s1448" style="position:absolute;left:751;top:4185;width:9707;height:214;visibility:visible" filled="f" strokecolor="#009dc7" strokeweight=".21847mm">
                  <v:path arrowok="t"/>
                </v:rect>
                <v:rect id="Rectangle 8" o:spid="_x0000_s1449" style="position:absolute;left:751;top:4013;width:9707;height:172;visibility:visible" filled="f" strokecolor="#009dc7" strokeweight=".21847mm">
                  <v:path arrowok="t"/>
                </v:rect>
              </v:group>
              <v:group id="Group 9" o:spid="_x0000_s1450" style="position:absolute;left:1054;top:7115;width:2293;height:687" coordorigin="1054,7115" coordsize="2293,687">
                <v:shape id="Freeform 10" o:spid="_x0000_s1451" style="position:absolute;left:1054;top:7132;width:515;height:670;visibility:visible;mso-wrap-style:square;v-text-anchor:top" coordsize="515,670" path="m515,l,670e" filled="f" strokecolor="#969696" strokeweight="1pt">
                  <v:stroke dashstyle="1 1"/>
                  <v:path arrowok="t" o:connecttype="custom" o:connectlocs="515,0;0,670" o:connectangles="0,0"/>
                </v:shape>
                <v:shape id="Freeform 11" o:spid="_x0000_s1452" style="position:absolute;left:1406;top:7115;width:515;height:670;visibility:visible;mso-wrap-style:square;v-text-anchor:top" coordsize="515,670" path="m515,l,670e" filled="f" strokecolor="#969696" strokeweight="1pt">
                  <v:stroke dashstyle="1 1"/>
                  <v:path arrowok="t" o:connecttype="custom" o:connectlocs="515,0;0,670" o:connectangles="0,0"/>
                </v:shape>
                <v:shape id="Freeform 12" o:spid="_x0000_s1453" style="position:absolute;left:1774;top:7115;width:515;height:670;visibility:visible;mso-wrap-style:square;v-text-anchor:top" coordsize="515,670" path="m515,l,670e" filled="f" strokecolor="#969696" strokeweight="1pt">
                  <v:stroke dashstyle="1 1"/>
                  <v:path arrowok="t" o:connecttype="custom" o:connectlocs="515,0;0,670" o:connectangles="0,0"/>
                </v:shape>
                <v:shape id="Freeform 13" o:spid="_x0000_s1454" style="position:absolute;left:2119;top:7132;width:515;height:670;visibility:visible;mso-wrap-style:square;v-text-anchor:top" coordsize="515,670" path="m515,l,670e" filled="f" strokecolor="#969696" strokeweight="1pt">
                  <v:stroke dashstyle="1 1"/>
                  <v:path arrowok="t" o:connecttype="custom" o:connectlocs="515,0;0,670" o:connectangles="0,0"/>
                </v:shape>
                <v:shape id="Freeform 14" o:spid="_x0000_s1455" style="position:absolute;left:2479;top:7115;width:515;height:670;visibility:visible;mso-wrap-style:square;v-text-anchor:top" coordsize="515,670" path="m515,l,670e" filled="f" strokecolor="#969696" strokeweight="1pt">
                  <v:stroke dashstyle="1 1"/>
                  <v:path arrowok="t" o:connecttype="custom" o:connectlocs="515,0;0,670" o:connectangles="0,0"/>
                </v:shape>
                <v:shape id="Freeform 15" o:spid="_x0000_s1456" style="position:absolute;left:2832;top:7115;width:515;height:670;visibility:visible;mso-wrap-style:square;v-text-anchor:top" coordsize="515,670" path="m515,l,670e" filled="f" strokecolor="#969696" strokeweight="1pt">
                  <v:stroke dashstyle="1 1"/>
                  <v:path arrowok="t" o:connecttype="custom" o:connectlocs="515,0;0,670" o:connectangles="0,0"/>
                </v:shape>
              </v:group>
              <v:group id="Group 16" o:spid="_x0000_s1457" style="position:absolute;left:3162;top:7132;width:2293;height:687" coordorigin="1054,7115" coordsize="2293,687">
                <v:shape id="Freeform 17" o:spid="_x0000_s1458" style="position:absolute;left:1054;top:7132;width:515;height:670;visibility:visible;mso-wrap-style:square;v-text-anchor:top" coordsize="515,670" path="m515,l,670e" filled="f" strokecolor="#969696" strokeweight="1pt">
                  <v:stroke dashstyle="1 1"/>
                  <v:path arrowok="t" o:connecttype="custom" o:connectlocs="515,0;0,670" o:connectangles="0,0"/>
                </v:shape>
                <v:shape id="Freeform 18" o:spid="_x0000_s1459" style="position:absolute;left:1406;top:7115;width:515;height:670;visibility:visible;mso-wrap-style:square;v-text-anchor:top" coordsize="515,670" path="m515,l,670e" filled="f" strokecolor="#969696" strokeweight="1pt">
                  <v:stroke dashstyle="1 1"/>
                  <v:path arrowok="t" o:connecttype="custom" o:connectlocs="515,0;0,670" o:connectangles="0,0"/>
                </v:shape>
                <v:shape id="Freeform 19" o:spid="_x0000_s1460" style="position:absolute;left:1774;top:7115;width:515;height:670;visibility:visible;mso-wrap-style:square;v-text-anchor:top" coordsize="515,670" path="m515,l,670e" filled="f" strokecolor="#969696" strokeweight="1pt">
                  <v:stroke dashstyle="1 1"/>
                  <v:path arrowok="t" o:connecttype="custom" o:connectlocs="515,0;0,670" o:connectangles="0,0"/>
                </v:shape>
                <v:shape id="Freeform 20" o:spid="_x0000_s1461" style="position:absolute;left:2119;top:7132;width:515;height:670;visibility:visible;mso-wrap-style:square;v-text-anchor:top" coordsize="515,670" path="m515,l,670e" filled="f" strokecolor="#969696" strokeweight="1pt">
                  <v:stroke dashstyle="1 1"/>
                  <v:path arrowok="t" o:connecttype="custom" o:connectlocs="515,0;0,670" o:connectangles="0,0"/>
                </v:shape>
                <v:shape id="Freeform 21" o:spid="_x0000_s1462" style="position:absolute;left:2479;top:7115;width:515;height:670;visibility:visible;mso-wrap-style:square;v-text-anchor:top" coordsize="515,670" path="m515,l,670e" filled="f" strokecolor="#969696" strokeweight="1pt">
                  <v:stroke dashstyle="1 1"/>
                  <v:path arrowok="t" o:connecttype="custom" o:connectlocs="515,0;0,670" o:connectangles="0,0"/>
                </v:shape>
                <v:shape id="Freeform 22" o:spid="_x0000_s1463" style="position:absolute;left:2832;top:7115;width:515;height:670;visibility:visible;mso-wrap-style:square;v-text-anchor:top" coordsize="515,670" path="m515,l,670e" filled="f" strokecolor="#969696" strokeweight="1pt">
                  <v:stroke dashstyle="1 1"/>
                  <v:path arrowok="t" o:connecttype="custom" o:connectlocs="515,0;0,670" o:connectangles="0,0"/>
                </v:shape>
              </v:group>
              <v:shape id="Freeform 23" o:spid="_x0000_s1464" style="position:absolute;left:9530;top:7132;width:515;height:670;visibility:visible;mso-wrap-style:square;v-text-anchor:top" coordsize="515,670" path="m515,l,670e" filled="f" strokecolor="#969696" strokeweight="1pt">
                <v:stroke dashstyle="1 1"/>
                <v:path arrowok="t" o:connecttype="custom" o:connectlocs="515,0;0,670" o:connectangles="0,0"/>
              </v:shape>
              <v:shape id="Freeform 24" o:spid="_x0000_s1465" style="position:absolute;left:9882;top:7115;width:515;height:670;visibility:visible;mso-wrap-style:square;v-text-anchor:top" coordsize="515,670" path="m515,l,670e" filled="f" strokecolor="#969696" strokeweight="1pt">
                <v:stroke dashstyle="1 1"/>
                <v:path arrowok="t" o:connecttype="custom" o:connectlocs="515,0;0,670" o:connectangles="0,0"/>
              </v:shape>
              <v:shape id="Freeform 25" o:spid="_x0000_s1466" style="position:absolute;left:10250;top:7115;width:515;height:670;visibility:visible;mso-wrap-style:square;v-text-anchor:top" coordsize="515,670" path="m515,l,670e" filled="f" strokecolor="#969696" strokeweight="1pt">
                <v:stroke dashstyle="1 1"/>
                <v:path arrowok="t" o:connecttype="custom" o:connectlocs="515,0;0,670" o:connectangles="0,0"/>
              </v:shape>
              <v:shape id="Freeform 26" o:spid="_x0000_s1467" style="position:absolute;left:10595;top:7132;width:515;height:670;visibility:visible;mso-wrap-style:square;v-text-anchor:top" coordsize="515,670" path="m515,l,670e" filled="f" strokecolor="#969696" strokeweight="1pt">
                <v:stroke dashstyle="1 1"/>
                <v:path arrowok="t" o:connecttype="custom" o:connectlocs="515,0;0,670" o:connectangles="0,0"/>
              </v:shape>
              <v:shape id="Freeform 27" o:spid="_x0000_s1468" style="position:absolute;left:10955;top:7334;width:364;height:451;visibility:visible;mso-wrap-style:square;v-text-anchor:top" coordsize="364,451" path="m364,l,451e" filled="f" strokecolor="#969696" strokeweight="1pt">
                <v:stroke dashstyle="1 1"/>
                <v:path arrowok="t" o:connecttype="custom" o:connectlocs="364,0;0,451" o:connectangles="0,0"/>
              </v:shape>
              <v:group id="Group 28" o:spid="_x0000_s1469" style="position:absolute;left:5298;top:7122;width:2293;height:687" coordorigin="1054,7115" coordsize="2293,687">
                <v:shape id="Freeform 29" o:spid="_x0000_s1470" style="position:absolute;left:1054;top:7132;width:515;height:670;visibility:visible;mso-wrap-style:square;v-text-anchor:top" coordsize="515,670" path="m515,l,670e" filled="f" strokecolor="#969696" strokeweight="1pt">
                  <v:stroke dashstyle="1 1"/>
                  <v:path arrowok="t" o:connecttype="custom" o:connectlocs="515,0;0,670" o:connectangles="0,0"/>
                </v:shape>
                <v:shape id="Freeform 30" o:spid="_x0000_s1471" style="position:absolute;left:1406;top:7115;width:515;height:670;visibility:visible;mso-wrap-style:square;v-text-anchor:top" coordsize="515,670" path="m515,l,670e" filled="f" strokecolor="#969696" strokeweight="1pt">
                  <v:stroke dashstyle="1 1"/>
                  <v:path arrowok="t" o:connecttype="custom" o:connectlocs="515,0;0,670" o:connectangles="0,0"/>
                </v:shape>
                <v:shape id="Freeform 31" o:spid="_x0000_s1472" style="position:absolute;left:1774;top:7115;width:515;height:670;visibility:visible;mso-wrap-style:square;v-text-anchor:top" coordsize="515,670" path="m515,l,670e" filled="f" strokecolor="#969696" strokeweight="1pt">
                  <v:stroke dashstyle="1 1"/>
                  <v:path arrowok="t" o:connecttype="custom" o:connectlocs="515,0;0,670" o:connectangles="0,0"/>
                </v:shape>
                <v:shape id="Freeform 32" o:spid="_x0000_s1473" style="position:absolute;left:2119;top:7132;width:515;height:670;visibility:visible;mso-wrap-style:square;v-text-anchor:top" coordsize="515,670" path="m515,l,670e" filled="f" strokecolor="#969696" strokeweight="1pt">
                  <v:stroke dashstyle="1 1"/>
                  <v:path arrowok="t" o:connecttype="custom" o:connectlocs="515,0;0,670" o:connectangles="0,0"/>
                </v:shape>
                <v:shape id="Freeform 33" o:spid="_x0000_s1474" style="position:absolute;left:2479;top:7115;width:515;height:670;visibility:visible;mso-wrap-style:square;v-text-anchor:top" coordsize="515,670" path="m515,l,670e" filled="f" strokecolor="#969696" strokeweight="1pt">
                  <v:stroke dashstyle="1 1"/>
                  <v:path arrowok="t" o:connecttype="custom" o:connectlocs="515,0;0,670" o:connectangles="0,0"/>
                </v:shape>
                <v:shape id="Freeform 34" o:spid="_x0000_s1475" style="position:absolute;left:2832;top:7115;width:515;height:670;visibility:visible;mso-wrap-style:square;v-text-anchor:top" coordsize="515,670" path="m515,l,670e" filled="f" strokecolor="#969696" strokeweight="1pt">
                  <v:stroke dashstyle="1 1"/>
                  <v:path arrowok="t" o:connecttype="custom" o:connectlocs="515,0;0,670" o:connectangles="0,0"/>
                </v:shape>
              </v:group>
              <v:group id="Group 35" o:spid="_x0000_s1476" style="position:absolute;left:7390;top:7132;width:2293;height:687" coordorigin="1054,7115" coordsize="2293,687">
                <v:shape id="Freeform 36" o:spid="_x0000_s1477" style="position:absolute;left:1054;top:7132;width:515;height:670;visibility:visible;mso-wrap-style:square;v-text-anchor:top" coordsize="515,670" path="m515,l,670e" filled="f" strokecolor="#969696" strokeweight="1pt">
                  <v:stroke dashstyle="1 1"/>
                  <v:path arrowok="t" o:connecttype="custom" o:connectlocs="515,0;0,670" o:connectangles="0,0"/>
                </v:shape>
                <v:shape id="Freeform 37" o:spid="_x0000_s1478" style="position:absolute;left:1406;top:7115;width:515;height:670;visibility:visible;mso-wrap-style:square;v-text-anchor:top" coordsize="515,670" path="m515,l,670e" filled="f" strokecolor="#969696" strokeweight="1pt">
                  <v:stroke dashstyle="1 1"/>
                  <v:path arrowok="t" o:connecttype="custom" o:connectlocs="515,0;0,670" o:connectangles="0,0"/>
                </v:shape>
                <v:shape id="Freeform 38" o:spid="_x0000_s1479" style="position:absolute;left:1774;top:7115;width:515;height:670;visibility:visible;mso-wrap-style:square;v-text-anchor:top" coordsize="515,670" path="m515,l,670e" filled="f" strokecolor="#969696" strokeweight="1pt">
                  <v:stroke dashstyle="1 1"/>
                  <v:path arrowok="t" o:connecttype="custom" o:connectlocs="515,0;0,670" o:connectangles="0,0"/>
                </v:shape>
                <v:shape id="Freeform 39" o:spid="_x0000_s1480" style="position:absolute;left:2119;top:7132;width:515;height:670;visibility:visible;mso-wrap-style:square;v-text-anchor:top" coordsize="515,670" path="m515,l,670e" filled="f" strokecolor="#969696" strokeweight="1pt">
                  <v:stroke dashstyle="1 1"/>
                  <v:path arrowok="t" o:connecttype="custom" o:connectlocs="515,0;0,670" o:connectangles="0,0"/>
                </v:shape>
                <v:shape id="Freeform 40" o:spid="_x0000_s1481" style="position:absolute;left:2479;top:7115;width:515;height:670;visibility:visible;mso-wrap-style:square;v-text-anchor:top" coordsize="515,670" path="m515,l,670e" filled="f" strokecolor="#969696" strokeweight="1pt">
                  <v:stroke dashstyle="1 1"/>
                  <v:path arrowok="t" o:connecttype="custom" o:connectlocs="515,0;0,670" o:connectangles="0,0"/>
                </v:shape>
                <v:shape id="Freeform 41" o:spid="_x0000_s1482" style="position:absolute;left:2832;top:7115;width:515;height:670;visibility:visible;mso-wrap-style:square;v-text-anchor:top" coordsize="515,670" path="m515,l,670e" filled="f" strokecolor="#969696" strokeweight="1pt">
                  <v:stroke dashstyle="1 1"/>
                  <v:path arrowok="t" o:connecttype="custom" o:connectlocs="515,0;0,670" o:connectangles="0,0"/>
                </v:shape>
              </v:group>
            </v:group>
          </v:group>
        </w:pict>
      </w:r>
      <w:r>
        <w:rPr>
          <w:noProof/>
          <w:lang w:eastAsia="tr-TR"/>
        </w:rPr>
        <w:pict>
          <v:shape id="Resim 10" o:spid="_x0000_s1483" type="#_x0000_t75" style="position:absolute;margin-left:-24.65pt;margin-top:10.9pt;width:33pt;height:43.5pt;z-index:-251685888;visibility:visible">
            <v:imagedata r:id="rId8" o:title=""/>
          </v:shape>
        </w:pict>
      </w:r>
      <w:bookmarkStart w:id="0" w:name="_GoBack"/>
      <w:bookmarkEnd w:id="0"/>
      <w:r>
        <w:rPr>
          <w:rFonts w:ascii="Nurhan Uz" w:hAnsi="Nurhan Uz" w:cs="Nurhan Uz"/>
          <w:noProof/>
          <w:sz w:val="72"/>
          <w:szCs w:val="72"/>
          <w:lang w:eastAsia="tr-TR"/>
        </w:rPr>
        <w:t xml:space="preserve"> Lale  </w:t>
      </w:r>
    </w:p>
    <w:p w:rsidR="006835DA" w:rsidRPr="007C5817" w:rsidRDefault="006835DA">
      <w:pPr>
        <w:rPr>
          <w:rFonts w:ascii="Nurhan Uz" w:hAnsi="Nurhan Uz" w:cs="Nurhan Uz"/>
          <w:noProof/>
          <w:sz w:val="72"/>
          <w:szCs w:val="72"/>
          <w:lang w:eastAsia="tr-TR"/>
        </w:rPr>
      </w:pPr>
      <w:hyperlink r:id="rId9" w:history="1">
        <w:r w:rsidRPr="00987812">
          <w:rPr>
            <w:rStyle w:val="Hyperlink"/>
            <w:rFonts w:ascii="Nurhan Uz" w:hAnsi="Nurhan Uz" w:cs="Nurhan Uz"/>
            <w:noProof/>
            <w:sz w:val="72"/>
            <w:szCs w:val="72"/>
            <w:lang w:eastAsia="tr-TR"/>
          </w:rPr>
          <w:t>www.sorubak.com</w:t>
        </w:r>
      </w:hyperlink>
      <w:r>
        <w:rPr>
          <w:rFonts w:ascii="Nurhan Uz" w:hAnsi="Nurhan Uz" w:cs="Nurhan Uz"/>
          <w:noProof/>
          <w:sz w:val="72"/>
          <w:szCs w:val="72"/>
          <w:lang w:eastAsia="tr-TR"/>
        </w:rPr>
        <w:t xml:space="preserve"> </w:t>
      </w:r>
    </w:p>
    <w:sectPr w:rsidR="006835DA" w:rsidRPr="007C5817" w:rsidSect="00311A93">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35DA" w:rsidRDefault="006835DA" w:rsidP="005A1309">
      <w:pPr>
        <w:spacing w:after="0" w:line="240" w:lineRule="auto"/>
      </w:pPr>
      <w:r>
        <w:separator/>
      </w:r>
    </w:p>
  </w:endnote>
  <w:endnote w:type="continuationSeparator" w:id="1">
    <w:p w:rsidR="006835DA" w:rsidRDefault="006835DA" w:rsidP="005A130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Hand writing Mutlu">
    <w:panose1 w:val="00002100000000000000"/>
    <w:charset w:val="00"/>
    <w:family w:val="auto"/>
    <w:pitch w:val="variable"/>
    <w:sig w:usb0="00000003" w:usb1="00000000" w:usb2="00000000" w:usb3="00000000" w:csb0="00000001" w:csb1="00000000"/>
  </w:font>
  <w:font w:name="Nurhan Uz">
    <w:panose1 w:val="00002100000000000000"/>
    <w:charset w:val="00"/>
    <w:family w:val="auto"/>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35DA" w:rsidRPr="005A1309" w:rsidRDefault="006835DA" w:rsidP="005A1309">
    <w:pPr>
      <w:pStyle w:val="Footer"/>
      <w:jc w:val="center"/>
      <w:rPr>
        <w:rFonts w:ascii="Comic Sans MS" w:hAnsi="Comic Sans MS" w:cs="Comic Sans MS"/>
        <w:b/>
        <w:bCs/>
        <w:sz w:val="28"/>
        <w:szCs w:val="28"/>
      </w:rPr>
    </w:pPr>
    <w:r w:rsidRPr="005A1309">
      <w:rPr>
        <w:rFonts w:ascii="Comic Sans MS" w:hAnsi="Comic Sans MS" w:cs="Comic Sans MS"/>
        <w:b/>
        <w:bCs/>
        <w:sz w:val="28"/>
        <w:szCs w:val="28"/>
      </w:rPr>
      <w:t>AFERİN SANA</w:t>
    </w:r>
  </w:p>
  <w:p w:rsidR="006835DA" w:rsidRDefault="006835D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35DA" w:rsidRDefault="006835DA" w:rsidP="005A1309">
      <w:pPr>
        <w:spacing w:after="0" w:line="240" w:lineRule="auto"/>
      </w:pPr>
      <w:r>
        <w:separator/>
      </w:r>
    </w:p>
  </w:footnote>
  <w:footnote w:type="continuationSeparator" w:id="1">
    <w:p w:rsidR="006835DA" w:rsidRDefault="006835DA" w:rsidP="005A130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23172"/>
    <w:rsid w:val="000B5C65"/>
    <w:rsid w:val="00186C8A"/>
    <w:rsid w:val="001B4297"/>
    <w:rsid w:val="00311A93"/>
    <w:rsid w:val="003951C6"/>
    <w:rsid w:val="0043697F"/>
    <w:rsid w:val="005057B4"/>
    <w:rsid w:val="00523928"/>
    <w:rsid w:val="0053458E"/>
    <w:rsid w:val="005A1309"/>
    <w:rsid w:val="005A3A25"/>
    <w:rsid w:val="0061649D"/>
    <w:rsid w:val="00623172"/>
    <w:rsid w:val="006835DA"/>
    <w:rsid w:val="007C5817"/>
    <w:rsid w:val="009201AC"/>
    <w:rsid w:val="00987812"/>
    <w:rsid w:val="00A83A34"/>
    <w:rsid w:val="00B3275E"/>
    <w:rsid w:val="00BA30B3"/>
    <w:rsid w:val="00BB3F4D"/>
    <w:rsid w:val="00BD354C"/>
    <w:rsid w:val="00C00B9A"/>
    <w:rsid w:val="00DC1D99"/>
    <w:rsid w:val="00E6194B"/>
    <w:rsid w:val="00E75923"/>
    <w:rsid w:val="00F52030"/>
    <w:rsid w:val="00FD560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8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1A93"/>
    <w:pPr>
      <w:spacing w:after="200" w:line="276" w:lineRule="auto"/>
    </w:pPr>
    <w:rPr>
      <w:rFonts w:cs="Calibri"/>
      <w:lang w:eastAsia="en-US"/>
    </w:rPr>
  </w:style>
  <w:style w:type="paragraph" w:styleId="Heading1">
    <w:name w:val="heading 1"/>
    <w:basedOn w:val="Normal"/>
    <w:next w:val="Normal"/>
    <w:link w:val="Heading1Char"/>
    <w:uiPriority w:val="99"/>
    <w:qFormat/>
    <w:locked/>
    <w:rsid w:val="0053458E"/>
    <w:pPr>
      <w:keepNext/>
      <w:spacing w:after="0" w:line="240" w:lineRule="auto"/>
      <w:jc w:val="center"/>
      <w:outlineLvl w:val="0"/>
    </w:pPr>
    <w:rPr>
      <w:rFonts w:ascii="Verdana" w:eastAsia="Times New Roman" w:hAnsi="Verdana" w:cs="Verdana"/>
      <w:b/>
      <w:bCs/>
      <w:color w:val="FF0000"/>
      <w:sz w:val="20"/>
      <w:szCs w:val="20"/>
      <w:lang w:eastAsia="tr-TR"/>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3458E"/>
    <w:rPr>
      <w:rFonts w:ascii="Verdana" w:hAnsi="Verdana" w:cs="Verdana"/>
      <w:b/>
      <w:bCs/>
      <w:color w:val="FF0000"/>
      <w:sz w:val="24"/>
      <w:szCs w:val="24"/>
    </w:rPr>
  </w:style>
  <w:style w:type="paragraph" w:styleId="BalloonText">
    <w:name w:val="Balloon Text"/>
    <w:basedOn w:val="Normal"/>
    <w:link w:val="BalloonTextChar"/>
    <w:uiPriority w:val="99"/>
    <w:semiHidden/>
    <w:rsid w:val="0062317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23172"/>
    <w:rPr>
      <w:rFonts w:ascii="Tahoma" w:hAnsi="Tahoma" w:cs="Tahoma"/>
      <w:sz w:val="16"/>
      <w:szCs w:val="16"/>
    </w:rPr>
  </w:style>
  <w:style w:type="paragraph" w:styleId="Header">
    <w:name w:val="header"/>
    <w:basedOn w:val="Normal"/>
    <w:link w:val="HeaderChar"/>
    <w:uiPriority w:val="99"/>
    <w:semiHidden/>
    <w:rsid w:val="005A1309"/>
    <w:pPr>
      <w:tabs>
        <w:tab w:val="center" w:pos="4536"/>
        <w:tab w:val="right" w:pos="9072"/>
      </w:tabs>
    </w:pPr>
  </w:style>
  <w:style w:type="character" w:customStyle="1" w:styleId="HeaderChar">
    <w:name w:val="Header Char"/>
    <w:basedOn w:val="DefaultParagraphFont"/>
    <w:link w:val="Header"/>
    <w:uiPriority w:val="99"/>
    <w:semiHidden/>
    <w:locked/>
    <w:rsid w:val="005A1309"/>
    <w:rPr>
      <w:lang w:eastAsia="en-US"/>
    </w:rPr>
  </w:style>
  <w:style w:type="paragraph" w:styleId="Footer">
    <w:name w:val="footer"/>
    <w:basedOn w:val="Normal"/>
    <w:link w:val="FooterChar"/>
    <w:uiPriority w:val="99"/>
    <w:rsid w:val="005A1309"/>
    <w:pPr>
      <w:tabs>
        <w:tab w:val="center" w:pos="4536"/>
        <w:tab w:val="right" w:pos="9072"/>
      </w:tabs>
    </w:pPr>
  </w:style>
  <w:style w:type="character" w:customStyle="1" w:styleId="FooterChar">
    <w:name w:val="Footer Char"/>
    <w:basedOn w:val="DefaultParagraphFont"/>
    <w:link w:val="Footer"/>
    <w:uiPriority w:val="99"/>
    <w:locked/>
    <w:rsid w:val="005A1309"/>
    <w:rPr>
      <w:lang w:eastAsia="en-US"/>
    </w:rPr>
  </w:style>
  <w:style w:type="character" w:styleId="Hyperlink">
    <w:name w:val="Hyperlink"/>
    <w:basedOn w:val="DefaultParagraphFont"/>
    <w:uiPriority w:val="99"/>
    <w:rsid w:val="009201AC"/>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31</TotalTime>
  <Pages>3</Pages>
  <Words>55</Words>
  <Characters>320</Characters>
  <Application>Microsoft Office Outlook</Application>
  <DocSecurity>0</DocSecurity>
  <Lines>0</Lines>
  <Paragraphs>0</Paragraphs>
  <ScaleCrop>false</ScaleCrop>
  <Manager>www.sorubak.com</Manager>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Emin ÖZÜMAĞI</dc:creator>
  <cp:keywords>www.sorubak.com</cp:keywords>
  <dc:description>www.sorubak.com</dc:description>
  <cp:lastModifiedBy>edanur</cp:lastModifiedBy>
  <cp:revision>3</cp:revision>
  <cp:lastPrinted>2012-10-20T21:34:00Z</cp:lastPrinted>
  <dcterms:created xsi:type="dcterms:W3CDTF">2012-11-03T12:21:00Z</dcterms:created>
  <dcterms:modified xsi:type="dcterms:W3CDTF">2013-11-17T19:43:00Z</dcterms:modified>
  <cp:category>www.sorubak.com</cp:category>
</cp:coreProperties>
</file>