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color w:val="C00000"/>
          <w:sz w:val="56"/>
          <w:szCs w:val="56"/>
        </w:rPr>
        <w:t xml:space="preserve">At  </w:t>
      </w:r>
      <w:r w:rsidRPr="003D4DDF">
        <w:rPr>
          <w:rFonts w:ascii="Hand writing Mutlu" w:hAnsi="Hand writing Mutlu" w:cs="Hand writing Mutlu"/>
          <w:noProof/>
          <w:color w:val="C00000"/>
          <w:sz w:val="56"/>
          <w:szCs w:val="5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7" type="#_x0000_t75" alt="images.jpg" style="width:45.75pt;height:39.75pt;visibility:visible">
            <v:imagedata r:id="rId7" o:title=""/>
          </v:shape>
        </w:pict>
      </w:r>
      <w:r>
        <w:rPr>
          <w:rFonts w:ascii="Hand writing Mutlu" w:hAnsi="Hand writing Mutlu" w:cs="Hand writing Mutlu"/>
          <w:color w:val="C00000"/>
          <w:sz w:val="56"/>
          <w:szCs w:val="56"/>
        </w:rPr>
        <w:t xml:space="preserve"> </w:t>
      </w:r>
      <w:r w:rsidRPr="003D4DDF">
        <w:rPr>
          <w:rFonts w:ascii="Hand writing Mutlu" w:hAnsi="Hand writing Mutlu" w:cs="Hand writing Mutlu"/>
          <w:noProof/>
          <w:color w:val="C00000"/>
          <w:sz w:val="56"/>
          <w:szCs w:val="56"/>
          <w:lang w:eastAsia="tr-TR"/>
        </w:rPr>
        <w:pict>
          <v:shape id="268 Resim" o:spid="_x0000_i1028" type="#_x0000_t75" alt="images (4).jpg" style="width:45.75pt;height:34.5pt;visibility:visible">
            <v:imagedata r:id="rId8" o:title=""/>
          </v:shape>
        </w:pict>
      </w:r>
    </w:p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At al</w:t>
      </w:r>
    </w:p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>1 at al</w:t>
      </w:r>
    </w:p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Ela at al</w:t>
      </w:r>
    </w:p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Lale </w:t>
      </w: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>3 at</w:t>
      </w:r>
      <w:r>
        <w:rPr>
          <w:rFonts w:ascii="Hand writing Mutlu" w:hAnsi="Hand writing Mutlu" w:cs="Hand writing Mutlu"/>
          <w:sz w:val="56"/>
          <w:szCs w:val="56"/>
        </w:rPr>
        <w:t xml:space="preserve"> al</w:t>
      </w:r>
    </w:p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Lale al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1002 Resim" o:spid="_x0000_i1029" type="#_x0000_t75" alt="615f14c25134a4c365765ce180b6656f.jpg" style="width:36.75pt;height:27.75pt;visibility:visible">
            <v:imagedata r:id="rId9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 </w:t>
      </w:r>
    </w:p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El ele at al</w:t>
      </w:r>
    </w:p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Lale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Resim 31" o:spid="_x0000_i1030" type="#_x0000_t75" style="width:28.5pt;height:27pt;visibility:visible">
            <v:imagedata r:id="rId10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at</w:t>
      </w:r>
    </w:p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El ele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31" type="#_x0000_t75" alt="images (4).jpg" style="width:45.75pt;height:34.5pt;visibility:visible">
            <v:imagedata r:id="rId8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elle </w:t>
      </w:r>
    </w:p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Lale 4 at elle</w:t>
      </w:r>
    </w:p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 xml:space="preserve">At al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32" type="#_x0000_t75" style="width:28.5pt;height:27pt;visibility:visible">
            <v:imagedata r:id="rId10" o:title=""/>
          </v:shape>
        </w:pict>
      </w: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 xml:space="preserve"> at</w:t>
      </w:r>
    </w:p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>Ela</w:t>
      </w:r>
      <w:r>
        <w:rPr>
          <w:rFonts w:ascii="Hand writing Mutlu" w:hAnsi="Hand writing Mutlu" w:cs="Hand writing Mutlu"/>
          <w:sz w:val="56"/>
          <w:szCs w:val="56"/>
        </w:rPr>
        <w:t xml:space="preserve"> ala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33" type="#_x0000_t75" alt="images (4).jpg" style="width:45.75pt;height:34.5pt;visibility:visible">
            <v:imagedata r:id="rId8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</w:t>
      </w:r>
    </w:p>
    <w:p w:rsidR="00326410" w:rsidRDefault="00326410" w:rsidP="00FF35AE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Ela Lale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327 Resim" o:spid="_x0000_i1034" type="#_x0000_t75" alt="images (6).jpg" style="width:36.75pt;height:33pt;visibility:visible">
            <v:imagedata r:id="rId11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at </w:t>
      </w:r>
    </w:p>
    <w:p w:rsidR="00326410" w:rsidRDefault="00326410" w:rsidP="00CF05C4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Lale ala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Resim 4" o:spid="_x0000_i1035" type="#_x0000_t75" style="width:54pt;height:34.5pt;visibility:visible">
            <v:imagedata r:id="rId12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elle</w:t>
      </w:r>
    </w:p>
    <w:p w:rsidR="00326410" w:rsidRDefault="00326410" w:rsidP="00E13106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Al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36" type="#_x0000_t75" style="width:29.25pt;height:21.75pt;visibility:visible">
            <v:imagedata r:id="rId13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at</w:t>
      </w:r>
    </w:p>
    <w:p w:rsidR="00326410" w:rsidRDefault="00326410" w:rsidP="00E13106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 xml:space="preserve">Ela </w:t>
      </w:r>
      <w:r>
        <w:rPr>
          <w:rFonts w:ascii="Hand writing Mutlu" w:hAnsi="Hand writing Mutlu" w:cs="Hand writing Mutlu"/>
          <w:sz w:val="56"/>
          <w:szCs w:val="56"/>
        </w:rPr>
        <w:t>al at al</w:t>
      </w:r>
    </w:p>
    <w:p w:rsidR="00326410" w:rsidRDefault="00326410" w:rsidP="00E13106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Elle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37" type="#_x0000_t75" alt="images (4).jpg" style="width:45.75pt;height:34.5pt;visibility:visible">
            <v:imagedata r:id="rId8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elle</w:t>
      </w:r>
    </w:p>
    <w:p w:rsidR="00326410" w:rsidRDefault="00326410" w:rsidP="00E13106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Ela elle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38" type="#_x0000_t75" alt="images (6).jpg" style="width:36.75pt;height:38.25pt;visibility:visible">
            <v:imagedata r:id="rId11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at</w:t>
      </w:r>
    </w:p>
    <w:p w:rsidR="00326410" w:rsidRDefault="00326410" w:rsidP="00E13106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 xml:space="preserve">Lale </w:t>
      </w:r>
      <w:r>
        <w:rPr>
          <w:rFonts w:ascii="Hand writing Mutlu" w:hAnsi="Hand writing Mutlu" w:cs="Hand writing Mutlu"/>
          <w:sz w:val="56"/>
          <w:szCs w:val="56"/>
        </w:rPr>
        <w:t xml:space="preserve">ala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39" type="#_x0000_t75" style="width:54pt;height:34.5pt;visibility:visible">
            <v:imagedata r:id="rId12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</w:t>
      </w:r>
    </w:p>
    <w:p w:rsidR="00326410" w:rsidRPr="00624CC0" w:rsidRDefault="00326410" w:rsidP="00624CC0">
      <w:pPr>
        <w:rPr>
          <w:rFonts w:ascii="Hand writing Mutlu" w:hAnsi="Hand writing Mutlu" w:cs="Hand writing Mutlu"/>
          <w:sz w:val="56"/>
          <w:szCs w:val="56"/>
        </w:rPr>
      </w:pPr>
      <w:r>
        <w:rPr>
          <w:noProof/>
          <w:lang w:eastAsia="tr-TR"/>
        </w:rPr>
        <w:pict>
          <v:group id="_x0000_s1026" style="position:absolute;margin-left:106.75pt;margin-top:4.1pt;width:29.2pt;height:29pt;z-index:251658240" coordorigin="1980,6685" coordsize="3060,2580">
            <v:shape id="_x0000_s1027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2.5pt">
              <v:path arrowok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28" type="#_x0000_t116" style="position:absolute;left:1980;top:8977;width:720;height:288;rotation:-2029241fd" strokeweight="1.25pt"/>
            <v:shape id="_x0000_s1029" type="#_x0000_t116" style="position:absolute;left:4320;top:8725;width:720;height:288" strokeweight="1.25pt"/>
          </v:group>
        </w:pict>
      </w:r>
      <w:r>
        <w:rPr>
          <w:rFonts w:ascii="Hand writing Mutlu" w:hAnsi="Hand writing Mutlu" w:cs="Hand writing Mutlu"/>
          <w:sz w:val="56"/>
          <w:szCs w:val="56"/>
        </w:rPr>
        <w:t xml:space="preserve">Lale 2    </w:t>
      </w:r>
      <w:r>
        <w:rPr>
          <w:noProof/>
          <w:lang w:eastAsia="tr-TR"/>
        </w:rPr>
        <w:pict>
          <v:group id="_x0000_s1030" editas="canvas" style="position:absolute;margin-left:53.95pt;margin-top:-41.3pt;width:38.2pt;height:36.65pt;z-index:251657216;mso-position-horizontal-relative:char;mso-position-vertical-relative:line" coordorigin="6421,4768" coordsize="249,483">
            <o:lock v:ext="edit" aspectratio="t"/>
            <v:shape id="_x0000_s1031" type="#_x0000_t75" style="position:absolute;left:6421;top:4768;width:249;height:483" o:preferrelative="f">
              <v:fill o:detectmouseclick="t"/>
              <v:path o:extrusionok="t" o:connecttype="none"/>
            </v:shape>
          </v:group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at</w:t>
      </w:r>
    </w:p>
    <w:p w:rsidR="00326410" w:rsidRDefault="00326410" w:rsidP="00CF05C4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Al Ela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40" type="#_x0000_t75" style="width:33pt;height:30pt;visibility:visible">
            <v:imagedata r:id="rId14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at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color w:val="C00000"/>
          <w:sz w:val="56"/>
          <w:szCs w:val="56"/>
        </w:rPr>
        <w:t xml:space="preserve">Ata  </w:t>
      </w:r>
      <w:r w:rsidRPr="003D4DDF">
        <w:rPr>
          <w:rFonts w:ascii="Hand writing Mutlu" w:hAnsi="Hand writing Mutlu" w:cs="Hand writing Mutlu"/>
          <w:noProof/>
          <w:color w:val="C00000"/>
          <w:sz w:val="56"/>
          <w:szCs w:val="56"/>
          <w:lang w:eastAsia="tr-TR"/>
        </w:rPr>
        <w:pict>
          <v:shape id="230 Resim" o:spid="_x0000_i1041" type="#_x0000_t75" alt="images (3).jpg" style="width:30.75pt;height:39.75pt;visibility:visible">
            <v:imagedata r:id="rId15" o:title=""/>
          </v:shape>
        </w:pict>
      </w:r>
      <w:r>
        <w:rPr>
          <w:rFonts w:ascii="Hand writing Mutlu" w:hAnsi="Hand writing Mutlu" w:cs="Hand writing Mutlu"/>
          <w:color w:val="C00000"/>
          <w:sz w:val="56"/>
          <w:szCs w:val="56"/>
        </w:rPr>
        <w:t xml:space="preserve">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175 Resim" o:spid="_x0000_i1042" type="#_x0000_t75" alt="indir (1).jpg" style="width:34.5pt;height:39.75pt;visibility:visible">
            <v:imagedata r:id="rId16" o:title=""/>
          </v:shape>
        </w:pic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Lale </w:t>
      </w: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 xml:space="preserve">ata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17 Resim" o:spid="_x0000_i1043" type="#_x0000_t75" alt="indir (2).jpg" style="width:44.25pt;height:26.25pt;visibility:visible">
            <v:imagedata r:id="rId17" o:title=""/>
          </v:shape>
        </w:pict>
      </w: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 xml:space="preserve"> at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 xml:space="preserve">Ata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Resim 37" o:spid="_x0000_i1044" type="#_x0000_t75" alt="http://s19.postimage.org/mz3vv6zqb/Tavsan_1.jpg" style="width:32.25pt;height:27pt;visibility:visible">
            <v:imagedata r:id="rId18" o:title=""/>
          </v:shape>
        </w:pict>
      </w: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 xml:space="preserve"> al elle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Ata elle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Resim 27" o:spid="_x0000_i1045" type="#_x0000_t75" style="width:45.75pt;height:30pt;visibility:visible">
            <v:imagedata r:id="rId19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elle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Ata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46" type="#_x0000_t75" style="width:28.5pt;height:27pt;visibility:visible">
            <v:imagedata r:id="rId10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at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Ata ata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47" type="#_x0000_t75" alt="615f14c25134a4c365765ce180b6656f.jpg" style="width:36.75pt;height:27.75pt;visibility:visible">
            <v:imagedata r:id="rId20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 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Lale ata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48" type="#_x0000_t75" style="width:55.5pt;height:24pt;visibility:visible">
            <v:imagedata r:id="rId21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 Ela ata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Resim 21" o:spid="_x0000_i1049" type="#_x0000_t75" style="width:52.5pt;height:25.5pt;visibility:visible">
            <v:imagedata r:id="rId22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El ele </w:t>
      </w: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>ata</w:t>
      </w:r>
      <w:r>
        <w:rPr>
          <w:rFonts w:ascii="Hand writing Mutlu" w:hAnsi="Hand writing Mutlu" w:cs="Hand writing Mutlu"/>
          <w:sz w:val="56"/>
          <w:szCs w:val="56"/>
        </w:rPr>
        <w:t xml:space="preserve"> elle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Ata elle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50" type="#_x0000_t75" alt="615f14c25134a4c365765ce180b6656f.jpg" style="width:36.75pt;height:27.75pt;visibility:visible">
            <v:imagedata r:id="rId20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 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 xml:space="preserve">Ata </w:t>
      </w:r>
      <w:r>
        <w:rPr>
          <w:rFonts w:ascii="Hand writing Mutlu" w:hAnsi="Hand writing Mutlu" w:cs="Hand writing Mutlu"/>
          <w:sz w:val="56"/>
          <w:szCs w:val="56"/>
        </w:rPr>
        <w:t xml:space="preserve">ala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51" type="#_x0000_t75" style="width:54pt;height:34.5pt;visibility:visible">
            <v:imagedata r:id="rId12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 xml:space="preserve">Ata </w:t>
      </w:r>
      <w:r>
        <w:rPr>
          <w:rFonts w:ascii="Hand writing Mutlu" w:hAnsi="Hand writing Mutlu" w:cs="Hand writing Mutlu"/>
          <w:sz w:val="56"/>
          <w:szCs w:val="56"/>
        </w:rPr>
        <w:t xml:space="preserve">ala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682 Resim" o:spid="_x0000_i1052" type="#_x0000_t75" alt="indir (5).jpg" style="width:49.5pt;height:30.75pt;visibility:visible">
            <v:imagedata r:id="rId23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Ata 1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53" type="#_x0000_t75" style="width:28.5pt;height:27pt;visibility:visible">
            <v:imagedata r:id="rId10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at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Ata 3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54" type="#_x0000_t75" style="width:52.5pt;height:25.5pt;visibility:visible">
            <v:imagedata r:id="rId22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 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 xml:space="preserve">Ata </w:t>
      </w:r>
      <w:r>
        <w:rPr>
          <w:rFonts w:ascii="Hand writing Mutlu" w:hAnsi="Hand writing Mutlu" w:cs="Hand writing Mutlu"/>
          <w:sz w:val="56"/>
          <w:szCs w:val="56"/>
        </w:rPr>
        <w:t xml:space="preserve">5 </w:t>
      </w:r>
      <w:r>
        <w:rPr>
          <w:rFonts w:ascii="Hand writing Mutlu" w:hAnsi="Hand writing Mutlu" w:cs="Hand writing Mutlu"/>
          <w:noProof/>
          <w:sz w:val="56"/>
          <w:szCs w:val="56"/>
          <w:lang w:eastAsia="tr-TR"/>
        </w:rPr>
        <w:t>lale</w:t>
      </w:r>
      <w:r>
        <w:rPr>
          <w:rFonts w:ascii="Hand writing Mutlu" w:hAnsi="Hand writing Mutlu" w:cs="Hand writing Mutlu"/>
          <w:sz w:val="56"/>
          <w:szCs w:val="56"/>
        </w:rPr>
        <w:t xml:space="preserve"> al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Ela al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55" type="#_x0000_t75" style="width:38.25pt;height:36pt;visibility:visible">
            <v:imagedata r:id="rId24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ele </w:t>
      </w:r>
    </w:p>
    <w:p w:rsidR="00326410" w:rsidRDefault="00326410" w:rsidP="004D3EBD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Ata elle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56" type="#_x0000_t75" alt="images (6).jpg" style="width:36.75pt;height:38.25pt;visibility:visible">
            <v:imagedata r:id="rId11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</w:t>
      </w:r>
    </w:p>
    <w:p w:rsidR="00326410" w:rsidRDefault="00326410" w:rsidP="00CF05C4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Lale ala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57" type="#_x0000_t75" alt="images (4).jpg" style="width:45.75pt;height:34.5pt;visibility:visible">
            <v:imagedata r:id="rId8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</w:t>
      </w:r>
    </w:p>
    <w:p w:rsidR="00326410" w:rsidRPr="00266AB2" w:rsidRDefault="00326410" w:rsidP="00266AB2">
      <w:pPr>
        <w:pStyle w:val="ListParagraph"/>
        <w:numPr>
          <w:ilvl w:val="0"/>
          <w:numId w:val="15"/>
        </w:numPr>
        <w:rPr>
          <w:rFonts w:ascii="Hand writing Mutlu" w:hAnsi="Hand writing Mutlu" w:cs="Hand writing Mutlu"/>
          <w:sz w:val="56"/>
          <w:szCs w:val="56"/>
        </w:rPr>
      </w:pPr>
      <w:r w:rsidRPr="00266AB2">
        <w:rPr>
          <w:rFonts w:ascii="Hand writing Mutlu" w:hAnsi="Hand writing Mutlu" w:cs="Hand writing Mutlu"/>
          <w:sz w:val="56"/>
          <w:szCs w:val="56"/>
        </w:rPr>
        <w:t>ata ata al</w:t>
      </w:r>
    </w:p>
    <w:p w:rsidR="00326410" w:rsidRDefault="00326410" w:rsidP="00266AB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Ata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58" type="#_x0000_t75" style="width:28.5pt;height:27pt;visibility:visible">
            <v:imagedata r:id="rId10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al at</w:t>
      </w:r>
    </w:p>
    <w:p w:rsidR="00326410" w:rsidRPr="00266AB2" w:rsidRDefault="00326410" w:rsidP="00266AB2">
      <w:pPr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Ata ala </w:t>
      </w:r>
      <w:r w:rsidRPr="003D4DDF">
        <w:rPr>
          <w:rFonts w:ascii="Hand writing Mutlu" w:hAnsi="Hand writing Mutlu" w:cs="Hand writing Mutlu"/>
          <w:noProof/>
          <w:sz w:val="56"/>
          <w:szCs w:val="56"/>
          <w:lang w:eastAsia="tr-TR"/>
        </w:rPr>
        <w:pict>
          <v:shape id="_x0000_i1059" type="#_x0000_t75" style="width:28.5pt;height:27pt;visibility:visible">
            <v:imagedata r:id="rId10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at</w:t>
      </w:r>
      <w:bookmarkStart w:id="0" w:name="_PictureBullets"/>
      <w:r w:rsidRPr="00A41228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60" type="#_x0000_t75" style="width:142.5pt;height:134.25pt;visibility:visible" o:bullet="t">
            <v:imagedata r:id="rId25" o:title=""/>
          </v:shape>
        </w:pict>
      </w:r>
      <w:r w:rsidRPr="00A41228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61" type="#_x0000_t75" alt="images (11).jpg" style="width:54.75pt;height:79.5pt;visibility:visible" o:bullet="t">
            <v:imagedata r:id="rId26" o:title=""/>
          </v:shape>
        </w:pict>
      </w:r>
      <w:r w:rsidRPr="00A41228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62" type="#_x0000_t75" style="width:142.5pt;height:103.5pt;visibility:visible" o:bullet="t">
            <v:imagedata r:id="rId27" o:title=""/>
          </v:shape>
        </w:pict>
      </w:r>
      <w:r w:rsidRPr="00A41228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63" type="#_x0000_t75" style="width:154.5pt;height:160.5pt;visibility:visible" o:bullet="t">
            <v:imagedata r:id="rId28" o:title="" gain="19661f" blacklevel="22938f"/>
          </v:shape>
        </w:pict>
      </w:r>
      <w:r w:rsidRPr="00A41228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64" type="#_x0000_t75" alt="60ff591220edca1897f0d5965efa2cd1_1272014475.jpg" style="width:242.25pt;height:225pt;visibility:visible" o:bullet="t">
            <v:imagedata r:id="rId29" o:title=""/>
          </v:shape>
        </w:pict>
      </w:r>
      <w:r w:rsidRPr="00A41228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65" type="#_x0000_t75" alt="images (3).jpg" style="width:45pt;height:39.75pt;visibility:visible" o:bullet="t">
            <v:imagedata r:id="rId30" o:title=""/>
          </v:shape>
        </w:pict>
      </w:r>
      <w:r w:rsidRPr="00A41228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66" type="#_x0000_t75" alt="images (3).jpg" style="width:27.75pt;height:39.75pt;visibility:visible" o:bullet="t">
            <v:imagedata r:id="rId31" o:title=""/>
          </v:shape>
        </w:pict>
      </w:r>
      <w:r w:rsidRPr="00A41228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67" type="#_x0000_t75" style="width:45pt;height:44.25pt;visibility:visible" o:bullet="t">
            <v:imagedata r:id="rId10" o:title=""/>
          </v:shape>
        </w:pict>
      </w:r>
      <w:bookmarkEnd w:id="0"/>
    </w:p>
    <w:sectPr w:rsidR="00326410" w:rsidRPr="00266AB2" w:rsidSect="00583FC7">
      <w:headerReference w:type="default" r:id="rId32"/>
      <w:footerReference w:type="default" r:id="rId33"/>
      <w:pgSz w:w="16838" w:h="11906" w:orient="landscape"/>
      <w:pgMar w:top="680" w:right="567" w:bottom="680" w:left="284" w:header="708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410" w:rsidRDefault="00326410" w:rsidP="00FF35AE">
      <w:pPr>
        <w:spacing w:after="0" w:line="240" w:lineRule="auto"/>
      </w:pPr>
      <w:r>
        <w:separator/>
      </w:r>
    </w:p>
  </w:endnote>
  <w:endnote w:type="continuationSeparator" w:id="1">
    <w:p w:rsidR="00326410" w:rsidRDefault="00326410" w:rsidP="00FF3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410" w:rsidRDefault="00326410" w:rsidP="00266AB2">
    <w:pPr>
      <w:rPr>
        <w:rFonts w:ascii="Comic Sans MS" w:hAnsi="Comic Sans MS" w:cs="Comic Sans MS"/>
        <w:sz w:val="18"/>
        <w:szCs w:val="18"/>
      </w:rPr>
    </w:pPr>
    <w:r w:rsidRPr="00771947">
      <w:rPr>
        <w:rFonts w:ascii="Comic Sans MS" w:hAnsi="Comic Sans MS" w:cs="Comic Sans MS"/>
        <w:sz w:val="18"/>
        <w:szCs w:val="18"/>
      </w:rPr>
      <w:t xml:space="preserve">Sayın veli.. metinlerimizi bol bol okutalım( en az 10 kez) okurken resimleri anlamlarına uygun okutalım. Anlamsız okutmayalım.  </w:t>
    </w:r>
    <w:r>
      <w:rPr>
        <w:rFonts w:ascii="Comic Sans MS" w:hAnsi="Comic Sans MS" w:cs="Comic Sans MS"/>
        <w:sz w:val="18"/>
        <w:szCs w:val="18"/>
      </w:rPr>
      <w:t xml:space="preserve">Bütün öğrenilen cümlelerden </w:t>
    </w:r>
    <w:r w:rsidRPr="00771947">
      <w:rPr>
        <w:rFonts w:ascii="Comic Sans MS" w:hAnsi="Comic Sans MS" w:cs="Comic Sans MS"/>
        <w:sz w:val="18"/>
        <w:szCs w:val="18"/>
      </w:rPr>
      <w:t xml:space="preserve">sınav yapılacaktır. Bu anlamda bakarak kılavuz çizgili deftere </w:t>
    </w:r>
    <w:r>
      <w:rPr>
        <w:rFonts w:ascii="Comic Sans MS" w:hAnsi="Comic Sans MS" w:cs="Comic Sans MS"/>
        <w:sz w:val="18"/>
        <w:szCs w:val="18"/>
      </w:rPr>
      <w:t xml:space="preserve">herhangi birkaç cümleyi </w:t>
    </w:r>
    <w:r w:rsidRPr="00771947">
      <w:rPr>
        <w:rFonts w:ascii="Comic Sans MS" w:hAnsi="Comic Sans MS" w:cs="Comic Sans MS"/>
        <w:sz w:val="18"/>
        <w:szCs w:val="18"/>
      </w:rPr>
      <w:t xml:space="preserve">yazdırın sonra dikte edip (söyleyip)  yazdırın bol bol okutun mantığını kavradığını düşündüğünüz zaman okutmayı bırakın.  </w:t>
    </w:r>
  </w:p>
  <w:p w:rsidR="00326410" w:rsidRPr="00771947" w:rsidRDefault="00326410" w:rsidP="00266AB2">
    <w:pPr>
      <w:jc w:val="center"/>
      <w:rPr>
        <w:rFonts w:ascii="Hand writing Mutlu" w:hAnsi="Hand writing Mutlu" w:cs="Hand writing Mutlu"/>
        <w:sz w:val="18"/>
        <w:szCs w:val="18"/>
      </w:rPr>
    </w:pPr>
    <w:hyperlink r:id="rId1" w:history="1">
      <w:r w:rsidRPr="00760D98">
        <w:rPr>
          <w:rStyle w:val="Hyperlink"/>
          <w:rFonts w:ascii="Comic Sans MS" w:hAnsi="Comic Sans MS" w:cs="Comic Sans MS"/>
          <w:sz w:val="18"/>
          <w:szCs w:val="18"/>
        </w:rPr>
        <w:t>www.muratyildiriminsinifi.wordpress.com</w:t>
      </w:r>
    </w:hyperlink>
    <w:r>
      <w:rPr>
        <w:rFonts w:ascii="Comic Sans MS" w:hAnsi="Comic Sans MS" w:cs="Comic Sans MS"/>
        <w:sz w:val="18"/>
        <w:szCs w:val="18"/>
      </w:rPr>
      <w:t xml:space="preserve"> </w:t>
    </w:r>
    <w:hyperlink r:id="rId2" w:history="1">
      <w:r w:rsidRPr="00760D98">
        <w:rPr>
          <w:rStyle w:val="Hyperlink"/>
          <w:rFonts w:ascii="Comic Sans MS" w:hAnsi="Comic Sans MS" w:cs="Comic Sans MS"/>
          <w:sz w:val="18"/>
          <w:szCs w:val="18"/>
        </w:rPr>
        <w:t>www.sorubak.com</w:t>
      </w:r>
    </w:hyperlink>
    <w:r>
      <w:rPr>
        <w:rFonts w:ascii="Comic Sans MS" w:hAnsi="Comic Sans MS" w:cs="Comic Sans MS"/>
        <w:sz w:val="18"/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410" w:rsidRDefault="00326410" w:rsidP="00FF35AE">
      <w:pPr>
        <w:spacing w:after="0" w:line="240" w:lineRule="auto"/>
      </w:pPr>
      <w:r>
        <w:separator/>
      </w:r>
    </w:p>
  </w:footnote>
  <w:footnote w:type="continuationSeparator" w:id="1">
    <w:p w:rsidR="00326410" w:rsidRDefault="00326410" w:rsidP="00FF3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410" w:rsidRDefault="00326410" w:rsidP="002A0D98">
    <w:pPr>
      <w:pStyle w:val="Header"/>
      <w:jc w:val="center"/>
    </w:pPr>
    <w:r>
      <w:t xml:space="preserve">Adı:                                                         2013-2014 Eğitim-Öğretim Yılı                                                                    </w:t>
    </w:r>
    <w:r w:rsidRPr="002D4CE9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19 Resim" o:spid="_x0000_i1026" type="#_x0000_t75" alt="Sınıf Logomuz.png" style="width:33.75pt;height:23.25pt;flip:x;visibility:visible">
          <v:imagedata r:id="rId1" o:title=""/>
        </v:shape>
      </w:pict>
    </w:r>
  </w:p>
  <w:p w:rsidR="00326410" w:rsidRDefault="00326410" w:rsidP="002A0D98">
    <w:pPr>
      <w:pStyle w:val="Header"/>
      <w:jc w:val="center"/>
    </w:pPr>
    <w:r>
      <w:t>Soyadı:                                      Yeşilkent İlkokulu  1/D Sınıfı ‘okuma metni ’çalışması-3                            Veli İmza: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568D"/>
    <w:multiLevelType w:val="hybridMultilevel"/>
    <w:tmpl w:val="371474F8"/>
    <w:lvl w:ilvl="0" w:tplc="C6D0CE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38820E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E867BB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08E20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40C061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8D2C1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A1EE5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112F83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0F96319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>
    <w:nsid w:val="1F6E6EC9"/>
    <w:multiLevelType w:val="hybridMultilevel"/>
    <w:tmpl w:val="A330FF4E"/>
    <w:lvl w:ilvl="0" w:tplc="01DEE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7B0B2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DFCB79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978A1F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9B835E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0542F3D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D94A8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1287C4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D10F0E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38597DFA"/>
    <w:multiLevelType w:val="hybridMultilevel"/>
    <w:tmpl w:val="7F02D3C8"/>
    <w:lvl w:ilvl="0" w:tplc="1654E5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35E987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30A466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9EFA4C3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68EAB6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F42177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5106C5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F86041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534C094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">
    <w:nsid w:val="489A1188"/>
    <w:multiLevelType w:val="hybridMultilevel"/>
    <w:tmpl w:val="6EB22E84"/>
    <w:lvl w:ilvl="0" w:tplc="0DC6B39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994EEDCE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cs="Symbol" w:hint="default"/>
      </w:rPr>
    </w:lvl>
    <w:lvl w:ilvl="2" w:tplc="956A94DE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3" w:tplc="953460A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1A046DFE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cs="Symbol" w:hint="default"/>
      </w:rPr>
    </w:lvl>
    <w:lvl w:ilvl="5" w:tplc="4AE47B26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cs="Symbol" w:hint="default"/>
      </w:rPr>
    </w:lvl>
    <w:lvl w:ilvl="6" w:tplc="D63C727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A950ECB0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cs="Symbol" w:hint="default"/>
      </w:rPr>
    </w:lvl>
    <w:lvl w:ilvl="8" w:tplc="B5E24452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cs="Symbol" w:hint="default"/>
      </w:rPr>
    </w:lvl>
  </w:abstractNum>
  <w:abstractNum w:abstractNumId="4">
    <w:nsid w:val="541A41D2"/>
    <w:multiLevelType w:val="hybridMultilevel"/>
    <w:tmpl w:val="8A4E43F8"/>
    <w:lvl w:ilvl="0" w:tplc="CDDE55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A03A46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21ECA69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92FAF7C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652E8A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C554B0F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4F6FE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0721F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5A585DA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54CA2199"/>
    <w:multiLevelType w:val="hybridMultilevel"/>
    <w:tmpl w:val="4CD86A54"/>
    <w:lvl w:ilvl="0" w:tplc="A96E79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DFA36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FC174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27A0A0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564A64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F48601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B846D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CAE445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A2F64D4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6">
    <w:nsid w:val="55BC6586"/>
    <w:multiLevelType w:val="hybridMultilevel"/>
    <w:tmpl w:val="3F74B228"/>
    <w:lvl w:ilvl="0" w:tplc="5B5EBDE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1F3A7458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cs="Symbol" w:hint="default"/>
      </w:rPr>
    </w:lvl>
    <w:lvl w:ilvl="2" w:tplc="C41052FE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3" w:tplc="6E6C8186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5598FE50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cs="Symbol" w:hint="default"/>
      </w:rPr>
    </w:lvl>
    <w:lvl w:ilvl="5" w:tplc="01D6E516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cs="Symbol" w:hint="default"/>
      </w:rPr>
    </w:lvl>
    <w:lvl w:ilvl="6" w:tplc="24AE6C84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6F5EF5AC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cs="Symbol" w:hint="default"/>
      </w:rPr>
    </w:lvl>
    <w:lvl w:ilvl="8" w:tplc="78748798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cs="Symbol" w:hint="default"/>
      </w:rPr>
    </w:lvl>
  </w:abstractNum>
  <w:abstractNum w:abstractNumId="7">
    <w:nsid w:val="58E93B02"/>
    <w:multiLevelType w:val="hybridMultilevel"/>
    <w:tmpl w:val="E2324790"/>
    <w:lvl w:ilvl="0" w:tplc="C592E9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520E7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3B0AC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81C4B2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E82810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0616F63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28A5A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DBEAC6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9EA829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8">
    <w:nsid w:val="66E662DB"/>
    <w:multiLevelType w:val="hybridMultilevel"/>
    <w:tmpl w:val="79064F34"/>
    <w:lvl w:ilvl="0" w:tplc="CDBADE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E300A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22681E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4EE37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DC21A5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673257E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D4066CB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70865ED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B64AD68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9">
    <w:nsid w:val="68BB0CB5"/>
    <w:multiLevelType w:val="hybridMultilevel"/>
    <w:tmpl w:val="442A5260"/>
    <w:lvl w:ilvl="0" w:tplc="BA2A8A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12291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9628DFD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55094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636BD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E290574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51CFDC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59CA4D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09A13A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0">
    <w:nsid w:val="69B043B3"/>
    <w:multiLevelType w:val="hybridMultilevel"/>
    <w:tmpl w:val="F7564FAA"/>
    <w:lvl w:ilvl="0" w:tplc="BD5028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ADA9A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8C6B0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8B5CA8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E42367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8344DF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570A87C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9B66F3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8CA877D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F53D49"/>
    <w:multiLevelType w:val="hybridMultilevel"/>
    <w:tmpl w:val="A232C394"/>
    <w:lvl w:ilvl="0" w:tplc="8542AD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D16FD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2DB62BE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8BA73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1DE58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7F4FCD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D6C248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C4EB10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CB8A48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>
    <w:nsid w:val="70D3129A"/>
    <w:multiLevelType w:val="hybridMultilevel"/>
    <w:tmpl w:val="853AABF6"/>
    <w:lvl w:ilvl="0" w:tplc="ADCAC6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21AF0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58E879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72AE6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1868CD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718688E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8D906A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26E5D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C4CAF75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3">
    <w:nsid w:val="71220709"/>
    <w:multiLevelType w:val="hybridMultilevel"/>
    <w:tmpl w:val="1666B732"/>
    <w:lvl w:ilvl="0" w:tplc="A6965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69811D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8DAF5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E40B7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C9E9BF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62B0765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CFE1F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39CA2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79E0A9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4">
    <w:nsid w:val="77055F2D"/>
    <w:multiLevelType w:val="hybridMultilevel"/>
    <w:tmpl w:val="2A382402"/>
    <w:lvl w:ilvl="0" w:tplc="BD6AFB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4C601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636AD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0C64D8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38C7D6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E02513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95EAB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3140B5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F92939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6"/>
  </w:num>
  <w:num w:numId="5">
    <w:abstractNumId w:val="9"/>
  </w:num>
  <w:num w:numId="6">
    <w:abstractNumId w:val="13"/>
  </w:num>
  <w:num w:numId="7">
    <w:abstractNumId w:val="5"/>
  </w:num>
  <w:num w:numId="8">
    <w:abstractNumId w:val="7"/>
  </w:num>
  <w:num w:numId="9">
    <w:abstractNumId w:val="12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1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002B"/>
    <w:rsid w:val="00007B07"/>
    <w:rsid w:val="00030555"/>
    <w:rsid w:val="0004373E"/>
    <w:rsid w:val="0005042B"/>
    <w:rsid w:val="000F22EF"/>
    <w:rsid w:val="0010613F"/>
    <w:rsid w:val="00156DB4"/>
    <w:rsid w:val="00174307"/>
    <w:rsid w:val="0018670C"/>
    <w:rsid w:val="001908E9"/>
    <w:rsid w:val="001A2D2D"/>
    <w:rsid w:val="001C6BF9"/>
    <w:rsid w:val="00236C3A"/>
    <w:rsid w:val="00266AB2"/>
    <w:rsid w:val="0027002B"/>
    <w:rsid w:val="00275CDF"/>
    <w:rsid w:val="00285053"/>
    <w:rsid w:val="002A0D98"/>
    <w:rsid w:val="002B6CE5"/>
    <w:rsid w:val="002D4CE9"/>
    <w:rsid w:val="002F0260"/>
    <w:rsid w:val="002F30BF"/>
    <w:rsid w:val="00326410"/>
    <w:rsid w:val="003D4DDF"/>
    <w:rsid w:val="003E0E7F"/>
    <w:rsid w:val="004C7461"/>
    <w:rsid w:val="004D3EBD"/>
    <w:rsid w:val="004F0ECC"/>
    <w:rsid w:val="004F5470"/>
    <w:rsid w:val="00583FC7"/>
    <w:rsid w:val="00624CC0"/>
    <w:rsid w:val="006B4C5F"/>
    <w:rsid w:val="006D407F"/>
    <w:rsid w:val="007206DD"/>
    <w:rsid w:val="00746CB6"/>
    <w:rsid w:val="00760D98"/>
    <w:rsid w:val="00771947"/>
    <w:rsid w:val="00772F15"/>
    <w:rsid w:val="007B1C76"/>
    <w:rsid w:val="00831094"/>
    <w:rsid w:val="008B5601"/>
    <w:rsid w:val="008E6614"/>
    <w:rsid w:val="00921D44"/>
    <w:rsid w:val="00947792"/>
    <w:rsid w:val="00954EB6"/>
    <w:rsid w:val="009A1157"/>
    <w:rsid w:val="009B3039"/>
    <w:rsid w:val="009D2152"/>
    <w:rsid w:val="00A41228"/>
    <w:rsid w:val="00BC7158"/>
    <w:rsid w:val="00C26FC5"/>
    <w:rsid w:val="00C87F77"/>
    <w:rsid w:val="00CE775E"/>
    <w:rsid w:val="00CF05C4"/>
    <w:rsid w:val="00D3641C"/>
    <w:rsid w:val="00DC185E"/>
    <w:rsid w:val="00DF271F"/>
    <w:rsid w:val="00E069C3"/>
    <w:rsid w:val="00E13106"/>
    <w:rsid w:val="00E86DC6"/>
    <w:rsid w:val="00FB322D"/>
    <w:rsid w:val="00FF0C5E"/>
    <w:rsid w:val="00FF3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DB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70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00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F5470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FF3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35AE"/>
  </w:style>
  <w:style w:type="paragraph" w:styleId="Footer">
    <w:name w:val="footer"/>
    <w:basedOn w:val="Normal"/>
    <w:link w:val="FooterChar"/>
    <w:uiPriority w:val="99"/>
    <w:semiHidden/>
    <w:rsid w:val="00FF3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35AE"/>
  </w:style>
  <w:style w:type="character" w:styleId="Hyperlink">
    <w:name w:val="Hyperlink"/>
    <w:basedOn w:val="DefaultParagraphFont"/>
    <w:uiPriority w:val="99"/>
    <w:rsid w:val="00D364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wmf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wmf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emf"/><Relationship Id="rId10" Type="http://schemas.openxmlformats.org/officeDocument/2006/relationships/image" Target="media/image4.emf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wmf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hyperlink" Target="http://www.muratyildiriminsinifi.wordpres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80</Words>
  <Characters>460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ADMIN</dc:creator>
  <cp:keywords>www.sorubak.com</cp:keywords>
  <dc:description>www.sorubak.com</dc:description>
  <cp:lastModifiedBy>edanur</cp:lastModifiedBy>
  <cp:revision>6</cp:revision>
  <cp:lastPrinted>2013-11-10T15:26:00Z</cp:lastPrinted>
  <dcterms:created xsi:type="dcterms:W3CDTF">2013-11-10T15:24:00Z</dcterms:created>
  <dcterms:modified xsi:type="dcterms:W3CDTF">2013-11-12T19:52:00Z</dcterms:modified>
  <cp:category>www.sorubak.com</cp:category>
</cp:coreProperties>
</file>