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BB" w:rsidRPr="00EC45A1" w:rsidRDefault="00A603BB" w:rsidP="006B10D7">
      <w:pPr>
        <w:spacing w:after="0"/>
        <w:rPr>
          <w:rFonts w:ascii="Hand writing Mutlu" w:hAnsi="Hand writing Mutlu" w:cs="Hand writing Mutlu"/>
          <w:i/>
          <w:iCs/>
          <w:color w:val="BFBFBF"/>
          <w:sz w:val="28"/>
          <w:szCs w:val="28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amblem" style="position:absolute;margin-left:468pt;margin-top:-4.4pt;width:68.7pt;height:33.8pt;z-index:-251664896;visibility:visible">
            <v:imagedata r:id="rId4" o:title=""/>
          </v:shape>
        </w:pict>
      </w:r>
      <w:r w:rsidRPr="00EC45A1">
        <w:rPr>
          <w:rFonts w:ascii="Hand writing Mutlu" w:hAnsi="Hand writing Mutlu" w:cs="Hand writing Mutlu"/>
          <w:i/>
          <w:iCs/>
          <w:color w:val="BFBFBF"/>
          <w:sz w:val="28"/>
          <w:szCs w:val="28"/>
          <w:u w:val="single"/>
        </w:rPr>
        <w:t>Adı Soyadı:</w:t>
      </w:r>
      <w:r w:rsidRPr="00EC45A1">
        <w:rPr>
          <w:rFonts w:ascii="Times New Roman" w:hAnsi="Times New Roman" w:cs="Times New Roman"/>
          <w:i/>
          <w:iCs/>
          <w:color w:val="BFBFBF"/>
          <w:sz w:val="28"/>
          <w:szCs w:val="28"/>
          <w:u w:val="single"/>
        </w:rPr>
        <w:t>……………………………………</w:t>
      </w:r>
      <w:r w:rsidRPr="00EC45A1">
        <w:rPr>
          <w:rFonts w:ascii="Hand writing Mutlu" w:hAnsi="Hand writing Mutlu" w:cs="Hand writing Mutlu"/>
          <w:i/>
          <w:iCs/>
          <w:color w:val="BFBFBF"/>
          <w:sz w:val="28"/>
          <w:szCs w:val="28"/>
          <w:u w:val="single"/>
        </w:rPr>
        <w:t>..</w:t>
      </w:r>
    </w:p>
    <w:p w:rsidR="00A603BB" w:rsidRPr="00EC45A1" w:rsidRDefault="00A603BB" w:rsidP="009167F1">
      <w:pPr>
        <w:spacing w:after="0"/>
        <w:jc w:val="center"/>
        <w:rPr>
          <w:rFonts w:ascii="Hand writing Mutlu" w:hAnsi="Hand writing Mutlu" w:cs="Hand writing Mutlu"/>
          <w:i/>
          <w:iCs/>
          <w:color w:val="BFBFBF"/>
          <w:sz w:val="28"/>
          <w:szCs w:val="28"/>
          <w:u w:val="single"/>
        </w:rPr>
      </w:pPr>
      <w:r w:rsidRPr="00EC45A1">
        <w:rPr>
          <w:rFonts w:ascii="Hand writing Mutlu" w:hAnsi="Hand writing Mutlu" w:cs="Hand writing Mutlu"/>
          <w:i/>
          <w:iCs/>
          <w:color w:val="BFBFBF"/>
          <w:sz w:val="28"/>
          <w:szCs w:val="28"/>
          <w:u w:val="single"/>
        </w:rPr>
        <w:t xml:space="preserve">Yazıların üzerinden geçiniz. Geçerken sesli şekilde okuyunuz. </w:t>
      </w:r>
    </w:p>
    <w:p w:rsidR="00A603BB" w:rsidRPr="00EC45A1" w:rsidRDefault="00A603BB" w:rsidP="009167F1">
      <w:pPr>
        <w:spacing w:after="0"/>
        <w:jc w:val="center"/>
        <w:rPr>
          <w:rFonts w:ascii="Hand writing Mutlu" w:hAnsi="Hand writing Mutlu" w:cs="Hand writing Mutlu"/>
          <w:i/>
          <w:iCs/>
          <w:color w:val="BFBFBF"/>
          <w:sz w:val="28"/>
          <w:szCs w:val="28"/>
          <w:u w:val="single"/>
        </w:rPr>
      </w:pPr>
      <w:r w:rsidRPr="00EC45A1">
        <w:rPr>
          <w:rFonts w:ascii="Hand writing Mutlu" w:hAnsi="Hand writing Mutlu" w:cs="Hand writing Mutlu"/>
          <w:i/>
          <w:iCs/>
          <w:color w:val="BFBFBF"/>
          <w:sz w:val="28"/>
          <w:szCs w:val="28"/>
          <w:u w:val="single"/>
        </w:rPr>
        <w:t>Karşısına aynısını yazınız. Bitirdikten sonra tekrar okuyunuz.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Ela Lale el ele.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Talat et al.    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Ela Lale tat al.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Talat tat al.   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Ela ele.         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Ela Lale et al. 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Ela el ele at.   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Tat Ela tat.    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Tat Lale tat.  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Talat tat.                        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32"/>
          <w:szCs w:val="32"/>
        </w:rPr>
      </w:pPr>
      <w:r w:rsidRPr="00EC45A1">
        <w:rPr>
          <w:rFonts w:ascii="Hand writing Mutlu" w:hAnsi="Hand writing Mutlu" w:cs="Hand writing Mutlu"/>
          <w:color w:val="D9D9D9"/>
          <w:sz w:val="32"/>
          <w:szCs w:val="32"/>
        </w:rPr>
        <w:t>Aynen üzerinden geçip, karşısına aynısını yazınız ve okuyunuz.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>
        <w:rPr>
          <w:noProof/>
        </w:rPr>
        <w:pict>
          <v:roundrect id="AutoShape 6" o:spid="_x0000_s1027" style="position:absolute;margin-left:473.45pt;margin-top:6.9pt;width:85.05pt;height:33.8pt;z-index:251655680;visibility:visible" arcsize="10923f" filled="f"/>
        </w:pict>
      </w:r>
      <w:r>
        <w:rPr>
          <w:noProof/>
        </w:rPr>
        <w:pict>
          <v:roundrect id="AutoShape 5" o:spid="_x0000_s1028" style="position:absolute;margin-left:340.4pt;margin-top:6.9pt;width:85.05pt;height:33.8pt;z-index:251654656;visibility:visible" arcsize="10923f" filled="f"/>
        </w:pict>
      </w:r>
      <w:r>
        <w:rPr>
          <w:noProof/>
        </w:rPr>
        <w:pict>
          <v:roundrect id="AutoShape 3" o:spid="_x0000_s1029" style="position:absolute;margin-left:38.75pt;margin-top:6.9pt;width:108.55pt;height:33.25pt;z-index:251652608;visibility:visible" arcsize="10923f" filled="f"/>
        </w:pict>
      </w:r>
      <w:r>
        <w:rPr>
          <w:noProof/>
        </w:rPr>
        <w:pict>
          <v:roundrect id="AutoShape 4" o:spid="_x0000_s1030" style="position:absolute;margin-left:189.85pt;margin-top:6.9pt;width:108.55pt;height:33.8pt;z-index:251653632;visibility:visible" arcsize="10923f" filled="f"/>
        </w:pict>
      </w: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lel         tel         let      lat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>
        <w:rPr>
          <w:noProof/>
        </w:rPr>
        <w:pict>
          <v:roundrect id="AutoShape 8" o:spid="_x0000_s1031" style="position:absolute;margin-left:185.9pt;margin-top:7.4pt;width:108.55pt;height:33.8pt;z-index:251657728;visibility:visible" arcsize="10923f" filled="f"/>
        </w:pict>
      </w:r>
      <w:r>
        <w:rPr>
          <w:noProof/>
        </w:rPr>
        <w:pict>
          <v:roundrect id="AutoShape 7" o:spid="_x0000_s1032" style="position:absolute;margin-left:41.95pt;margin-top:7.4pt;width:103.15pt;height:33.25pt;z-index:251656704;visibility:visible" arcsize="10923f" filled="f"/>
        </w:pict>
      </w:r>
      <w:r>
        <w:rPr>
          <w:noProof/>
        </w:rPr>
        <w:pict>
          <v:roundrect id="AutoShape 10" o:spid="_x0000_s1033" style="position:absolute;margin-left:476.1pt;margin-top:7.4pt;width:85.05pt;height:33.8pt;z-index:251659776;visibility:visible" arcsize="10923f" filled="f"/>
        </w:pict>
      </w:r>
      <w:r>
        <w:rPr>
          <w:noProof/>
        </w:rPr>
        <w:pict>
          <v:roundrect id="AutoShape 9" o:spid="_x0000_s1034" style="position:absolute;margin-left:343.05pt;margin-top:7.4pt;width:85.05pt;height:33.8pt;z-index:251658752;visibility:visible" arcsize="10923f" filled="f"/>
        </w:pict>
      </w: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tal        tet         lal      alt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D9D9D9"/>
          <w:sz w:val="60"/>
          <w:szCs w:val="60"/>
        </w:rPr>
      </w:pPr>
      <w:r>
        <w:rPr>
          <w:noProof/>
        </w:rPr>
        <w:pict>
          <v:roundrect id="AutoShape 11" o:spid="_x0000_s1035" style="position:absolute;margin-left:36.55pt;margin-top:7.75pt;width:100.35pt;height:33.25pt;z-index:251660800;visibility:visible" arcsize="10923f" filled="f"/>
        </w:pict>
      </w:r>
      <w:r>
        <w:rPr>
          <w:noProof/>
        </w:rPr>
        <w:pict>
          <v:roundrect id="AutoShape 12" o:spid="_x0000_s1036" style="position:absolute;margin-left:179.95pt;margin-top:7.75pt;width:108.55pt;height:33.8pt;z-index:251661824;visibility:visible" arcsize="10923f" filled="f"/>
        </w:pict>
      </w:r>
      <w:r>
        <w:rPr>
          <w:noProof/>
        </w:rPr>
        <w:pict>
          <v:roundrect id="AutoShape 13" o:spid="_x0000_s1037" style="position:absolute;margin-left:343.6pt;margin-top:8.3pt;width:85.05pt;height:33.8pt;z-index:251662848;visibility:visible" arcsize="10923f" filled="f"/>
        </w:pict>
      </w:r>
      <w:r>
        <w:rPr>
          <w:noProof/>
        </w:rPr>
        <w:pict>
          <v:roundrect id="AutoShape 14" o:spid="_x0000_s1038" style="position:absolute;margin-left:476.65pt;margin-top:8.3pt;width:85.05pt;height:33.8pt;z-index:251663872;visibility:visible" arcsize="10923f" filled="f"/>
        </w:pict>
      </w:r>
      <w:r w:rsidRPr="00EC45A1">
        <w:rPr>
          <w:rFonts w:ascii="Hand writing Mutlu" w:hAnsi="Hand writing Mutlu" w:cs="Hand writing Mutlu"/>
          <w:color w:val="D9D9D9"/>
          <w:sz w:val="60"/>
          <w:szCs w:val="60"/>
        </w:rPr>
        <w:t xml:space="preserve">elt        ele         tele      lele  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sz w:val="32"/>
          <w:szCs w:val="32"/>
        </w:rPr>
      </w:pPr>
      <w:bookmarkStart w:id="0" w:name="_GoBack"/>
      <w:bookmarkEnd w:id="0"/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sz w:val="32"/>
          <w:szCs w:val="32"/>
        </w:rPr>
      </w:pP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sz w:val="32"/>
          <w:szCs w:val="32"/>
        </w:rPr>
      </w:pPr>
      <w:r w:rsidRPr="00EC45A1">
        <w:rPr>
          <w:rFonts w:ascii="Hand writing Mutlu" w:hAnsi="Hand writing Mutlu" w:cs="Hand writing Mutlu"/>
          <w:sz w:val="32"/>
          <w:szCs w:val="32"/>
        </w:rPr>
        <w:t>Aşağıdaki sayıların üzerinden geçip. Okuyunuz.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21  21  21  21   22  22   22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23   23   23   23   23   23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24   24   24   25   25  25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26   26   26   27   27  27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28   28   28   29   29   29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>30   30   30  30  30  30 30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40   40   40   40   40   40 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50  50  50  50  50  50  50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60  60  60  60  60   60  60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70  70  70  70  70  70  70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70"/>
          <w:szCs w:val="7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80   80  80  80  80  80  80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color w:val="BFBFBF"/>
          <w:sz w:val="60"/>
          <w:szCs w:val="60"/>
        </w:rPr>
      </w:pPr>
      <w:r w:rsidRPr="00EC45A1">
        <w:rPr>
          <w:rFonts w:ascii="Hand writing Mutlu" w:hAnsi="Hand writing Mutlu" w:cs="Hand writing Mutlu"/>
          <w:color w:val="BFBFBF"/>
          <w:sz w:val="70"/>
          <w:szCs w:val="70"/>
        </w:rPr>
        <w:t xml:space="preserve">90  90  90  90  90  90  90  </w:t>
      </w:r>
    </w:p>
    <w:p w:rsidR="00A603BB" w:rsidRPr="00EC45A1" w:rsidRDefault="00A603BB" w:rsidP="006B10D7">
      <w:pPr>
        <w:spacing w:after="0"/>
        <w:rPr>
          <w:rFonts w:ascii="Hand writing Mutlu" w:hAnsi="Hand writing Mutlu" w:cs="Hand writing Mutlu"/>
          <w:sz w:val="32"/>
          <w:szCs w:val="32"/>
        </w:rPr>
      </w:pPr>
      <w:hyperlink r:id="rId5" w:history="1">
        <w:r>
          <w:rPr>
            <w:rStyle w:val="Hyperlink"/>
            <w:rFonts w:ascii="Nurhan Uz" w:hAnsi="Nurhan Uz" w:cs="Nurhan Uz"/>
            <w:noProof/>
            <w:sz w:val="72"/>
            <w:szCs w:val="72"/>
          </w:rPr>
          <w:t>www.sorubak.com</w:t>
        </w:r>
      </w:hyperlink>
    </w:p>
    <w:sectPr w:rsidR="00A603BB" w:rsidRPr="00EC45A1" w:rsidSect="009B7C91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0D7"/>
    <w:rsid w:val="00044595"/>
    <w:rsid w:val="00082031"/>
    <w:rsid w:val="000E1735"/>
    <w:rsid w:val="00276424"/>
    <w:rsid w:val="00566456"/>
    <w:rsid w:val="005D028D"/>
    <w:rsid w:val="00640668"/>
    <w:rsid w:val="00691260"/>
    <w:rsid w:val="006B10D7"/>
    <w:rsid w:val="008F6A45"/>
    <w:rsid w:val="009167F1"/>
    <w:rsid w:val="00983A1A"/>
    <w:rsid w:val="009B7C91"/>
    <w:rsid w:val="00A603BB"/>
    <w:rsid w:val="00B44C07"/>
    <w:rsid w:val="00DA3D5A"/>
    <w:rsid w:val="00E07B89"/>
    <w:rsid w:val="00EC4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9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C45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</Pages>
  <Words>181</Words>
  <Characters>1033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edanur</cp:lastModifiedBy>
  <cp:revision>3</cp:revision>
  <cp:lastPrinted>2006-01-03T02:55:00Z</cp:lastPrinted>
  <dcterms:created xsi:type="dcterms:W3CDTF">2012-11-02T09:00:00Z</dcterms:created>
  <dcterms:modified xsi:type="dcterms:W3CDTF">2013-11-17T19:48:00Z</dcterms:modified>
  <cp:category>www.sorubak.com</cp:category>
</cp:coreProperties>
</file>