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76" w:rsidRPr="00AD2762" w:rsidRDefault="00A64A76" w:rsidP="003E03AA">
      <w:pPr>
        <w:tabs>
          <w:tab w:val="center" w:pos="4535"/>
        </w:tabs>
        <w:rPr>
          <w:rFonts w:ascii="Nurhan Uz" w:hAnsi="Nurhan Uz" w:cs="Nurhan Uz"/>
          <w:sz w:val="28"/>
          <w:szCs w:val="28"/>
        </w:rPr>
      </w:pPr>
      <w:r>
        <w:rPr>
          <w:rFonts w:ascii="Nurhan Uz" w:hAnsi="Nurhan Uz" w:cs="Nurhan Uz"/>
          <w:sz w:val="28"/>
          <w:szCs w:val="28"/>
        </w:rPr>
        <w:t xml:space="preserve">Sesler  </w:t>
      </w:r>
      <w:hyperlink r:id="rId6" w:history="1">
        <w:r w:rsidRPr="00E0671F"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  <w:r>
        <w:rPr>
          <w:rFonts w:ascii="Nurhan Uz" w:hAnsi="Nurhan Uz" w:cs="Nurhan Uz"/>
          <w:sz w:val="28"/>
          <w:szCs w:val="28"/>
        </w:rPr>
        <w:t xml:space="preserve"> </w:t>
      </w:r>
    </w:p>
    <w:p w:rsidR="00A64A76" w:rsidRPr="008268D4" w:rsidRDefault="00A64A76" w:rsidP="003E03AA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26" style="position:absolute;margin-left:-1.2pt;margin-top:11.35pt;width:505pt;height:30pt;z-index:251636736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noProof/>
        </w:rPr>
        <w:pict>
          <v:group id="_x0000_s1033" style="position:absolute;margin-left:-1pt;margin-top:11.35pt;width:505pt;height:30pt;z-index:2516357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 xml:space="preserve"> </w:t>
      </w:r>
      <w:r>
        <w:rPr>
          <w:rFonts w:ascii="Hand writing Mutlu" w:hAnsi="Hand writing Mutlu" w:cs="Hand writing Mutlu"/>
          <w:sz w:val="60"/>
          <w:szCs w:val="60"/>
        </w:rPr>
        <w:t>E e l L a A t T</w:t>
      </w:r>
    </w:p>
    <w:tbl>
      <w:tblPr>
        <w:tblW w:w="943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2"/>
        <w:gridCol w:w="2053"/>
        <w:gridCol w:w="1668"/>
        <w:gridCol w:w="2040"/>
        <w:gridCol w:w="2102"/>
      </w:tblGrid>
      <w:tr w:rsidR="00A64A76">
        <w:trPr>
          <w:trHeight w:val="2145"/>
        </w:trPr>
        <w:tc>
          <w:tcPr>
            <w:tcW w:w="1588" w:type="dxa"/>
          </w:tcPr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148.15pt;margin-top:26.95pt;width:13.5pt;height:21pt;flip:x;z-index:2516541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18.4pt;margin-top:26.95pt;width:19.5pt;height:24.75pt;flip:x;z-index:2516531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2" type="#_x0000_t32" style="position:absolute;margin-left:7.9pt;margin-top:26.95pt;width:10.5pt;height:24.75pt;z-index:2516520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132.4pt;margin-top:30.7pt;width:15.75pt;height:17.25pt;z-index:251648000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a</w:t>
            </w:r>
          </w:p>
          <w:p w:rsidR="00A64A76" w:rsidRDefault="00A64A76" w:rsidP="001E55B3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</w:t>
            </w: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</w:tc>
        <w:tc>
          <w:tcPr>
            <w:tcW w:w="2059" w:type="dxa"/>
          </w:tcPr>
          <w:p w:rsidR="00A64A76" w:rsidRDefault="00A64A76" w:rsidP="001E55B3">
            <w:pPr>
              <w:tabs>
                <w:tab w:val="right" w:pos="9072"/>
              </w:tabs>
              <w:ind w:left="74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e    l</w:t>
            </w:r>
          </w:p>
          <w:p w:rsidR="00A64A76" w:rsidRDefault="00A64A76" w:rsidP="001E55B3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</w:t>
            </w:r>
          </w:p>
        </w:tc>
        <w:tc>
          <w:tcPr>
            <w:tcW w:w="1672" w:type="dxa"/>
          </w:tcPr>
          <w:p w:rsidR="00A64A76" w:rsidRDefault="00A64A76" w:rsidP="001E55B3">
            <w:pPr>
              <w:tabs>
                <w:tab w:val="right" w:pos="9072"/>
              </w:tabs>
              <w:ind w:left="35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4" type="#_x0000_t32" style="position:absolute;left:0;text-align:left;margin-left:42.15pt;margin-top:26.95pt;width:9pt;height:21pt;flip:x;z-index:2516551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5" type="#_x0000_t32" style="position:absolute;left:0;text-align:left;margin-left:24.9pt;margin-top:26.95pt;width:17.25pt;height:17.25pt;z-index:2516490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e</w:t>
            </w:r>
          </w:p>
          <w:p w:rsidR="00A64A76" w:rsidRDefault="00A64A76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  <w:tc>
          <w:tcPr>
            <w:tcW w:w="2045" w:type="dxa"/>
          </w:tcPr>
          <w:p w:rsidR="00A64A76" w:rsidRDefault="00A64A76" w:rsidP="001E55B3">
            <w:pPr>
              <w:tabs>
                <w:tab w:val="right" w:pos="9072"/>
              </w:tabs>
              <w:ind w:left="71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6" type="#_x0000_t32" style="position:absolute;left:0;text-align:left;margin-left:38.8pt;margin-top:26.95pt;width:18.75pt;height:24.75pt;z-index:2516500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l   e</w:t>
            </w:r>
          </w:p>
          <w:p w:rsidR="00A64A76" w:rsidRDefault="00A64A76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7" type="#_x0000_t32" style="position:absolute;left:0;text-align:left;margin-left:57.55pt;margin-top:-.5pt;width:10.5pt;height:17.25pt;flip:x;z-index:251656192" o:connectortype="straight">
                  <v:stroke endarrow="block"/>
                </v:shape>
              </w:pict>
            </w:r>
          </w:p>
          <w:p w:rsidR="00A64A76" w:rsidRDefault="00A64A76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  <w:tc>
          <w:tcPr>
            <w:tcW w:w="2071" w:type="dxa"/>
          </w:tcPr>
          <w:p w:rsidR="00A64A76" w:rsidRDefault="00A64A76" w:rsidP="001E55B3">
            <w:pPr>
              <w:tabs>
                <w:tab w:val="right" w:pos="9072"/>
              </w:tabs>
              <w:ind w:left="44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8" type="#_x0000_t32" style="position:absolute;left:0;text-align:left;margin-left:24.45pt;margin-top:26.95pt;width:19.5pt;height:24.75pt;z-index:2516510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el   le</w:t>
            </w:r>
          </w:p>
          <w:p w:rsidR="00A64A76" w:rsidRDefault="00A64A76" w:rsidP="001E55B3">
            <w:pPr>
              <w:ind w:left="665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49" type="#_x0000_t32" style="position:absolute;left:0;text-align:left;margin-left:43.95pt;margin-top:-.5pt;width:12.75pt;height:21pt;flip:x;z-index:251657216" o:connectortype="straight">
                  <v:stroke endarrow="block"/>
                </v:shape>
              </w:pict>
            </w:r>
          </w:p>
          <w:p w:rsidR="00A64A76" w:rsidRDefault="00A64A76" w:rsidP="001E55B3">
            <w:pPr>
              <w:ind w:left="665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</w:t>
            </w:r>
          </w:p>
        </w:tc>
      </w:tr>
      <w:tr w:rsidR="00A64A76">
        <w:trPr>
          <w:trHeight w:val="2100"/>
        </w:trPr>
        <w:tc>
          <w:tcPr>
            <w:tcW w:w="1588" w:type="dxa"/>
          </w:tcPr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noProof/>
              </w:rPr>
              <w:pict>
                <v:shape id="_x0000_s1050" type="#_x0000_t32" style="position:absolute;margin-left:34pt;margin-top:26.35pt;width:14.25pt;height:22.5pt;flip:x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1" type="#_x0000_t32" style="position:absolute;margin-left:18.4pt;margin-top:26.35pt;width:7.35pt;height:22.5pt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La  le</w:t>
            </w: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..........</w:t>
            </w:r>
          </w:p>
        </w:tc>
        <w:tc>
          <w:tcPr>
            <w:tcW w:w="2059" w:type="dxa"/>
          </w:tcPr>
          <w:p w:rsidR="00A64A76" w:rsidRDefault="00A64A76" w:rsidP="000B4979">
            <w:pPr>
              <w:ind w:left="56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2" type="#_x0000_t32" style="position:absolute;left:0;text-align:left;margin-left:47.1pt;margin-top:26.35pt;width:21pt;height:22.5pt;flip:x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left:0;text-align:left;margin-left:34.35pt;margin-top:26.35pt;width:7.5pt;height:22.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a   l.</w:t>
            </w:r>
          </w:p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Pr="000B4979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</w:t>
            </w:r>
          </w:p>
        </w:tc>
        <w:tc>
          <w:tcPr>
            <w:tcW w:w="1672" w:type="dxa"/>
          </w:tcPr>
          <w:p w:rsidR="00A64A76" w:rsidRDefault="00A64A76" w:rsidP="001E55B3">
            <w:pPr>
              <w:ind w:left="32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4" type="#_x0000_t32" style="position:absolute;left:0;text-align:left;margin-left:34.45pt;margin-top:26.35pt;width:17.25pt;height:22.5pt;flip:x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5" type="#_x0000_t32" style="position:absolute;left:0;text-align:left;margin-left:24.9pt;margin-top:26.35pt;width:9.55pt;height:22.5pt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al  a</w:t>
            </w:r>
          </w:p>
          <w:p w:rsidR="00A64A76" w:rsidRDefault="00A64A76">
            <w:pPr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</w:t>
            </w:r>
          </w:p>
        </w:tc>
        <w:tc>
          <w:tcPr>
            <w:tcW w:w="2045" w:type="dxa"/>
          </w:tcPr>
          <w:p w:rsidR="00A64A76" w:rsidRDefault="00A64A76" w:rsidP="001E55B3">
            <w:pPr>
              <w:ind w:left="680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6" type="#_x0000_t32" style="position:absolute;left:0;text-align:left;margin-left:50.05pt;margin-top:26.35pt;width:12.75pt;height:16.5pt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7" type="#_x0000_t32" style="position:absolute;left:0;text-align:left;margin-left:38.8pt;margin-top:26.35pt;width:11.25pt;height:22.5pt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  t </w:t>
            </w:r>
          </w:p>
          <w:p w:rsidR="00A64A76" w:rsidRDefault="00A64A76">
            <w:pPr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2071" w:type="dxa"/>
          </w:tcPr>
          <w:p w:rsidR="00A64A76" w:rsidRDefault="00A64A76" w:rsidP="001E55B3">
            <w:pPr>
              <w:tabs>
                <w:tab w:val="center" w:pos="935"/>
              </w:tabs>
              <w:spacing w:after="200" w:line="276" w:lineRule="auto"/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58" type="#_x0000_t32" style="position:absolute;margin-left:37.9pt;margin-top:26.35pt;width:18.8pt;height:22.5pt;flip:x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17.65pt;margin-top:26.35pt;width:14.25pt;height:22.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at   a </w: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ab/>
            </w:r>
          </w:p>
          <w:p w:rsidR="00A64A76" w:rsidRPr="000B4979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</w:t>
            </w:r>
          </w:p>
        </w:tc>
      </w:tr>
      <w:tr w:rsidR="00A64A76">
        <w:trPr>
          <w:trHeight w:val="1650"/>
        </w:trPr>
        <w:tc>
          <w:tcPr>
            <w:tcW w:w="1588" w:type="dxa"/>
          </w:tcPr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noProof/>
              </w:rPr>
              <w:pict>
                <v:shape id="_x0000_s1060" type="#_x0000_t32" style="position:absolute;margin-left:34pt;margin-top:24.55pt;width:14.25pt;height:24pt;flip:x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1" type="#_x0000_t32" style="position:absolute;margin-left:18.4pt;margin-top:24.55pt;width:7.35pt;height:2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At  a</w:t>
            </w: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noProof/>
                <w:sz w:val="40"/>
                <w:szCs w:val="40"/>
              </w:rPr>
              <w:t>.........</w:t>
            </w: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  <w:p w:rsidR="00A64A76" w:rsidRDefault="00A64A76" w:rsidP="00DF7E10">
            <w:pPr>
              <w:tabs>
                <w:tab w:val="right" w:pos="9072"/>
              </w:tabs>
              <w:rPr>
                <w:rFonts w:ascii="Hand writing Mutlu" w:hAnsi="Hand writing Mutlu" w:cs="Hand writing Mutlu"/>
                <w:noProof/>
                <w:sz w:val="40"/>
                <w:szCs w:val="40"/>
              </w:rPr>
            </w:pPr>
          </w:p>
        </w:tc>
        <w:tc>
          <w:tcPr>
            <w:tcW w:w="2059" w:type="dxa"/>
          </w:tcPr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2" type="#_x0000_t32" style="position:absolute;margin-left:34.35pt;margin-top:24.55pt;width:18pt;height:24pt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3" type="#_x0000_t32" style="position:absolute;margin-left:21.6pt;margin-top:24.55pt;width:9pt;height:24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 e   t</w:t>
            </w:r>
          </w:p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1672" w:type="dxa"/>
          </w:tcPr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4" type="#_x0000_t32" style="position:absolute;margin-left:29.95pt;margin-top:24.55pt;width:12.2pt;height:18.75pt;flip:x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5" type="#_x0000_t32" style="position:absolute;margin-left:14.2pt;margin-top:24.55pt;width:10.7pt;height:24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et  e</w:t>
            </w:r>
          </w:p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1E55B3">
            <w:pPr>
              <w:tabs>
                <w:tab w:val="right" w:pos="9072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</w:t>
            </w:r>
          </w:p>
        </w:tc>
        <w:tc>
          <w:tcPr>
            <w:tcW w:w="2045" w:type="dxa"/>
          </w:tcPr>
          <w:p w:rsidR="00A64A76" w:rsidRDefault="00A64A76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6" type="#_x0000_t32" style="position:absolute;margin-left:27.55pt;margin-top:24.55pt;width:11.25pt;height:24pt;flip:x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7" type="#_x0000_t32" style="position:absolute;margin-left:12.55pt;margin-top:24.55pt;width:10.5pt;height:24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t   e</w:t>
            </w:r>
          </w:p>
          <w:p w:rsidR="00A64A76" w:rsidRDefault="00A64A76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A1207A">
            <w:pPr>
              <w:tabs>
                <w:tab w:val="left" w:pos="1170"/>
              </w:tabs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</w:t>
            </w:r>
          </w:p>
        </w:tc>
        <w:tc>
          <w:tcPr>
            <w:tcW w:w="2071" w:type="dxa"/>
          </w:tcPr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noProof/>
              </w:rPr>
              <w:pict>
                <v:shape id="_x0000_s1068" type="#_x0000_t32" style="position:absolute;margin-left:31.9pt;margin-top:24.55pt;width:17.25pt;height:18.75pt;flip:x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9" type="#_x0000_t32" style="position:absolute;margin-left:13.15pt;margin-top:24.55pt;width:11.3pt;height:24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 t    a</w:t>
            </w:r>
          </w:p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A64A76" w:rsidRDefault="00A64A76" w:rsidP="000B4979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...............</w:t>
            </w:r>
          </w:p>
        </w:tc>
      </w:tr>
    </w:tbl>
    <w:p w:rsidR="00A64A76" w:rsidRPr="00582C27" w:rsidRDefault="00A64A76" w:rsidP="00314B00">
      <w:pPr>
        <w:tabs>
          <w:tab w:val="center" w:pos="4535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group id="_x0000_s1070" style="position:absolute;margin-left:-1pt;margin-top:11.35pt;width:505pt;height:30pt;z-index:251637760;mso-position-horizontal-relative:text;mso-position-vertical-relative:text" coordorigin="1413,7777" coordsize="9004,600">
            <v:line id="_x0000_s1071" style="position:absolute" from="1413,7777" to="10413,7777"/>
            <v:line id="_x0000_s1072" style="position:absolute" from="1413,7957" to="10413,7957"/>
            <v:line id="_x0000_s1073" style="position:absolute" from="1417,8197" to="10417,8197"/>
            <v:line id="_x0000_s1074" style="position:absolute" from="1417,8377" to="10417,8377"/>
            <v:line id="_x0000_s1075" style="position:absolute" from="10417,7777" to="10417,8344"/>
            <v:line id="_x0000_s1076" style="position:absolute" from="1417,7777" to="1417,8344"/>
            <w10:wrap side="left"/>
          </v:group>
        </w:pict>
      </w:r>
      <w:r>
        <w:rPr>
          <w:noProof/>
        </w:rPr>
        <w:pict>
          <v:group id="_x0000_s1077" style="position:absolute;margin-left:-1pt;margin-top:11.35pt;width:505pt;height:30pt;z-index:251638784;mso-position-horizontal-relative:text;mso-position-vertical-relative:text" coordorigin="1413,7777" coordsize="9004,600">
            <v:line id="_x0000_s1078" style="position:absolute" from="1413,7777" to="10413,7777"/>
            <v:line id="_x0000_s1079" style="position:absolute" from="1413,7957" to="10413,7957"/>
            <v:line id="_x0000_s1080" style="position:absolute" from="1417,8197" to="10417,8197"/>
            <v:line id="_x0000_s1081" style="position:absolute" from="1417,8377" to="10417,8377"/>
            <v:line id="_x0000_s1082" style="position:absolute" from="10417,7777" to="10417,8344"/>
            <v:line id="_x0000_s1083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et e  ete</w:t>
      </w:r>
    </w:p>
    <w:p w:rsidR="00A64A76" w:rsidRDefault="00A64A76" w:rsidP="00367659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84" style="position:absolute;margin-left:-1pt;margin-top:11.35pt;width:505pt;height:30pt;z-index:251639808" coordorigin="1413,7777" coordsize="9004,600">
            <v:line id="_x0000_s1085" style="position:absolute" from="1413,7777" to="10413,7777"/>
            <v:line id="_x0000_s1086" style="position:absolute" from="1413,7957" to="10413,7957"/>
            <v:line id="_x0000_s1087" style="position:absolute" from="1417,8197" to="10417,8197"/>
            <v:line id="_x0000_s1088" style="position:absolute" from="1417,8377" to="10417,8377"/>
            <v:line id="_x0000_s1089" style="position:absolute" from="10417,7777" to="10417,8344"/>
            <v:line id="_x0000_s1090" style="position:absolute" from="1417,7777" to="1417,8344"/>
            <w10:wrap side="left"/>
          </v:group>
        </w:pict>
      </w:r>
      <w:r>
        <w:rPr>
          <w:noProof/>
        </w:rPr>
        <w:pict>
          <v:group id="_x0000_s1091" style="position:absolute;margin-left:-1pt;margin-top:11.35pt;width:505pt;height:30pt;z-index:251640832" coordorigin="1413,7777" coordsize="9004,600">
            <v:line id="_x0000_s1092" style="position:absolute" from="1413,7777" to="10413,7777"/>
            <v:line id="_x0000_s1093" style="position:absolute" from="1413,7957" to="10413,7957"/>
            <v:line id="_x0000_s1094" style="position:absolute" from="1417,8197" to="10417,8197"/>
            <v:line id="_x0000_s1095" style="position:absolute" from="1417,8377" to="10417,8377"/>
            <v:line id="_x0000_s1096" style="position:absolute" from="10417,7777" to="10417,8344"/>
            <v:line id="_x0000_s1097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at a ata</w:t>
      </w:r>
    </w:p>
    <w:p w:rsidR="00A64A76" w:rsidRPr="00DE5CEC" w:rsidRDefault="00A64A76" w:rsidP="00256629">
      <w:pPr>
        <w:tabs>
          <w:tab w:val="left" w:pos="3750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0" o:spid="_x0000_s1098" type="#_x0000_t75" style="position:absolute;margin-left:111.4pt;margin-top:.05pt;width:48pt;height:33.75pt;z-index:251678720;visibility:visible">
            <v:imagedata r:id="rId7" o:title=""/>
          </v:shape>
        </w:pict>
      </w:r>
      <w:r>
        <w:rPr>
          <w:noProof/>
        </w:rPr>
        <w:pict>
          <v:group id="_x0000_s1099" style="position:absolute;margin-left:-1pt;margin-top:11.35pt;width:505pt;height:30pt;z-index:251641856" coordorigin="1413,7777" coordsize="9004,600">
            <v:line id="_x0000_s1100" style="position:absolute" from="1413,7777" to="10413,7777"/>
            <v:line id="_x0000_s1101" style="position:absolute" from="1413,7957" to="10413,7957"/>
            <v:line id="_x0000_s1102" style="position:absolute" from="1417,8197" to="10417,8197"/>
            <v:line id="_x0000_s1103" style="position:absolute" from="1417,8377" to="10417,8377"/>
            <v:line id="_x0000_s1104" style="position:absolute" from="10417,7777" to="10417,8344"/>
            <v:line id="_x0000_s1105" style="position:absolute" from="1417,7777" to="1417,8344"/>
            <w10:wrap side="left"/>
          </v:group>
        </w:pict>
      </w:r>
      <w:r>
        <w:rPr>
          <w:noProof/>
        </w:rPr>
        <w:pict>
          <v:group id="_x0000_s1106" style="position:absolute;margin-left:-1pt;margin-top:11.35pt;width:505pt;height:30pt;z-index:251642880" coordorigin="1413,7777" coordsize="9004,600">
            <v:line id="_x0000_s1107" style="position:absolute" from="1413,7777" to="10413,7777"/>
            <v:line id="_x0000_s1108" style="position:absolute" from="1413,7957" to="10413,7957"/>
            <v:line id="_x0000_s1109" style="position:absolute" from="1417,8197" to="10417,8197"/>
            <v:line id="_x0000_s1110" style="position:absolute" from="1417,8377" to="10417,8377"/>
            <v:line id="_x0000_s1111" style="position:absolute" from="10417,7777" to="10417,8344"/>
            <v:line id="_x0000_s1112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sz w:val="60"/>
          <w:szCs w:val="60"/>
        </w:rPr>
        <w:t xml:space="preserve">Ata ete </w:t>
      </w:r>
      <w:r>
        <w:rPr>
          <w:rFonts w:ascii="Hand writing Mutlu" w:hAnsi="Hand writing Mutlu" w:cs="Hand writing Mutlu"/>
          <w:sz w:val="60"/>
          <w:szCs w:val="60"/>
        </w:rPr>
        <w:tab/>
        <w:t>at.</w:t>
      </w:r>
    </w:p>
    <w:p w:rsidR="00A64A76" w:rsidRPr="00103965" w:rsidRDefault="00A64A76" w:rsidP="0067019E">
      <w:pPr>
        <w:tabs>
          <w:tab w:val="center" w:pos="4535"/>
        </w:tabs>
        <w:rPr>
          <w:rFonts w:ascii="Nurhan Uz" w:hAnsi="Nurhan Uz" w:cs="Nurhan Uz"/>
          <w:sz w:val="60"/>
          <w:szCs w:val="60"/>
        </w:rPr>
      </w:pPr>
      <w:r>
        <w:rPr>
          <w:noProof/>
        </w:rPr>
        <w:pict>
          <v:group id="_x0000_s1113" style="position:absolute;margin-left:-1pt;margin-top:11.35pt;width:505pt;height:30pt;z-index:251643904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noProof/>
        </w:rPr>
        <w:pict>
          <v:group id="_x0000_s1120" style="position:absolute;margin-left:-1pt;margin-top:11.35pt;width:505pt;height:30pt;z-index:251644928" coordorigin="1413,7777" coordsize="9004,600">
            <v:line id="_x0000_s1121" style="position:absolute" from="1413,7777" to="10413,7777"/>
            <v:line id="_x0000_s1122" style="position:absolute" from="1413,7957" to="10413,7957"/>
            <v:line id="_x0000_s1123" style="position:absolute" from="1417,8197" to="10417,8197"/>
            <v:line id="_x0000_s1124" style="position:absolute" from="1417,8377" to="10417,8377"/>
            <v:line id="_x0000_s1125" style="position:absolute" from="10417,7777" to="10417,8344"/>
            <v:line id="_x0000_s1126" style="position:absolute" from="1417,7777" to="1417,8344"/>
            <w10:wrap side="left"/>
          </v:group>
        </w:pict>
      </w:r>
    </w:p>
    <w:p w:rsidR="00A64A76" w:rsidRPr="005F0088" w:rsidRDefault="00A64A76" w:rsidP="005F0088">
      <w:pPr>
        <w:tabs>
          <w:tab w:val="center" w:pos="4535"/>
        </w:tabs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shape id="Resim 251" o:spid="_x0000_s1127" type="#_x0000_t75" style="position:absolute;margin-left:226.35pt;margin-top:419.7pt;width:48.2pt;height:47.2pt;z-index:251679744;visibility:visible">
            <v:imagedata r:id="rId7" o:title=""/>
          </v:shape>
        </w:pict>
      </w:r>
      <w:r>
        <w:rPr>
          <w:noProof/>
        </w:rPr>
        <w:pict>
          <v:group id="_x0000_s1128" style="position:absolute;margin-left:-1pt;margin-top:11.35pt;width:505pt;height:30pt;z-index:251645952" coordorigin="1413,7777" coordsize="9004,600">
            <v:line id="_x0000_s1129" style="position:absolute" from="1413,7777" to="10413,7777"/>
            <v:line id="_x0000_s1130" style="position:absolute" from="1413,7957" to="10413,7957"/>
            <v:line id="_x0000_s1131" style="position:absolute" from="1417,8197" to="10417,8197"/>
            <v:line id="_x0000_s1132" style="position:absolute" from="1417,8377" to="10417,8377"/>
            <v:line id="_x0000_s1133" style="position:absolute" from="10417,7777" to="10417,8344"/>
            <v:line id="_x0000_s1134" style="position:absolute" from="1417,7777" to="1417,8344"/>
            <w10:wrap side="left"/>
          </v:group>
        </w:pict>
      </w:r>
      <w:r>
        <w:rPr>
          <w:noProof/>
        </w:rPr>
        <w:pict>
          <v:group id="_x0000_s1135" style="position:absolute;margin-left:-1pt;margin-top:11.35pt;width:505pt;height:30pt;z-index:251646976" coordorigin="1413,7777" coordsize="9004,600">
            <v:line id="_x0000_s1136" style="position:absolute" from="1413,7777" to="10413,7777"/>
            <v:line id="_x0000_s1137" style="position:absolute" from="1413,7957" to="10413,7957"/>
            <v:line id="_x0000_s1138" style="position:absolute" from="1417,8197" to="10417,8197"/>
            <v:line id="_x0000_s1139" style="position:absolute" from="1417,8377" to="10417,8377"/>
            <v:line id="_x0000_s1140" style="position:absolute" from="10417,7777" to="10417,8344"/>
            <v:line id="_x0000_s1141" style="position:absolute" from="1417,7777" to="1417,8344"/>
            <w10:wrap side="left"/>
          </v:group>
        </w:pict>
      </w:r>
      <w:r>
        <w:rPr>
          <w:rFonts w:ascii="Nurhan Uz" w:hAnsi="Nurhan Uz" w:cs="Nurhan Uz"/>
          <w:sz w:val="60"/>
          <w:szCs w:val="60"/>
        </w:rPr>
        <w:t>la le la le la le Lale Lale</w:t>
      </w:r>
      <w:r w:rsidRPr="006D7A1F">
        <w:rPr>
          <w:rFonts w:ascii="Hand writing Mutlu" w:hAnsi="Hand writing Mutlu" w:cs="Hand writing Mutlu"/>
          <w:sz w:val="32"/>
          <w:szCs w:val="32"/>
        </w:rPr>
        <w:t xml:space="preserve"> </w:t>
      </w:r>
    </w:p>
    <w:sectPr w:rsidR="00A64A76" w:rsidRPr="005F0088" w:rsidSect="00A25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A76" w:rsidRDefault="00A64A76" w:rsidP="006D7A1F">
      <w:r>
        <w:separator/>
      </w:r>
    </w:p>
  </w:endnote>
  <w:endnote w:type="continuationSeparator" w:id="1">
    <w:p w:rsidR="00A64A76" w:rsidRDefault="00A64A76" w:rsidP="006D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A76" w:rsidRDefault="00A64A76" w:rsidP="006D7A1F">
      <w:r>
        <w:separator/>
      </w:r>
    </w:p>
  </w:footnote>
  <w:footnote w:type="continuationSeparator" w:id="1">
    <w:p w:rsidR="00A64A76" w:rsidRDefault="00A64A76" w:rsidP="006D7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3AA"/>
    <w:rsid w:val="000107F1"/>
    <w:rsid w:val="0008456C"/>
    <w:rsid w:val="000B4979"/>
    <w:rsid w:val="000C118B"/>
    <w:rsid w:val="000E6DFC"/>
    <w:rsid w:val="00103965"/>
    <w:rsid w:val="001800BA"/>
    <w:rsid w:val="001B3F86"/>
    <w:rsid w:val="001D2423"/>
    <w:rsid w:val="001E55B3"/>
    <w:rsid w:val="00211025"/>
    <w:rsid w:val="002244D2"/>
    <w:rsid w:val="00256629"/>
    <w:rsid w:val="002C2CD3"/>
    <w:rsid w:val="00314B00"/>
    <w:rsid w:val="00367659"/>
    <w:rsid w:val="00394E08"/>
    <w:rsid w:val="003D7888"/>
    <w:rsid w:val="003E03AA"/>
    <w:rsid w:val="003E1216"/>
    <w:rsid w:val="00414A42"/>
    <w:rsid w:val="004D0537"/>
    <w:rsid w:val="005114B0"/>
    <w:rsid w:val="00582C27"/>
    <w:rsid w:val="005E43C1"/>
    <w:rsid w:val="005F0088"/>
    <w:rsid w:val="005F31D1"/>
    <w:rsid w:val="0067019E"/>
    <w:rsid w:val="006D7A1F"/>
    <w:rsid w:val="006E5B78"/>
    <w:rsid w:val="00763685"/>
    <w:rsid w:val="008268D4"/>
    <w:rsid w:val="008A4EEC"/>
    <w:rsid w:val="008C24F3"/>
    <w:rsid w:val="008F7B75"/>
    <w:rsid w:val="00910655"/>
    <w:rsid w:val="00925004"/>
    <w:rsid w:val="009F2A5B"/>
    <w:rsid w:val="00A1207A"/>
    <w:rsid w:val="00A25771"/>
    <w:rsid w:val="00A27F7F"/>
    <w:rsid w:val="00A64A76"/>
    <w:rsid w:val="00AC1CD4"/>
    <w:rsid w:val="00AD2762"/>
    <w:rsid w:val="00AE649F"/>
    <w:rsid w:val="00B1395B"/>
    <w:rsid w:val="00B174C5"/>
    <w:rsid w:val="00B24183"/>
    <w:rsid w:val="00BF23CA"/>
    <w:rsid w:val="00CA4557"/>
    <w:rsid w:val="00D036A1"/>
    <w:rsid w:val="00D83590"/>
    <w:rsid w:val="00DE5CEC"/>
    <w:rsid w:val="00DF7E10"/>
    <w:rsid w:val="00E0671F"/>
    <w:rsid w:val="00E06EC2"/>
    <w:rsid w:val="00E17A8E"/>
    <w:rsid w:val="00E55A54"/>
    <w:rsid w:val="00E9402E"/>
    <w:rsid w:val="00EA15D2"/>
    <w:rsid w:val="00EE38FB"/>
    <w:rsid w:val="00F109B7"/>
    <w:rsid w:val="00F479E0"/>
    <w:rsid w:val="00F53C4E"/>
    <w:rsid w:val="00F91DD6"/>
    <w:rsid w:val="00FA1D76"/>
    <w:rsid w:val="00FF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1800BA"/>
    <w:rPr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6D7A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7A1F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D7A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7A1F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17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53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74</Words>
  <Characters>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6</cp:revision>
  <cp:lastPrinted>2012-10-08T16:24:00Z</cp:lastPrinted>
  <dcterms:created xsi:type="dcterms:W3CDTF">2012-10-14T13:36:00Z</dcterms:created>
  <dcterms:modified xsi:type="dcterms:W3CDTF">2013-11-06T10:59:00Z</dcterms:modified>
</cp:coreProperties>
</file>