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5E0" w:rsidRPr="00D55FD3" w:rsidRDefault="008515E0" w:rsidP="00D55FD3">
      <w:pPr>
        <w:jc w:val="center"/>
        <w:rPr>
          <w:rFonts w:ascii="Nurhan Uz" w:hAnsi="Nurhan Uz" w:cs="Nurhan Uz"/>
          <w:b/>
          <w:bCs/>
          <w:color w:val="FF0000"/>
          <w:sz w:val="96"/>
          <w:szCs w:val="96"/>
        </w:rPr>
      </w:pPr>
      <w:r w:rsidRPr="00D55FD3">
        <w:rPr>
          <w:rFonts w:ascii="Nurhan Uz" w:hAnsi="Nurhan Uz" w:cs="Nurhan Uz"/>
          <w:b/>
          <w:bCs/>
          <w:color w:val="FF0000"/>
          <w:sz w:val="96"/>
          <w:szCs w:val="96"/>
        </w:rPr>
        <w:t>Ela, Lale</w:t>
      </w:r>
    </w:p>
    <w:p w:rsidR="008515E0" w:rsidRPr="00D55FD3" w:rsidRDefault="008515E0" w:rsidP="00D55FD3">
      <w:pPr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026" style="position:absolute;margin-left:-12.2pt;margin-top:11.35pt;width:540pt;height:36pt;z-index:251656192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Ela 2 lale al.</w:t>
      </w:r>
    </w:p>
    <w:p w:rsidR="008515E0" w:rsidRPr="00D55FD3" w:rsidRDefault="008515E0" w:rsidP="00D55FD3">
      <w:pPr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072" style="position:absolute;margin-left:-8.9pt;margin-top:11.1pt;width:540pt;height:36pt;z-index:251657216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1" o:spid="_x0000_s1118" type="#_x0000_t75" alt="Açıklama: Açıklama: Açıklama: an02610_" style="position:absolute;margin-left:143pt;margin-top:3.65pt;width:71.7pt;height:33.6pt;z-index:251652096;visibility:visible">
            <v:imagedata r:id="rId4" o:title=""/>
          </v:shape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Lale 2       al.</w:t>
      </w:r>
    </w:p>
    <w:p w:rsidR="008515E0" w:rsidRPr="00D55FD3" w:rsidRDefault="008515E0" w:rsidP="00D55FD3">
      <w:pPr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119" style="position:absolute;margin-left:-4.6pt;margin-top:11.2pt;width:540pt;height:36pt;z-index:251658240" coordorigin="567,14787" coordsize="10800,720">
            <v:group id="_x0000_s1120" style="position:absolute;left:567;top:14787;width:10800;height:720" coordorigin="567,14787" coordsize="10800,720">
              <v:rect id="_x0000_s1121" style="position:absolute;left:567;top:15286;width:10800;height:221" filled="f" fillcolor="black" strokeweight=".62pt">
                <v:stroke dashstyle="1 1" endcap="round"/>
                <v:path arrowok="t"/>
              </v:rect>
              <v:rect id="_x0000_s1122" style="position:absolute;left:567;top:15009;width:10800;height:277" filled="f" fillcolor="black" strokeweight=".62pt">
                <v:stroke dashstyle="1 1" endcap="round"/>
                <v:path arrowok="t"/>
              </v:rect>
              <v:rect id="_x0000_s1123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124" style="position:absolute;left:567;top:14787;width:10800;height:720" coordorigin="567,14787" coordsize="10800,720">
              <v:shape id="_x0000_s1125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26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27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28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29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0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1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2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3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4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5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6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7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8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39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0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1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2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3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4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5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6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7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8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49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0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1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2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3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4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5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6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7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8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59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60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61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62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63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64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165" type="#_x0000_t75" alt="Açıklama: Açıklama: Açıklama: an02610_" style="position:absolute;margin-left:143pt;margin-top:71.8pt;width:71.45pt;height:41.05pt;z-index:251653120;visibility:visible">
            <v:imagedata r:id="rId4" o:title=""/>
          </v:shape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Al lale al.</w:t>
      </w:r>
    </w:p>
    <w:p w:rsidR="008515E0" w:rsidRPr="00D55FD3" w:rsidRDefault="008515E0" w:rsidP="00D55FD3">
      <w:pPr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166" style="position:absolute;margin-left:-6.7pt;margin-top:11pt;width:540pt;height:36pt;z-index:251659264" coordorigin="567,14787" coordsize="10800,720">
            <v:group id="_x0000_s1167" style="position:absolute;left:567;top:14787;width:10800;height:720" coordorigin="567,14787" coordsize="10800,720">
              <v:rect id="_x0000_s1168" style="position:absolute;left:567;top:15286;width:10800;height:221" filled="f" fillcolor="black" strokeweight=".62pt">
                <v:stroke dashstyle="1 1" endcap="round"/>
                <v:path arrowok="t"/>
              </v:rect>
              <v:rect id="_x0000_s1169" style="position:absolute;left:567;top:15009;width:10800;height:277" filled="f" fillcolor="black" strokeweight=".62pt">
                <v:stroke dashstyle="1 1" endcap="round"/>
                <v:path arrowok="t"/>
              </v:rect>
              <v:rect id="_x0000_s1170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171" style="position:absolute;left:567;top:14787;width:10800;height:720" coordorigin="567,14787" coordsize="10800,720">
              <v:shape id="_x0000_s1172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73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74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75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76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77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78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79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0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1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2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3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4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5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6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7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8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89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0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1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2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3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4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5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6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7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8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199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0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1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2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3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4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5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6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7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8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09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10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11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Ela ala       al.</w:t>
      </w:r>
    </w:p>
    <w:p w:rsidR="008515E0" w:rsidRPr="00D55FD3" w:rsidRDefault="008515E0" w:rsidP="00D55FD3">
      <w:pPr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212" style="position:absolute;margin-left:-8.15pt;margin-top:11.85pt;width:540pt;height:36pt;z-index:251660288" coordorigin="567,14787" coordsize="10800,720">
            <v:group id="_x0000_s1213" style="position:absolute;left:567;top:14787;width:10800;height:720" coordorigin="567,14787" coordsize="10800,720">
              <v:rect id="_x0000_s1214" style="position:absolute;left:567;top:15286;width:10800;height:221" filled="f" fillcolor="black" strokeweight=".62pt">
                <v:stroke dashstyle="1 1" endcap="round"/>
                <v:path arrowok="t"/>
              </v:rect>
              <v:rect id="_x0000_s1215" style="position:absolute;left:567;top:15009;width:10800;height:277" filled="f" fillcolor="black" strokeweight=".62pt">
                <v:stroke dashstyle="1 1" endcap="round"/>
                <v:path arrowok="t"/>
              </v:rect>
              <v:rect id="_x0000_s1216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217" style="position:absolute;left:567;top:14787;width:10800;height:720" coordorigin="567,14787" coordsize="10800,720">
              <v:shape id="_x0000_s1218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19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0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1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2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3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4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5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6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7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8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29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0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1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2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3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4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5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6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7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8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39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0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1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2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3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4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5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6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7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8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49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0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1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2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3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4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5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6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57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Ela Lale el ele.</w:t>
      </w:r>
    </w:p>
    <w:p w:rsidR="008515E0" w:rsidRPr="00D55FD3" w:rsidRDefault="008515E0" w:rsidP="00D55FD3">
      <w:pPr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258" style="position:absolute;margin-left:-4.8pt;margin-top:12.9pt;width:540pt;height:36pt;z-index:251663360" coordorigin="567,14787" coordsize="10800,720">
            <v:group id="_x0000_s1259" style="position:absolute;left:567;top:14787;width:10800;height:720" coordorigin="567,14787" coordsize="10800,720">
              <v:rect id="_x0000_s1260" style="position:absolute;left:567;top:15286;width:10800;height:221" filled="f" fillcolor="black" strokeweight=".62pt">
                <v:stroke dashstyle="1 1" endcap="round"/>
                <v:path arrowok="t"/>
              </v:rect>
              <v:rect id="_x0000_s1261" style="position:absolute;left:567;top:15009;width:10800;height:277" filled="f" fillcolor="black" strokeweight=".62pt">
                <v:stroke dashstyle="1 1" endcap="round"/>
                <v:path arrowok="t"/>
              </v:rect>
              <v:rect id="_x0000_s1262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263" style="position:absolute;left:567;top:14787;width:10800;height:720" coordorigin="567,14787" coordsize="10800,720">
              <v:shape id="_x0000_s1264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65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66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67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68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69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0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1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2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3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4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5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6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7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8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79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0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1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2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3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4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5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6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7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8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89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0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1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2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3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4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5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6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7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8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299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00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01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02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03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304" type="#_x0000_t75" alt="Açıklama: Açıklama: Açıklama: an02610_" style="position:absolute;margin-left:185.7pt;margin-top:1.7pt;width:71.7pt;height:34.8pt;z-index:251654144;visibility:visible">
            <v:imagedata r:id="rId4" o:title=""/>
          </v:shape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Ela 2 elle       al.</w:t>
      </w:r>
    </w:p>
    <w:p w:rsidR="008515E0" w:rsidRPr="00D55FD3" w:rsidRDefault="008515E0" w:rsidP="00D55FD3">
      <w:pPr>
        <w:tabs>
          <w:tab w:val="center" w:pos="4536"/>
        </w:tabs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305" style="position:absolute;margin-left:-4.75pt;margin-top:11.2pt;width:540pt;height:36pt;z-index:251662336" coordorigin="567,14787" coordsize="10800,720">
            <v:group id="_x0000_s1306" style="position:absolute;left:567;top:14787;width:10800;height:720" coordorigin="567,14787" coordsize="10800,720">
              <v:rect id="_x0000_s1307" style="position:absolute;left:567;top:15286;width:10800;height:221" filled="f" fillcolor="black" strokeweight=".62pt">
                <v:stroke dashstyle="1 1" endcap="round"/>
                <v:path arrowok="t"/>
              </v:rect>
              <v:rect id="_x0000_s1308" style="position:absolute;left:567;top:15009;width:10800;height:277" filled="f" fillcolor="black" strokeweight=".62pt">
                <v:stroke dashstyle="1 1" endcap="round"/>
                <v:path arrowok="t"/>
              </v:rect>
              <v:rect id="_x0000_s1309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310" style="position:absolute;left:567;top:14787;width:10800;height:720" coordorigin="567,14787" coordsize="10800,720">
              <v:shape id="_x0000_s1311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2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3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4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5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6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7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8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19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0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1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2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3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4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5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6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7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8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29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0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1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2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3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4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5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6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7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8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39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0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1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2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3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4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5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6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7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8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49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50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351" type="#_x0000_t75" alt="Açıklama: Açıklama: Açıklama: an02610_" style="position:absolute;margin-left:205.25pt;margin-top:7.6pt;width:70.5pt;height:33.6pt;z-index:251655168;visibility:visible">
            <v:imagedata r:id="rId4" o:title=""/>
          </v:shape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Lale 1 elle</w:t>
      </w:r>
      <w:r w:rsidRPr="00D55FD3">
        <w:rPr>
          <w:rFonts w:ascii="Nurhan Uz" w:hAnsi="Nurhan Uz" w:cs="Nurhan Uz"/>
          <w:b/>
          <w:bCs/>
          <w:sz w:val="68"/>
          <w:szCs w:val="68"/>
        </w:rPr>
        <w:tab/>
        <w:t xml:space="preserve">       al.</w:t>
      </w:r>
    </w:p>
    <w:p w:rsidR="008515E0" w:rsidRPr="00D55FD3" w:rsidRDefault="008515E0" w:rsidP="00D55FD3">
      <w:pPr>
        <w:tabs>
          <w:tab w:val="center" w:pos="4536"/>
        </w:tabs>
        <w:rPr>
          <w:rFonts w:ascii="Nurhan Uz" w:hAnsi="Nurhan Uz" w:cs="Nurhan Uz"/>
          <w:b/>
          <w:bCs/>
          <w:sz w:val="68"/>
          <w:szCs w:val="68"/>
        </w:rPr>
      </w:pPr>
      <w:r>
        <w:rPr>
          <w:noProof/>
        </w:rPr>
        <w:pict>
          <v:group id="_x0000_s1352" style="position:absolute;margin-left:1.5pt;margin-top:12.55pt;width:540pt;height:36pt;z-index:251661312" coordorigin="567,14787" coordsize="10800,720">
            <v:group id="_x0000_s1353" style="position:absolute;left:567;top:14787;width:10800;height:720" coordorigin="567,14787" coordsize="10800,720">
              <v:rect id="_x0000_s1354" style="position:absolute;left:567;top:15286;width:10800;height:221" filled="f" fillcolor="black" strokeweight=".62pt">
                <v:stroke dashstyle="1 1" endcap="round"/>
                <v:path arrowok="t"/>
              </v:rect>
              <v:rect id="_x0000_s1355" style="position:absolute;left:567;top:15009;width:10800;height:277" filled="f" fillcolor="black" strokeweight=".62pt">
                <v:stroke dashstyle="1 1" endcap="round"/>
                <v:path arrowok="t"/>
              </v:rect>
              <v:rect id="_x0000_s1356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1357" style="position:absolute;left:567;top:14787;width:10800;height:720" coordorigin="567,14787" coordsize="10800,720">
              <v:shape id="_x0000_s1358" style="position:absolute;left:5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59" style="position:absolute;left:11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0" style="position:absolute;left:8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1" style="position:absolute;left:137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2" style="position:absolute;left:16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3" style="position:absolute;left:19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4" style="position:absolute;left:21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5" style="position:absolute;left:244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6" style="position:absolute;left:272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7" style="position:absolute;left:29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8" style="position:absolute;left:32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69" style="position:absolute;left:352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0" style="position:absolute;left:379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1" style="position:absolute;left:40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2" style="position:absolute;left:43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3" style="position:absolute;left:45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4" style="position:absolute;left:486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5" style="position:absolute;left:51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6" style="position:absolute;left:54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7" style="position:absolute;left:56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8" style="position:absolute;left:5942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79" style="position:absolute;left:62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0" style="position:absolute;left:64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1" style="position:absolute;left:67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2" style="position:absolute;left:7017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3" style="position:absolute;left:728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4" style="position:absolute;left:755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5" style="position:absolute;left:782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6" style="position:absolute;left:809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7" style="position:absolute;left:836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8" style="position:absolute;left:863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89" style="position:absolute;left:889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0" style="position:absolute;left:9168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1" style="position:absolute;left:9436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2" style="position:absolute;left:9705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3" style="position:absolute;left:9974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4" style="position:absolute;left:10243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5" style="position:absolute;left:10511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6" style="position:absolute;left:10780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  <v:shape id="_x0000_s1397" style="position:absolute;left:11049;top:14787;width:318;height:720;rotation:-479849fd;mso-position-horizontal:absolute;mso-position-vertical:absolute" coordsize="270,706" path="m270,l,706e" filled="f" fillcolor="black" strokeweight="1pt">
                <v:stroke dashstyle="1 1" endcap="round"/>
                <v:path arrowok="t"/>
              </v:shape>
            </v:group>
          </v:group>
        </w:pict>
      </w:r>
      <w:r w:rsidRPr="00D55FD3">
        <w:rPr>
          <w:rFonts w:ascii="Nurhan Uz" w:hAnsi="Nurhan Uz" w:cs="Nurhan Uz"/>
          <w:b/>
          <w:bCs/>
          <w:sz w:val="68"/>
          <w:szCs w:val="68"/>
        </w:rPr>
        <w:t>Al Ela al.</w:t>
      </w:r>
      <w:r>
        <w:rPr>
          <w:rFonts w:ascii="Nurhan Uz" w:hAnsi="Nurhan Uz" w:cs="Nurhan Uz"/>
          <w:b/>
          <w:bCs/>
          <w:sz w:val="68"/>
          <w:szCs w:val="68"/>
        </w:rPr>
        <w:t xml:space="preserve"> </w:t>
      </w:r>
      <w:hyperlink r:id="rId5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sectPr w:rsidR="008515E0" w:rsidRPr="00D55FD3" w:rsidSect="009B0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FD3"/>
    <w:rsid w:val="0003592D"/>
    <w:rsid w:val="004A6FA3"/>
    <w:rsid w:val="00574AB7"/>
    <w:rsid w:val="008515E0"/>
    <w:rsid w:val="009B0A75"/>
    <w:rsid w:val="00A074D7"/>
    <w:rsid w:val="00D5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A7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359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31</Words>
  <Characters>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edanur</cp:lastModifiedBy>
  <cp:revision>3</cp:revision>
  <dcterms:created xsi:type="dcterms:W3CDTF">2013-11-06T16:14:00Z</dcterms:created>
  <dcterms:modified xsi:type="dcterms:W3CDTF">2013-11-06T18:52:00Z</dcterms:modified>
</cp:coreProperties>
</file>