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5C3" w:rsidRDefault="00AB15C3">
      <w:r>
        <w:rPr>
          <w:noProof/>
          <w:lang w:eastAsia="tr-TR"/>
        </w:rPr>
        <w:pict>
          <v:roundrect id="_x0000_s1026" style="position:absolute;margin-left:375.55pt;margin-top:-5.7pt;width:84.45pt;height:34.55pt;z-index:251647488" arcsize="10923f">
            <v:textbox style="mso-next-textbox:#_x0000_s1026">
              <w:txbxContent>
                <w:p w:rsidR="00AB15C3" w:rsidRPr="00E7145E" w:rsidRDefault="00AB15C3" w:rsidP="00E7145E">
                  <w:pPr>
                    <w:rPr>
                      <w:b/>
                      <w:bCs/>
                      <w:sz w:val="40"/>
                      <w:szCs w:val="40"/>
                    </w:rPr>
                  </w:pPr>
                  <w:hyperlink r:id="rId4" w:tooltip="ece" w:history="1">
                    <w:r w:rsidRPr="004B69F4">
                      <w:rPr>
                        <w:rStyle w:val="Hyperlink"/>
                        <w:rFonts w:ascii="Hand writing Mutlu" w:hAnsi="Hand writing Mutlu" w:cs="Hand writing Mutlu"/>
                        <w:b/>
                        <w:bCs/>
                        <w:color w:val="000000"/>
                        <w:sz w:val="40"/>
                        <w:szCs w:val="40"/>
                      </w:rPr>
                      <w:t>kraliçe</w:t>
                    </w:r>
                  </w:hyperlink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http://t0.gstatic.com/images?q=tbn:ANd9GcQ3qzK6MIEqv79Nwg5a9j2t1bQnsJLpldh5QdQS8-pWiklQRoWi" href="http://www.google.com.tr/imgres?q=krali%C3%A7e+boyama&amp;hl=tr&amp;biw=1280&amp;bih=622&amp;tbm=isch&amp;tbnid=TjSUQb3wl6HxJM:&amp;imgrefurl=http://www.xn--boyamaoyunlar-gbc.com/peri-boyama_2.html&amp;docid=WDsm0F-GL18PMM&amp;imgurl=http://img.xn--boyamaoyunlar-gbc.com/krali%25C3%25A7e-peri-bir-%25C3%25A7arp%25C4%25B1c%25C4%25B1-_49c363bf3c7be-p.gif&amp;w=280&amp;h=380&amp;ei=nYtxUOnzEYewhAfSooFQ&amp;zoom=1&amp;iact=hc&amp;vpx=772&amp;vpy=212&amp;dur=1945&amp;hovh=262&amp;hovw=193&amp;tx=107&amp;ty=160&amp;sig=112186016945629917604&amp;page=3&amp;tbnh=139&amp;tbnw=102&amp;start=51&amp;ndsp=27&amp;ved=1t:429,r:11,s:51,i:2" style="position:absolute;margin-left:300.5pt;margin-top:-6.25pt;width:144.65pt;height:172.9pt;z-index:-251671040;visibility:visible" o:button="t">
            <v:fill o:detectmouseclick="t"/>
            <v:imagedata r:id="rId5" o:title="" croptop="4532f" cropbottom="3399f"/>
          </v:shape>
        </w:pict>
      </w:r>
      <w:r>
        <w:rPr>
          <w:noProof/>
          <w:lang w:eastAsia="tr-TR"/>
        </w:rPr>
        <w:pict>
          <v:roundrect id="_x0000_s1028" style="position:absolute;margin-left:127.8pt;margin-top:1.1pt;width:66.9pt;height:33.45pt;z-index:251642368" arcsize="10923f">
            <v:textbox style="mso-next-textbox:#_x0000_s1028">
              <w:txbxContent>
                <w:p w:rsidR="00AB15C3" w:rsidRPr="00E7145E" w:rsidRDefault="00AB15C3" w:rsidP="00E8053E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hyperlink r:id="rId6" w:tooltip="ebe" w:history="1">
                    <w:r w:rsidRPr="004B69F4">
                      <w:rPr>
                        <w:rStyle w:val="Hyperlink"/>
                        <w:rFonts w:ascii="Hand writing Mutlu" w:hAnsi="Hand writing Mutlu" w:cs="Hand writing Mutlu"/>
                        <w:b/>
                        <w:bCs/>
                        <w:color w:val="000000"/>
                        <w:sz w:val="40"/>
                        <w:szCs w:val="40"/>
                      </w:rPr>
                      <w:t>ebru</w:t>
                    </w:r>
                  </w:hyperlink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Resim 7" o:spid="_x0000_s1029" type="#_x0000_t75" alt="http://t0.gstatic.com/images?q=tbn:ANd9GcS0pDQ0-2NY6KBlC7ODRZOJRGupW0w7PVxdWNC8f0HMbHNiBh33_UwrGIY" href="http://www.google.com.tr/imgres?q=ebru+yap%C4%B1m%C4%B1&amp;start=729&amp;hl=tr&amp;biw=1280&amp;bih=622&amp;addh=36&amp;tbm=isch&amp;tbnid=-9OkNfoMyiJuyM:&amp;imgrefurl=http://www.webilgi.com/guzel-sanatlar/1558-seramik-sanati.html&amp;docid=6N4VexkpmcR8SM&amp;imgurl=http://img688.imageshack.us/img688/8519/hatai7.jpg&amp;w=731&amp;h=1317&amp;ei=SYhxUIP-OIeZhQf4qYHYCg&amp;zoom=1&amp;iact=rc&amp;dur=1&amp;sig=112186016945629917604&amp;page=31&amp;tbnh=140&amp;tbnw=78&amp;ndsp=24&amp;ved=1t:429,r:17,s:729,i:213&amp;tx=58&amp;ty=" style="position:absolute;margin-left:235.4pt;margin-top:35.1pt;width:64.8pt;height:109.4pt;z-index:-251677184;visibility:visible" wrapcoords="-251 0 -251 21452 21600 21452 21600 0 -251 0" o:button="t">
            <v:fill o:detectmouseclick="t"/>
            <v:imagedata r:id="rId7" o:title="" cropbottom="3056f"/>
            <w10:wrap type="tight"/>
          </v:shape>
        </w:pict>
      </w:r>
      <w:r>
        <w:rPr>
          <w:noProof/>
          <w:lang w:eastAsia="tr-TR"/>
        </w:rPr>
        <w:pict>
          <v:shape id="il_fi" o:spid="_x0000_s1030" type="#_x0000_t75" alt="http://upload.wikimedia.org/wikipedia/commons/thumb/b/bc/Zhu%C5%8Dm%C3%ADc%C3%A1ng.jpg/220px-Zhu%C5%8Dm%C3%ADc%C3%A1ng.jpg" style="position:absolute;margin-left:-8.85pt;margin-top:4.5pt;width:113pt;height:2in;z-index:-251679232;visibility:visible">
            <v:imagedata r:id="rId8" o:title="" croptop="16249f" cropbottom="4311f" cropleft="2779f" cropright="20019f"/>
          </v:shape>
        </w:pict>
      </w:r>
      <w:r>
        <w:rPr>
          <w:noProof/>
          <w:lang w:eastAsia="tr-TR"/>
        </w:rPr>
        <w:pict>
          <v:shape id="_x0000_s1031" type="#_x0000_t75" alt="http://t3.gstatic.com/images?q=tbn:ANd9GcSGS7KD4Gd7BbWGrrM_wZ83yi6Bt0Pl4LvyiqPbUXuHAT32XAN_zA" href="http://www.google.com.tr/imgres?q=ebe&amp;start=147&amp;hl=tr&amp;biw=1280&amp;bih=622&amp;tbm=isch&amp;tbnid=Vl836ekAyeZAUM:&amp;imgrefurl=http://www.muglahsm.gov.tr/websayfalar/basinbulteni/ebelerhaftasi/ebelerhaftasi.asp&amp;docid=Snwf4e-G0exq9M&amp;imgurl=http://www.muglahsm.gov.tr/websayfalar/basinbulteni/ebelerhaftasi/ebe_haftasi.png&amp;w=392&amp;h=339&amp;ei=-oRxUKnMCsOThgfNuYDICw&amp;zoom=1&amp;iact=hc&amp;vpx=341&amp;vpy=122&amp;dur=37&amp;hovh=209&amp;hovw=241&amp;tx=108&amp;ty=125&amp;sig=112186016945629917604&amp;page=7&amp;tbnh=144&amp;tbnw=167&amp;ndsp=24&amp;ved=1t:429,r:1,s:147,i:1" style="position:absolute;margin-left:19pt;margin-top:-.05pt;width:79.55pt;height:148.5pt;z-index:-251675136;visibility:visible" wrapcoords="-204 0 -204 21491 21600 21491 21600 0 -204 0" o:button="t">
            <v:fill o:detectmouseclick="t"/>
            <v:imagedata r:id="rId9" o:title="" croptop="1422f" cropbottom="2026f" cropright="36675f"/>
            <w10:wrap type="tight"/>
          </v:shape>
        </w:pict>
      </w:r>
      <w:r>
        <w:rPr>
          <w:noProof/>
          <w:lang w:eastAsia="tr-TR"/>
        </w:rPr>
        <w:pict>
          <v:shape id="rg_hi" o:spid="_x0000_s1032" type="#_x0000_t75" alt="http://t3.gstatic.com/images?q=tbn:ANd9GcT4dZl7OVcfDyEKJyDpZCEdnPDns6RPQ51pssUcOFJyFHcvxaBGsQ" href="http://www.google.com.tr/imgres?q=k%C4%B1z+%C3%A7ocuk+boyama&amp;hl=tr&amp;biw=1280&amp;bih=622&amp;tbm=isch&amp;tbnid=idLjjsrgTLTtCM:&amp;imgrefurl=http://www.resimle.net/resim13906.html&amp;docid=beAxnbtIbJSKoM&amp;imgurl=http://www.resimle.net/data/media/382/boyama-resimleri-kucuk-kiz.jpg&amp;w=429&amp;h=600&amp;ei=_4hxUJ-6N5OzhAf3goHQDQ&amp;zoom=1&amp;iact=hc&amp;vpx=548&amp;vpy=142&amp;dur=6312&amp;hovh=266&amp;hovw=190&amp;tx=83&amp;ty=152&amp;sig=112186016945629917604&amp;page=1&amp;tbnh=124&amp;tbnw=89&amp;start=0&amp;ndsp=26&amp;ved=1t:429,r:4,s:0,i:" style="position:absolute;margin-left:192.75pt;margin-top:5.05pt;width:99.85pt;height:139.45pt;z-index:251640320;visibility:visible" o:button="t">
            <v:fill o:detectmouseclick="t"/>
            <v:imagedata r:id="rId10" o:title=""/>
          </v:shape>
        </w:pict>
      </w:r>
      <w:r>
        <w:rPr>
          <w:noProof/>
          <w:lang w:eastAsia="tr-TR"/>
        </w:rPr>
        <w:pict>
          <v:roundrect id="_x0000_s1033" style="position:absolute;margin-left:-100.7pt;margin-top:-5.7pt;width:45.9pt;height:34.55pt;z-index:-251672064" arcsize="10923f">
            <v:textbox style="mso-next-textbox:#_x0000_s1033">
              <w:txbxContent>
                <w:p w:rsidR="00AB15C3" w:rsidRPr="00232DF4" w:rsidRDefault="00AB15C3" w:rsidP="00E8053E">
                  <w:pPr>
                    <w:rPr>
                      <w:b/>
                      <w:bCs/>
                      <w:sz w:val="40"/>
                      <w:szCs w:val="40"/>
                    </w:rPr>
                  </w:pPr>
                  <w:hyperlink r:id="rId11" w:tooltip="ebe" w:history="1">
                    <w:r w:rsidRPr="004B69F4">
                      <w:rPr>
                        <w:rStyle w:val="Hyperlink"/>
                        <w:rFonts w:ascii="Hand writing Mutlu" w:hAnsi="Hand writing Mutlu" w:cs="Hand writing Mutlu"/>
                        <w:b/>
                        <w:bCs/>
                        <w:color w:val="000000"/>
                        <w:sz w:val="40"/>
                        <w:szCs w:val="40"/>
                      </w:rPr>
                      <w:t>ebe</w:t>
                    </w:r>
                  </w:hyperlink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48.75pt;margin-top:108.8pt;width:45.9pt;height:34.55pt;z-index:251638272" arcsize="10923f">
            <v:textbox style="mso-next-textbox:#_x0000_s1034">
              <w:txbxContent>
                <w:p w:rsidR="00AB15C3" w:rsidRPr="00232DF4" w:rsidRDefault="00AB15C3">
                  <w:pPr>
                    <w:rPr>
                      <w:b/>
                      <w:bCs/>
                      <w:sz w:val="40"/>
                      <w:szCs w:val="40"/>
                    </w:rPr>
                  </w:pPr>
                  <w:hyperlink r:id="rId12" w:tooltip="ebe" w:history="1">
                    <w:r w:rsidRPr="004B69F4">
                      <w:rPr>
                        <w:rStyle w:val="Hyperlink"/>
                        <w:rFonts w:ascii="Hand writing Mutlu" w:hAnsi="Hand writing Mutlu" w:cs="Hand writing Mutlu"/>
                        <w:b/>
                        <w:bCs/>
                        <w:color w:val="000000"/>
                        <w:sz w:val="40"/>
                        <w:szCs w:val="40"/>
                      </w:rPr>
                      <w:t>ebe</w:t>
                    </w:r>
                  </w:hyperlink>
                </w:p>
              </w:txbxContent>
            </v:textbox>
          </v:roundrect>
        </w:pict>
      </w:r>
    </w:p>
    <w:p w:rsidR="00AB15C3" w:rsidRPr="00E7145E" w:rsidRDefault="00AB15C3" w:rsidP="00E7145E"/>
    <w:p w:rsidR="00AB15C3" w:rsidRPr="00E7145E" w:rsidRDefault="00AB15C3" w:rsidP="00E7145E">
      <w:r>
        <w:rPr>
          <w:noProof/>
          <w:lang w:eastAsia="tr-TR"/>
        </w:rPr>
        <w:pict>
          <v:roundrect id="_x0000_s1035" style="position:absolute;margin-left:414.1pt;margin-top:1.8pt;width:45.9pt;height:33.45pt;z-index:251646464" arcsize="10923f">
            <v:textbox style="mso-next-textbox:#_x0000_s1035">
              <w:txbxContent>
                <w:p w:rsidR="00AB15C3" w:rsidRPr="00E7145E" w:rsidRDefault="00AB15C3">
                  <w:pPr>
                    <w:rPr>
                      <w:b/>
                      <w:bCs/>
                      <w:sz w:val="40"/>
                      <w:szCs w:val="40"/>
                    </w:rPr>
                  </w:pPr>
                  <w:hyperlink r:id="rId13" w:tooltip="ece" w:history="1">
                    <w:r w:rsidRPr="004B69F4">
                      <w:rPr>
                        <w:rStyle w:val="Hyperlink"/>
                        <w:rFonts w:ascii="Hand writing Mutlu" w:hAnsi="Hand writing Mutlu" w:cs="Hand writing Mutlu"/>
                        <w:b/>
                        <w:bCs/>
                        <w:color w:val="000000"/>
                        <w:sz w:val="40"/>
                        <w:szCs w:val="40"/>
                      </w:rPr>
                      <w:t>ece</w:t>
                    </w:r>
                  </w:hyperlink>
                </w:p>
              </w:txbxContent>
            </v:textbox>
          </v:roundrect>
        </w:pict>
      </w:r>
    </w:p>
    <w:p w:rsidR="00AB15C3" w:rsidRPr="00E7145E" w:rsidRDefault="00AB15C3" w:rsidP="00E7145E">
      <w:r>
        <w:rPr>
          <w:noProof/>
          <w:lang w:eastAsia="tr-TR"/>
        </w:rPr>
        <w:pict>
          <v:roundrect id="_x0000_s1036" style="position:absolute;margin-left:230.5pt;margin-top:9.8pt;width:68.5pt;height:35.7pt;z-index:251643392" arcsize="10923f">
            <v:textbox style="mso-next-textbox:#_x0000_s1036">
              <w:txbxContent>
                <w:p w:rsidR="00AB15C3" w:rsidRPr="00E7145E" w:rsidRDefault="00AB15C3" w:rsidP="00E8053E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hyperlink r:id="rId14" w:tooltip="ebe" w:history="1">
                    <w:r w:rsidRPr="004B69F4">
                      <w:rPr>
                        <w:rStyle w:val="Hyperlink"/>
                        <w:rFonts w:ascii="Hand writing Mutlu" w:hAnsi="Hand writing Mutlu" w:cs="Hand writing Mutlu"/>
                        <w:b/>
                        <w:bCs/>
                        <w:color w:val="000000"/>
                        <w:sz w:val="40"/>
                        <w:szCs w:val="40"/>
                      </w:rPr>
                      <w:t>Ebru</w:t>
                    </w:r>
                  </w:hyperlink>
                </w:p>
              </w:txbxContent>
            </v:textbox>
          </v:roundrect>
        </w:pict>
      </w:r>
    </w:p>
    <w:p w:rsidR="00AB15C3" w:rsidRPr="00E7145E" w:rsidRDefault="00AB15C3" w:rsidP="00E7145E"/>
    <w:p w:rsidR="00AB15C3" w:rsidRPr="00E7145E" w:rsidRDefault="00AB15C3" w:rsidP="00E7145E">
      <w:r>
        <w:rPr>
          <w:noProof/>
          <w:lang w:eastAsia="tr-TR"/>
        </w:rPr>
        <w:pict>
          <v:roundrect id="_x0000_s1037" style="position:absolute;margin-left:225.7pt;margin-top:40pt;width:76.5pt;height:43.65pt;z-index:-251659776" arcsize="10923f" strokeweight="0">
            <v:textbox style="mso-next-textbox:#_x0000_s1037">
              <w:txbxContent>
                <w:p w:rsidR="00AB15C3" w:rsidRPr="00E01532" w:rsidRDefault="00AB15C3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E01532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ekran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38" type="#_x0000_t75" alt="http://img.xn--boyamaoyunlar-gbc.com/%C5%9Eirin-baba-ve-g%C3%B6zl%C3%BCkl%C3%BC-%C5%9Ei_4e60f7142303e-p.gif" style="position:absolute;margin-left:292.5pt;margin-top:36.65pt;width:99.4pt;height:99.2pt;z-index:-251660800;visibility:visible">
            <v:imagedata r:id="rId15" o:title="" cropbottom="7158f" cropleft="1834f" cropright="1503f"/>
          </v:shape>
        </w:pict>
      </w:r>
      <w:r>
        <w:rPr>
          <w:noProof/>
          <w:lang w:eastAsia="tr-TR"/>
        </w:rPr>
        <w:pict>
          <v:shape id="_x0000_s1039" type="#_x0000_t75" alt="http://t3.gstatic.com/images?q=tbn:ANd9GcS8F0SybQEoBty_7WGnzgBU_y2FKx0lhCyTUpRjaTqv7Sv8KHnQ1g" href="http://www.google.com.tr/imgres?q=eczac%C4%B1+boyama&amp;hl=tr&amp;biw=1280&amp;bih=622&amp;tbm=isch&amp;tbnid=2lr_sZjVokgedM:&amp;imgrefurl=http://evdekarakter.blogspot.com/2009/03/blog-post_05.html&amp;docid=5zO5gzoONtRTaM&amp;imgurl=http://2.bp.blogspot.com/_5w1Cukws52c/SbBErgp569I/AAAAAAAAAH0/Neslsg7FS2E/s320/ECZACI.jpg&amp;w=234&amp;h=320&amp;ei=bI1xUMa2HcuWhQf4moDACQ&amp;zoom=1&amp;iact=hc&amp;vpx=117&amp;vpy=120&amp;dur=549&amp;hovh=256&amp;hovw=187&amp;tx=112&amp;ty=111&amp;sig=112186016945629917604&amp;page=1&amp;tbnh=142&amp;tbnw=104&amp;start=0&amp;ndsp=21&amp;ved=1t:429,r:0,s:0,i:" style="position:absolute;margin-left:-88.45pt;margin-top:21.3pt;width:140.2pt;height:192.15pt;z-index:251648512;visibility:visible" o:button="t">
            <v:fill o:detectmouseclick="t"/>
            <v:imagedata r:id="rId16" o:title=""/>
            <w10:wrap type="square"/>
          </v:shape>
        </w:pict>
      </w:r>
    </w:p>
    <w:p w:rsidR="00AB15C3" w:rsidRDefault="00AB15C3" w:rsidP="00E7145E">
      <w:pPr>
        <w:tabs>
          <w:tab w:val="left" w:pos="2086"/>
        </w:tabs>
      </w:pPr>
      <w:r>
        <w:rPr>
          <w:noProof/>
          <w:lang w:eastAsia="tr-TR"/>
        </w:rPr>
        <w:pict>
          <v:shape id="_x0000_s1040" type="#_x0000_t75" alt="http://t3.gstatic.com/images?q=tbn:ANd9GcT9DlpIQgJynjZ995IDWK77NodMO8Y6Fcg-z_R3gQfK2I1hOPM47Q" href="http://www.google.com.tr/imgres?q=ekmek+boyama&amp;hl=tr&amp;biw=1280&amp;bih=622&amp;tbm=isch&amp;tbnid=WWRX1x0PyVnb5M:&amp;imgrefurl=http://www.onceokuloncesi.com/ekmek-projesinde-kullan-labilecek-resimler-t69350.html?p=488206&amp;docid=0Cxgz5jtCi4jIM&amp;imgurl=http://www.onceokuloncesi.com/imagehosting/364ee234796ed52.jpg&amp;w=371&amp;h=480&amp;ei=bZFxUMeLMtOHhQfmtIGADw&amp;zoom=1&amp;iact=hc&amp;vpx=586&amp;vpy=149&amp;dur=227&amp;hovh=255&amp;hovw=197&amp;tx=109&amp;ty=118&amp;sig=112186016945629917604&amp;page=1&amp;tbnh=126&amp;tbnw=97&amp;start=0&amp;ndsp=19&amp;ved=1t:429,r:3,s:0,i:" style="position:absolute;margin-left:12.4pt;margin-top:6.9pt;width:102.75pt;height:133.8pt;z-index:-251664896;visibility:visible" o:button="t">
            <v:fill o:detectmouseclick="t"/>
            <v:imagedata r:id="rId17" o:title=""/>
          </v:shape>
        </w:pict>
      </w:r>
      <w:r>
        <w:rPr>
          <w:noProof/>
          <w:lang w:eastAsia="tr-TR"/>
        </w:rPr>
        <w:pict>
          <v:roundrect id="_x0000_s1041" style="position:absolute;margin-left:-169.4pt;margin-top:125.4pt;width:81.6pt;height:32.3pt;z-index:251653632" arcsize="10923f">
            <v:textbox style="mso-next-textbox:#_x0000_s1041">
              <w:txbxContent>
                <w:p w:rsidR="00AB15C3" w:rsidRPr="00B64218" w:rsidRDefault="00AB15C3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B64218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eczacı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margin-left:-513.3pt;margin-top:108.4pt;width:76pt;height:35.15pt;z-index:251649536" arcsize="10923f">
            <v:textbox style="mso-next-textbox:#_x0000_s1042">
              <w:txbxContent>
                <w:p w:rsidR="00AB15C3" w:rsidRPr="00E7145E" w:rsidRDefault="00AB15C3" w:rsidP="00E7145E">
                  <w:pPr>
                    <w:pStyle w:val="NoSpacing"/>
                    <w:rPr>
                      <w:rFonts w:ascii="Hand writing Mutlu" w:hAnsi="Hand writing Mutlu" w:cs="Hand writing Mutlu"/>
                      <w:b/>
                      <w:bCs/>
                      <w:sz w:val="40"/>
                      <w:szCs w:val="40"/>
                    </w:rPr>
                  </w:pPr>
                  <w:hyperlink r:id="rId18" w:tooltip="eczacı" w:history="1">
                    <w:r w:rsidRPr="004B69F4">
                      <w:rPr>
                        <w:rStyle w:val="Hyperlink"/>
                        <w:rFonts w:ascii="Hand writing Mutlu" w:hAnsi="Hand writing Mutlu" w:cs="Hand writing Mutlu"/>
                        <w:b/>
                        <w:bCs/>
                        <w:color w:val="000000"/>
                        <w:sz w:val="40"/>
                        <w:szCs w:val="40"/>
                      </w:rPr>
                      <w:t>eczacı</w:t>
                    </w:r>
                  </w:hyperlink>
                </w:p>
              </w:txbxContent>
            </v:textbox>
          </v:roundrect>
        </w:pict>
      </w:r>
      <w:r>
        <w:tab/>
      </w:r>
    </w:p>
    <w:p w:rsidR="00AB15C3" w:rsidRPr="00D517ED" w:rsidRDefault="00AB15C3" w:rsidP="00D517ED">
      <w:r>
        <w:rPr>
          <w:noProof/>
          <w:lang w:eastAsia="tr-TR"/>
        </w:rPr>
        <w:pict>
          <v:roundrect id="_x0000_s1043" style="position:absolute;margin-left:89.7pt;margin-top:11.5pt;width:74.25pt;height:42.55pt;z-index:251652608" arcsize="10923f">
            <v:textbox style="mso-next-textbox:#_x0000_s1043">
              <w:txbxContent>
                <w:p w:rsidR="00AB15C3" w:rsidRPr="00B64218" w:rsidRDefault="00AB15C3">
                  <w:pPr>
                    <w:rPr>
                      <w:sz w:val="40"/>
                      <w:szCs w:val="40"/>
                    </w:rPr>
                  </w:pPr>
                  <w:hyperlink r:id="rId19" w:tooltip="ekmekçi" w:history="1">
                    <w:r w:rsidRPr="004B69F4">
                      <w:rPr>
                        <w:rStyle w:val="Hyperlink"/>
                        <w:rFonts w:ascii="Hand writing Mutlu" w:hAnsi="Hand writing Mutlu" w:cs="Hand writing Mutlu"/>
                        <w:color w:val="000000"/>
                        <w:sz w:val="40"/>
                        <w:szCs w:val="40"/>
                      </w:rPr>
                      <w:t>ekmek</w:t>
                    </w:r>
                  </w:hyperlink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44" type="#_x0000_t75" alt="http://t0.gstatic.com/images?q=tbn:ANd9GcSISarle6CzeJLcZGb72t_WjS7iDKji8c7WGe08qVXIsiKMO88duw" href="http://www.google.com.tr/imgres?q=ekmek+boyama&amp;hl=tr&amp;biw=1280&amp;bih=622&amp;tbm=isch&amp;tbnid=yLxsv7O2h3CRxM:&amp;imgrefurl=http://www.okuloncesi.net/beslenme-besinler-ile-ilgili-boyamalar/bugday-ekmegi-boyama-2921.html&amp;docid=VLHOhnWxaKOGJM&amp;imgurl=http://www.okuloncesi.net/upload/dosyalar/20111026/1205/draft_lens15855931module136424941photo_1290825669grains_coloring_pages.jpg&amp;w=440&amp;h=265&amp;ei=bZFxUMeLMtOHhQfmtIGADw&amp;zoom=1&amp;iact=hc&amp;vpx=396&amp;vpy=189&amp;dur=252&amp;hovh=174&amp;hovw=289&amp;tx=127&amp;ty=90&amp;sig=112186016945629917604&amp;page=1&amp;tbnh=101&amp;tbnw=168&amp;start=0&amp;ndsp=19&amp;ved=1t:429,r:2,s:0,i:" style="position:absolute;margin-left:115.2pt;margin-top:20pt;width:151.55pt;height:91.25pt;z-index:251650560;visibility:visible" o:button="t">
            <v:fill o:detectmouseclick="t"/>
            <v:imagedata r:id="rId20" o:title=""/>
          </v:shape>
        </w:pict>
      </w:r>
    </w:p>
    <w:p w:rsidR="00AB15C3" w:rsidRPr="00D517ED" w:rsidRDefault="00AB15C3" w:rsidP="00D517ED"/>
    <w:p w:rsidR="00AB15C3" w:rsidRPr="00D517ED" w:rsidRDefault="00AB15C3" w:rsidP="00D517ED">
      <w:r>
        <w:rPr>
          <w:noProof/>
          <w:lang w:eastAsia="tr-TR"/>
        </w:rPr>
        <w:pict>
          <v:shape id="_x0000_s1045" type="#_x0000_t75" alt="http://www.moroyun.com/veriler/komik-tv-boyama.jpg" style="position:absolute;margin-left:278.85pt;margin-top:8.85pt;width:113pt;height:88.4pt;z-index:251654656;visibility:visible">
            <v:imagedata r:id="rId21" o:title="" croptop="4940f" cropbottom="9221f"/>
            <w10:wrap type="square"/>
          </v:shape>
        </w:pict>
      </w:r>
    </w:p>
    <w:p w:rsidR="00AB15C3" w:rsidRPr="00D517ED" w:rsidRDefault="00AB15C3" w:rsidP="00D517ED"/>
    <w:p w:rsidR="00AB15C3" w:rsidRPr="00D517ED" w:rsidRDefault="00AB15C3" w:rsidP="00D517ED">
      <w:r>
        <w:rPr>
          <w:noProof/>
          <w:lang w:eastAsia="tr-TR"/>
        </w:rPr>
        <w:pict>
          <v:shape id="_x0000_s1046" type="#_x0000_t75" alt="http://t1.gstatic.com/images?q=tbn:ANd9GcQr9aA0W52p5iTLSo8TujjjIQdqbJj9PF43-BDu8JxmXRb374x0oQ" href="http://www.google.com.tr/imgres?q=el+arabas%C4%B1+boyama&amp;hl=tr&amp;biw=1280&amp;bih=622&amp;tbm=isch&amp;tbnid=XrzZnSJXuoUe8M:&amp;imgrefurl=http://www.xn--boyamaoyunlar-gbc.com/%C4%B0n%C5%9Faat-boyama.html&amp;docid=FgC-xyYNTw3AxM&amp;imgurl=http://img.xn--boyamaoyunlar-gbc.com/bir-el-arabas%25C4%25B1-i%25C3%25A7inde-%25C4%25B0%25C5%259F%25C3%25A7_49a695bcae883-p.gif&amp;w=280&amp;h=339&amp;ei=S5txUPPmOsuZhQexx4GgCQ&amp;zoom=1&amp;iact=hc&amp;vpx=110&amp;vpy=119&amp;dur=1880&amp;hovh=247&amp;hovw=204&amp;tx=121&amp;ty=122&amp;sig=112186016945629917604&amp;page=1&amp;tbnh=130&amp;tbnw=107&amp;start=0&amp;ndsp=19&amp;ved=1t:429,r:0,s:0,i:" style="position:absolute;margin-left:78.95pt;margin-top:13.5pt;width:107.35pt;height:142.85pt;z-index:251661824;visibility:visible" o:button="t">
            <v:fill o:detectmouseclick="t"/>
            <v:imagedata r:id="rId22" o:title="" croptop="2405f" cropbottom="-3f" cropleft="3954f" cropright="4121f"/>
            <w10:wrap type="square"/>
          </v:shape>
        </w:pict>
      </w:r>
    </w:p>
    <w:p w:rsidR="00AB15C3" w:rsidRPr="00D517ED" w:rsidRDefault="00AB15C3" w:rsidP="00D517ED">
      <w:r>
        <w:rPr>
          <w:noProof/>
          <w:lang w:eastAsia="tr-TR"/>
        </w:rPr>
        <w:pict>
          <v:shape id="_x0000_s1047" type="#_x0000_t75" alt="http://t3.gstatic.com/images?q=tbn:ANd9GcQYIRjBWastD3aVUgSac-Dse8O-9VWSzCNQlCDkF59DEknAxTQAHg" href="http://www.google.com.tr/imgres?q=eldiven+boyama&amp;hl=tr&amp;biw=1280&amp;bih=622&amp;tbm=isch&amp;tbnid=ryZL2zhHfxKiqM:&amp;imgrefurl=http://www.e-etkinlik.com/img6997.search.htm&amp;docid=wD53LLlBRhxJTM&amp;imgurl=http://www.e-etkinlik.com/data/media/71/okul-oncesi-SINIRLI-BOYAMA-w11a.jpg&amp;w=600&amp;h=800&amp;ei=IppxULuGE8aGhQfU54CAAQ&amp;zoom=1&amp;iact=hc&amp;vpx=116&amp;vpy=116&amp;dur=53&amp;hovh=259&amp;hovw=194&amp;tx=115&amp;ty=135&amp;sig=112186016945629917604&amp;page=1&amp;tbnh=137&amp;tbnw=103&amp;start=0&amp;ndsp=18&amp;ved=1t:429,r:0,s:0,i:" style="position:absolute;margin-left:-30.65pt;margin-top:2.8pt;width:109.6pt;height:184.8pt;z-index:251659776;visibility:visible" o:button="t">
            <v:fill o:detectmouseclick="t"/>
            <v:imagedata r:id="rId23" o:title="" croptop="2293f" cropbottom="956f" cropleft="8225f" cropright="8404f"/>
          </v:shape>
        </w:pict>
      </w:r>
    </w:p>
    <w:p w:rsidR="00AB15C3" w:rsidRPr="00D517ED" w:rsidRDefault="00AB15C3" w:rsidP="00D517ED">
      <w:r>
        <w:rPr>
          <w:noProof/>
          <w:lang w:eastAsia="tr-TR"/>
        </w:rPr>
        <w:pict>
          <v:roundrect id="_x0000_s1048" style="position:absolute;margin-left:482.45pt;margin-top:18.75pt;width:42.5pt;height:32.3pt;z-index:251667968" arcsize="10923f">
            <v:textbox>
              <w:txbxContent>
                <w:p w:rsidR="00AB15C3" w:rsidRPr="00482E20" w:rsidRDefault="00AB15C3">
                  <w:pPr>
                    <w:rPr>
                      <w:rFonts w:ascii="Hand writing Mutlu" w:hAnsi="Hand writing Mutlu" w:cs="Hand writing Mutlu"/>
                      <w:b/>
                      <w:bCs/>
                      <w:sz w:val="40"/>
                      <w:szCs w:val="40"/>
                    </w:rPr>
                  </w:pPr>
                  <w:r w:rsidRPr="00482E20">
                    <w:rPr>
                      <w:rFonts w:ascii="Hand writing Mutlu" w:hAnsi="Hand writing Mutlu" w:cs="Hand writing Mutlu"/>
                      <w:b/>
                      <w:bCs/>
                      <w:sz w:val="40"/>
                      <w:szCs w:val="40"/>
                    </w:rPr>
                    <w:t>ev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Resim 13" o:spid="_x0000_s1049" type="#_x0000_t75" style="position:absolute;margin-left:392.85pt;margin-top:9.65pt;width:106.8pt;height:114.5pt;z-index:-251647488;visibility:visible">
            <v:imagedata r:id="rId24" o:title=""/>
          </v:shape>
        </w:pict>
      </w:r>
      <w:r>
        <w:rPr>
          <w:noProof/>
          <w:lang w:eastAsia="tr-TR"/>
        </w:rPr>
        <w:pict>
          <v:shape id="_x0000_s1050" type="#_x0000_t75" alt="http://t0.gstatic.com/images?q=tbn:ANd9GcShjpKgGzESYvQG-6zxlMdqAIIGcRcC3dv5RY9rTLor0cjMYiiz" href="http://www.google.com.tr/imgres?q=el+resmi&amp;hl=tr&amp;biw=1280&amp;bih=622&amp;tbm=isch&amp;tbnid=G1x43z4K-hamnM:&amp;imgrefurl=http://www.gorselsanatlar.org/resim/karakalem-el-cizimi/&amp;docid=fTwhsOoVW73sJM&amp;imgurl=http://img84.imageshack.us/img84/6156/el4uf6.jpg&amp;w=272&amp;h=450&amp;ei=9ZhxUJ6hEM6ZhQfX_4H4Cw&amp;zoom=1&amp;iact=hc&amp;vpx=112&amp;vpy=220&amp;dur=1258&amp;hovh=289&amp;hovw=174&amp;tx=106&amp;ty=186&amp;sig=112186016945629917604&amp;page=2&amp;tbnh=135&amp;tbnw=82&amp;start=22&amp;ndsp=28&amp;ved=1t:429,r:21,s:22,i:2" style="position:absolute;margin-left:38.3pt;margin-top:9.65pt;width:82.05pt;height:82.2pt;z-index:251657728;visibility:visible" o:button="t">
            <v:fill o:detectmouseclick="t"/>
            <v:imagedata r:id="rId25" o:title="" croptop="24018f" cropbottom="20810f" cropleft="31111f"/>
            <w10:wrap type="square"/>
          </v:shape>
        </w:pict>
      </w:r>
    </w:p>
    <w:p w:rsidR="00AB15C3" w:rsidRPr="00D517ED" w:rsidRDefault="00AB15C3" w:rsidP="00D517ED"/>
    <w:p w:rsidR="00AB15C3" w:rsidRPr="00D517ED" w:rsidRDefault="00AB15C3" w:rsidP="00D517ED"/>
    <w:p w:rsidR="00AB15C3" w:rsidRPr="00D517ED" w:rsidRDefault="00AB15C3" w:rsidP="00D517ED">
      <w:r>
        <w:rPr>
          <w:noProof/>
          <w:lang w:eastAsia="tr-TR"/>
        </w:rPr>
        <w:pict>
          <v:roundrect id="_x0000_s1051" style="position:absolute;margin-left:75.7pt;margin-top:5.95pt;width:89.85pt;height:39.7pt;z-index:251660800" arcsize="10923f">
            <v:textbox style="mso-next-textbox:#_x0000_s1051">
              <w:txbxContent>
                <w:p w:rsidR="00AB15C3" w:rsidRPr="0008172B" w:rsidRDefault="00AB15C3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08172B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eldiven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2" style="position:absolute;margin-left:34.05pt;margin-top:5.95pt;width:36.85pt;height:36.85pt;z-index:251658752" arcsize="10923f">
            <v:textbox>
              <w:txbxContent>
                <w:p w:rsidR="00AB15C3" w:rsidRPr="0008172B" w:rsidRDefault="00AB15C3">
                  <w:pPr>
                    <w:rPr>
                      <w:rFonts w:ascii="Hand writing Mutlu" w:hAnsi="Hand writing Mutlu" w:cs="Hand writing Mutlu"/>
                      <w:b/>
                      <w:bCs/>
                      <w:sz w:val="40"/>
                      <w:szCs w:val="40"/>
                    </w:rPr>
                  </w:pPr>
                  <w:r w:rsidRPr="0008172B">
                    <w:rPr>
                      <w:rFonts w:ascii="Hand writing Mutlu" w:hAnsi="Hand writing Mutlu" w:cs="Hand writing Mutlu"/>
                      <w:b/>
                      <w:bCs/>
                      <w:sz w:val="40"/>
                      <w:szCs w:val="40"/>
                    </w:rPr>
                    <w:t>el</w:t>
                  </w:r>
                </w:p>
              </w:txbxContent>
            </v:textbox>
          </v:roundrect>
        </w:pict>
      </w:r>
    </w:p>
    <w:p w:rsidR="00AB15C3" w:rsidRPr="00D517ED" w:rsidRDefault="00AB15C3" w:rsidP="00D517ED">
      <w:r>
        <w:rPr>
          <w:noProof/>
          <w:lang w:eastAsia="tr-TR"/>
        </w:rPr>
        <w:pict>
          <v:shape id="_x0000_s1053" type="#_x0000_t75" alt="http://t2.gstatic.com/images?q=tbn:ANd9GcQMdYVXinzDyD1E_D_U-wkOPF32hAuMf8IeOnZTo-M5YL-fJbtQ" href="http://www.google.com.tr/imgres?q=elma+RESM%C4%B0&amp;hl=tr&amp;biw=1366&amp;bih=566&amp;tbm=isch&amp;tbnid=HZ2W-nObJuzfEM:&amp;imgrefurl=http://imtur.8m.com/photo.html&amp;docid=kGfu0NEPo-QNXM&amp;imgurl=http://imtur.8m.com/images/m_elma.gif&amp;w=561&amp;h=581&amp;ei=ouluUJHqHY_otQaqt4GACg&amp;zoom=1&amp;iact=hc&amp;vpx=109&amp;vpy=152&amp;dur=1810&amp;hovh=228&amp;hovw=221&amp;tx=164&amp;ty=170&amp;sig=112164199875619349616&amp;page=2&amp;tbnh=168&amp;tbnw=163&amp;start=12&amp;ndsp=15&amp;ved=1t:429,r:5,s:12,i:1" style="position:absolute;margin-left:428.55pt;margin-top:25.25pt;width:114.7pt;height:122.45pt;z-index:-251646464;visibility:visible" wrapcoords="-141 0 -141 21467 21600 21467 21600 0 -141 0" o:button="t">
            <v:fill o:detectmouseclick="t"/>
            <v:imagedata r:id="rId26" o:title=""/>
            <w10:wrap type="tight"/>
          </v:shape>
        </w:pict>
      </w:r>
      <w:r>
        <w:rPr>
          <w:noProof/>
          <w:lang w:eastAsia="tr-TR"/>
        </w:rPr>
        <w:pict>
          <v:roundrect id="_x0000_s1054" style="position:absolute;margin-left:244.3pt;margin-top:2.6pt;width:124.75pt;height:41.95pt;z-index:251662848" arcsize="10923f">
            <v:textbox>
              <w:txbxContent>
                <w:p w:rsidR="00AB15C3" w:rsidRPr="0008172B" w:rsidRDefault="00AB15C3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08172B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El arabası</w:t>
                  </w:r>
                </w:p>
              </w:txbxContent>
            </v:textbox>
          </v:roundrect>
        </w:pict>
      </w:r>
    </w:p>
    <w:p w:rsidR="00AB15C3" w:rsidRPr="00D517ED" w:rsidRDefault="00AB15C3" w:rsidP="00D517ED">
      <w:r>
        <w:rPr>
          <w:noProof/>
          <w:lang w:eastAsia="tr-TR"/>
        </w:rPr>
        <w:pict>
          <v:shape id="Resim 64" o:spid="_x0000_s1055" type="#_x0000_t75" style="position:absolute;margin-left:239pt;margin-top:23.35pt;width:93.7pt;height:126.4pt;z-index:-251650560;visibility:visible">
            <v:imagedata r:id="rId27" o:title="" cropbottom="54441f" cropright="52583f"/>
          </v:shape>
        </w:pict>
      </w:r>
    </w:p>
    <w:p w:rsidR="00AB15C3" w:rsidRPr="00D517ED" w:rsidRDefault="00AB15C3" w:rsidP="00482E20">
      <w:pPr>
        <w:tabs>
          <w:tab w:val="left" w:pos="4093"/>
        </w:tabs>
      </w:pPr>
      <w:r>
        <w:rPr>
          <w:noProof/>
          <w:lang w:eastAsia="tr-TR"/>
        </w:rPr>
        <w:pict>
          <v:roundrect id="_x0000_s1056" style="position:absolute;margin-left:-172.5pt;margin-top:22pt;width:152.75pt;height:55.55pt;z-index:251664896" arcsize="10923f">
            <v:textbox style="mso-next-textbox:#_x0000_s1056">
              <w:txbxContent>
                <w:p w:rsidR="00AB15C3" w:rsidRPr="00A9794A" w:rsidRDefault="00AB15C3">
                  <w:pPr>
                    <w:rPr>
                      <w:rFonts w:ascii="Hand writing Mutlu" w:hAnsi="Hand writing Mutlu" w:cs="Hand writing Mutlu"/>
                      <w:b/>
                      <w:bCs/>
                      <w:sz w:val="72"/>
                      <w:szCs w:val="72"/>
                    </w:rPr>
                  </w:pPr>
                  <w:r w:rsidRPr="00A9794A">
                    <w:rPr>
                      <w:rFonts w:ascii="Hand writing Mutlu" w:hAnsi="Hand writing Mutlu" w:cs="Hand writing Mutlu"/>
                      <w:b/>
                      <w:bCs/>
                      <w:sz w:val="72"/>
                      <w:szCs w:val="72"/>
                    </w:rPr>
                    <w:t>El ele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7" style="position:absolute;margin-left:206.35pt;margin-top:22pt;width:67pt;height:39.7pt;z-index:251671040" arcsize="10923f">
            <v:textbox style="mso-next-textbox:#_x0000_s1057">
              <w:txbxContent>
                <w:p w:rsidR="00AB15C3" w:rsidRPr="00482E20" w:rsidRDefault="00AB15C3">
                  <w:pPr>
                    <w:rPr>
                      <w:rFonts w:ascii="Hand writing Mutlu" w:hAnsi="Hand writing Mutlu" w:cs="Hand writing Mutlu"/>
                      <w:b/>
                      <w:bCs/>
                      <w:sz w:val="40"/>
                      <w:szCs w:val="40"/>
                    </w:rPr>
                  </w:pPr>
                  <w:r w:rsidRPr="00482E20">
                    <w:rPr>
                      <w:rFonts w:ascii="Hand writing Mutlu" w:hAnsi="Hand writing Mutlu" w:cs="Hand writing Mutlu"/>
                      <w:b/>
                      <w:bCs/>
                      <w:sz w:val="40"/>
                      <w:szCs w:val="40"/>
                    </w:rPr>
                    <w:t>elma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Resim 1" o:spid="_x0000_s1058" type="#_x0000_t75" style="position:absolute;margin-left:328pt;margin-top:6.65pt;width:97.7pt;height:86.7pt;z-index:251672064;visibility:visible">
            <v:imagedata r:id="rId28" o:title="" croptop="759f" cropbottom="49701f" cropright="43503f"/>
            <w10:wrap type="square"/>
          </v:shape>
        </w:pict>
      </w:r>
      <w:r>
        <w:rPr>
          <w:noProof/>
          <w:lang w:eastAsia="tr-TR"/>
        </w:rPr>
        <w:pict>
          <v:shape id="_x0000_s1059" type="#_x0000_t75" alt="http://1.bp.blogspot.com/_p9qpDcWrqQM/S4pE_vtORNI/AAAAAAAAB-U/fDTT_D68lok/s400/14-1.jpg" style="position:absolute;margin-left:11.1pt;margin-top:14.6pt;width:228.1pt;height:184.25pt;z-index:251663872;visibility:visible">
            <v:imagedata r:id="rId29" o:title="" croptop="1188f" cropleft="2067f" cropright="1173f"/>
            <w10:wrap type="square"/>
          </v:shape>
        </w:pict>
      </w:r>
      <w:r>
        <w:tab/>
      </w:r>
    </w:p>
    <w:p w:rsidR="00AB15C3" w:rsidRDefault="00AB15C3" w:rsidP="00D517ED">
      <w:pPr>
        <w:tabs>
          <w:tab w:val="left" w:pos="3402"/>
        </w:tabs>
      </w:pPr>
      <w:r>
        <w:tab/>
      </w:r>
    </w:p>
    <w:p w:rsidR="00AB15C3" w:rsidRPr="00EC4E1D" w:rsidRDefault="00AB15C3" w:rsidP="00EC4E1D"/>
    <w:p w:rsidR="00AB15C3" w:rsidRPr="00EC4E1D" w:rsidRDefault="00AB15C3" w:rsidP="00EC4E1D">
      <w:r>
        <w:rPr>
          <w:noProof/>
          <w:lang w:eastAsia="tr-TR"/>
        </w:rPr>
        <w:pict>
          <v:roundrect id="_x0000_s1060" style="position:absolute;margin-left:125.2pt;margin-top:10.6pt;width:54.3pt;height:33.45pt;z-index:251673088" arcsize="10923f">
            <v:textbox style="mso-next-textbox:#_x0000_s1060">
              <w:txbxContent>
                <w:p w:rsidR="00AB15C3" w:rsidRPr="00EC4E1D" w:rsidRDefault="00AB15C3">
                  <w:pPr>
                    <w:rPr>
                      <w:rFonts w:ascii="Hand writing Mutlu" w:hAnsi="Hand writing Mutlu" w:cs="Hand writing Mutlu"/>
                      <w:b/>
                      <w:bCs/>
                      <w:sz w:val="40"/>
                      <w:szCs w:val="40"/>
                    </w:rPr>
                  </w:pPr>
                  <w:r w:rsidRPr="00EC4E1D">
                    <w:rPr>
                      <w:rFonts w:ascii="Hand writing Mutlu" w:hAnsi="Hand writing Mutlu" w:cs="Hand writing Mutlu"/>
                      <w:b/>
                      <w:bCs/>
                      <w:sz w:val="40"/>
                      <w:szCs w:val="40"/>
                    </w:rPr>
                    <w:t>etek</w:t>
                  </w:r>
                </w:p>
              </w:txbxContent>
            </v:textbox>
          </v:roundrect>
        </w:pict>
      </w:r>
    </w:p>
    <w:p w:rsidR="00AB15C3" w:rsidRDefault="00AB15C3" w:rsidP="00EC4E1D">
      <w:pPr>
        <w:tabs>
          <w:tab w:val="left" w:pos="1338"/>
        </w:tabs>
      </w:pPr>
      <w:r>
        <w:rPr>
          <w:noProof/>
          <w:lang w:eastAsia="tr-TR"/>
        </w:rPr>
        <w:pict>
          <v:roundrect id="_x0000_s1061" style="position:absolute;margin-left:2.95pt;margin-top:118.95pt;width:97.25pt;height:40.25pt;z-index:251675136" arcsize="10923f">
            <v:textbox style="mso-next-textbox:#_x0000_s1061">
              <w:txbxContent>
                <w:p w:rsidR="00AB15C3" w:rsidRPr="00AE2B34" w:rsidRDefault="00AB15C3">
                  <w:pPr>
                    <w:rPr>
                      <w:rFonts w:ascii="Hand writing Mutlu" w:hAnsi="Hand writing Mutlu" w:cs="Hand writing Mutlu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b/>
                      <w:bCs/>
                      <w:sz w:val="40"/>
                      <w:szCs w:val="40"/>
                    </w:rPr>
                    <w:t>enginar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62" type="#_x0000_t75" alt="http://img.xn--boyamaoyunlar-gbc.com/enginar-enginar-kalbi-en-_4dd14775899cf-p.gif" style="position:absolute;margin-left:58.85pt;margin-top:12.95pt;width:105.1pt;height:137.2pt;z-index:-251642368;visibility:visible">
            <v:imagedata r:id="rId30" o:title=""/>
          </v:shape>
        </w:pict>
      </w:r>
      <w:r>
        <w:rPr>
          <w:noProof/>
          <w:lang w:eastAsia="tr-TR"/>
        </w:rPr>
        <w:pict>
          <v:roundrect id="_x0000_s1063" style="position:absolute;margin-left:263.65pt;margin-top:112.75pt;width:59pt;height:40.25pt;z-index:251677184" arcsize="10923f">
            <v:textbox>
              <w:txbxContent>
                <w:p w:rsidR="00AB15C3" w:rsidRPr="00AE2B34" w:rsidRDefault="00AB15C3">
                  <w:pPr>
                    <w:rPr>
                      <w:rFonts w:ascii="Hand writing Mutlu" w:hAnsi="Hand writing Mutlu" w:cs="Hand writing Mutlu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b/>
                      <w:bCs/>
                      <w:sz w:val="40"/>
                      <w:szCs w:val="40"/>
                    </w:rPr>
                    <w:t>evli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Resim 66" o:spid="_x0000_s1064" type="#_x0000_t75" style="position:absolute;margin-left:186.6pt;margin-top:12.95pt;width:113pt;height:161pt;z-index:251676160;visibility:visible">
            <v:imagedata r:id="rId31" o:title=""/>
            <w10:wrap type="square"/>
          </v:shape>
        </w:pict>
      </w:r>
      <w:r>
        <w:rPr>
          <w:noProof/>
          <w:lang w:eastAsia="tr-TR"/>
        </w:rPr>
        <w:pict>
          <v:roundrect id="_x0000_s1065" style="position:absolute;margin-left:2.95pt;margin-top:12.4pt;width:70.35pt;height:35.7pt;z-index:251666944" arcsize="10923f">
            <v:textbox>
              <w:txbxContent>
                <w:p w:rsidR="00AB15C3" w:rsidRPr="00604FEF" w:rsidRDefault="00AB15C3">
                  <w:pPr>
                    <w:rPr>
                      <w:rFonts w:ascii="Hand writing Mutlu" w:hAnsi="Hand writing Mutlu" w:cs="Hand writing Mutlu"/>
                      <w:b/>
                      <w:bCs/>
                      <w:sz w:val="40"/>
                      <w:szCs w:val="40"/>
                    </w:rPr>
                  </w:pPr>
                  <w:r w:rsidRPr="00604FEF">
                    <w:rPr>
                      <w:rFonts w:ascii="Hand writing Mutlu" w:hAnsi="Hand writing Mutlu" w:cs="Hand writing Mutlu"/>
                      <w:b/>
                      <w:bCs/>
                      <w:sz w:val="40"/>
                      <w:szCs w:val="40"/>
                    </w:rPr>
                    <w:t>elbise</w:t>
                  </w:r>
                </w:p>
              </w:txbxContent>
            </v:textbox>
          </v:roundrect>
        </w:pict>
      </w:r>
      <w:r>
        <w:tab/>
      </w:r>
    </w:p>
    <w:p w:rsidR="00AB15C3" w:rsidRPr="00B873AB" w:rsidRDefault="00AB15C3" w:rsidP="00B873AB"/>
    <w:p w:rsidR="00AB15C3" w:rsidRPr="00B873AB" w:rsidRDefault="00AB15C3" w:rsidP="00B873AB"/>
    <w:p w:rsidR="00AB15C3" w:rsidRDefault="00AB15C3" w:rsidP="002B7C18">
      <w:pPr>
        <w:pStyle w:val="NoSpacing"/>
        <w:jc w:val="center"/>
      </w:pPr>
      <w:r>
        <w:t xml:space="preserve">                 </w:t>
      </w:r>
      <w:hyperlink r:id="rId32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AB15C3" w:rsidRDefault="00AB15C3" w:rsidP="00B873AB"/>
    <w:p w:rsidR="00AB15C3" w:rsidRPr="00B873AB" w:rsidRDefault="00AB15C3" w:rsidP="00B873AB">
      <w:pPr>
        <w:tabs>
          <w:tab w:val="left" w:pos="1757"/>
        </w:tabs>
      </w:pPr>
      <w:r>
        <w:rPr>
          <w:noProof/>
          <w:lang w:eastAsia="tr-TR"/>
        </w:rPr>
        <w:pict>
          <v:roundrect id="_x0000_s1066" style="position:absolute;margin-left:-1.2pt;margin-top:5.9pt;width:245.5pt;height:1in;z-index:251678208" arcsize="10923f">
            <v:textbox>
              <w:txbxContent>
                <w:p w:rsidR="00AB15C3" w:rsidRDefault="00AB15C3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  <w:r w:rsidRPr="00B873AB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>Resimlerin ne olduklarını söyleyelim</w:t>
                  </w:r>
                  <w: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, Hangi sesle başlıyor, bulalım.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‘</w:t>
                  </w:r>
                  <w: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’</w:t>
                  </w:r>
                  <w: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sesini yuvarlak içine alalım.</w:t>
                  </w:r>
                </w:p>
                <w:p w:rsidR="00AB15C3" w:rsidRPr="00B873AB" w:rsidRDefault="00AB15C3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tab/>
      </w:r>
    </w:p>
    <w:sectPr w:rsidR="00AB15C3" w:rsidRPr="00B873AB" w:rsidSect="00AE2B34">
      <w:pgSz w:w="11906" w:h="16838" w:code="9"/>
      <w:pgMar w:top="567" w:right="284" w:bottom="567" w:left="28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2DF4"/>
    <w:rsid w:val="00021B46"/>
    <w:rsid w:val="000633FA"/>
    <w:rsid w:val="0008172B"/>
    <w:rsid w:val="00081E0C"/>
    <w:rsid w:val="00085C1B"/>
    <w:rsid w:val="000C15B6"/>
    <w:rsid w:val="000E1C7C"/>
    <w:rsid w:val="000E4D28"/>
    <w:rsid w:val="00125872"/>
    <w:rsid w:val="00193A22"/>
    <w:rsid w:val="00232DF4"/>
    <w:rsid w:val="0023720B"/>
    <w:rsid w:val="0024140F"/>
    <w:rsid w:val="002848EA"/>
    <w:rsid w:val="002B7C18"/>
    <w:rsid w:val="002D15CA"/>
    <w:rsid w:val="002E36C4"/>
    <w:rsid w:val="00300676"/>
    <w:rsid w:val="00356B69"/>
    <w:rsid w:val="003919F3"/>
    <w:rsid w:val="003C2D96"/>
    <w:rsid w:val="003F5BCE"/>
    <w:rsid w:val="0043081D"/>
    <w:rsid w:val="00431855"/>
    <w:rsid w:val="00432A38"/>
    <w:rsid w:val="004543B7"/>
    <w:rsid w:val="0048128D"/>
    <w:rsid w:val="00481C49"/>
    <w:rsid w:val="00482E20"/>
    <w:rsid w:val="00483FCA"/>
    <w:rsid w:val="004B69F4"/>
    <w:rsid w:val="004D0B8E"/>
    <w:rsid w:val="004D3120"/>
    <w:rsid w:val="005324D8"/>
    <w:rsid w:val="00586FF8"/>
    <w:rsid w:val="005A14DA"/>
    <w:rsid w:val="005B4AB6"/>
    <w:rsid w:val="005F5080"/>
    <w:rsid w:val="00604FEF"/>
    <w:rsid w:val="00627946"/>
    <w:rsid w:val="00654415"/>
    <w:rsid w:val="0069563B"/>
    <w:rsid w:val="007078C7"/>
    <w:rsid w:val="007B25B9"/>
    <w:rsid w:val="007B4697"/>
    <w:rsid w:val="0081327E"/>
    <w:rsid w:val="00837F27"/>
    <w:rsid w:val="00841DA2"/>
    <w:rsid w:val="00891F83"/>
    <w:rsid w:val="008938AA"/>
    <w:rsid w:val="008B72A7"/>
    <w:rsid w:val="00980B6E"/>
    <w:rsid w:val="009A4366"/>
    <w:rsid w:val="009E659D"/>
    <w:rsid w:val="009F188C"/>
    <w:rsid w:val="00A12A6F"/>
    <w:rsid w:val="00A44A76"/>
    <w:rsid w:val="00A604FB"/>
    <w:rsid w:val="00A62F0A"/>
    <w:rsid w:val="00A972DD"/>
    <w:rsid w:val="00A9794A"/>
    <w:rsid w:val="00AB15C3"/>
    <w:rsid w:val="00AB1A93"/>
    <w:rsid w:val="00AE26DD"/>
    <w:rsid w:val="00AE2B34"/>
    <w:rsid w:val="00AF2318"/>
    <w:rsid w:val="00B64218"/>
    <w:rsid w:val="00B65DC0"/>
    <w:rsid w:val="00B873AB"/>
    <w:rsid w:val="00BB43F6"/>
    <w:rsid w:val="00BE7E9F"/>
    <w:rsid w:val="00BF395B"/>
    <w:rsid w:val="00BF3A29"/>
    <w:rsid w:val="00BF4E46"/>
    <w:rsid w:val="00C12306"/>
    <w:rsid w:val="00CB543A"/>
    <w:rsid w:val="00CD5A4E"/>
    <w:rsid w:val="00CE43DB"/>
    <w:rsid w:val="00D00794"/>
    <w:rsid w:val="00D01D96"/>
    <w:rsid w:val="00D0586C"/>
    <w:rsid w:val="00D25385"/>
    <w:rsid w:val="00D517ED"/>
    <w:rsid w:val="00D540AC"/>
    <w:rsid w:val="00D613CE"/>
    <w:rsid w:val="00D908A8"/>
    <w:rsid w:val="00D922B4"/>
    <w:rsid w:val="00D97A00"/>
    <w:rsid w:val="00DA5512"/>
    <w:rsid w:val="00DB7BDE"/>
    <w:rsid w:val="00E01532"/>
    <w:rsid w:val="00E3736B"/>
    <w:rsid w:val="00E57347"/>
    <w:rsid w:val="00E7145E"/>
    <w:rsid w:val="00E8053E"/>
    <w:rsid w:val="00E959C0"/>
    <w:rsid w:val="00EB2EE6"/>
    <w:rsid w:val="00EC4E1D"/>
    <w:rsid w:val="00F31719"/>
    <w:rsid w:val="00F56F97"/>
    <w:rsid w:val="00F621C0"/>
    <w:rsid w:val="00F6253C"/>
    <w:rsid w:val="00FD60A5"/>
    <w:rsid w:val="00FD7A0E"/>
    <w:rsid w:val="00FE6FED"/>
    <w:rsid w:val="00FF2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12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32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2DF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232DF4"/>
    <w:rPr>
      <w:rFonts w:ascii="Verdana" w:hAnsi="Verdana" w:cs="Verdana"/>
      <w:color w:val="006595"/>
      <w:sz w:val="21"/>
      <w:szCs w:val="21"/>
      <w:u w:val="none"/>
      <w:effect w:val="none"/>
    </w:rPr>
  </w:style>
  <w:style w:type="paragraph" w:styleId="NoSpacing">
    <w:name w:val="No Spacing"/>
    <w:uiPriority w:val="99"/>
    <w:qFormat/>
    <w:rsid w:val="00E8053E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9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turkcechat.org/sozluk/kelime.asp?bul=15381&amp;no=0&amp;nedemek=ece" TargetMode="External"/><Relationship Id="rId18" Type="http://schemas.openxmlformats.org/officeDocument/2006/relationships/hyperlink" Target="http://www.turkcechat.org/sozluk/kelime.asp?bul=15394&amp;no=0&amp;nedemek=eczaci" TargetMode="External"/><Relationship Id="rId26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0.jpeg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hyperlink" Target="http://www.turkcechat.org/sozluk/kelime.asp?bul=15343&amp;no=0&amp;nedemek=ebe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4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image" Target="media/image18.jpeg"/><Relationship Id="rId1" Type="http://schemas.openxmlformats.org/officeDocument/2006/relationships/styles" Target="styles.xml"/><Relationship Id="rId6" Type="http://schemas.openxmlformats.org/officeDocument/2006/relationships/hyperlink" Target="http://www.turkcechat.org/sozluk/kelime.asp?bul=15343&amp;no=0&amp;nedemek=ebe" TargetMode="External"/><Relationship Id="rId11" Type="http://schemas.openxmlformats.org/officeDocument/2006/relationships/hyperlink" Target="http://www.turkcechat.org/sozluk/kelime.asp?bul=15343&amp;no=0&amp;nedemek=ebe" TargetMode="External"/><Relationship Id="rId24" Type="http://schemas.openxmlformats.org/officeDocument/2006/relationships/image" Target="media/image13.jpeg"/><Relationship Id="rId32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6.png"/><Relationship Id="rId23" Type="http://schemas.openxmlformats.org/officeDocument/2006/relationships/image" Target="media/image12.jpeg"/><Relationship Id="rId28" Type="http://schemas.openxmlformats.org/officeDocument/2006/relationships/image" Target="media/image17.jpeg"/><Relationship Id="rId10" Type="http://schemas.openxmlformats.org/officeDocument/2006/relationships/image" Target="media/image5.jpeg"/><Relationship Id="rId19" Type="http://schemas.openxmlformats.org/officeDocument/2006/relationships/hyperlink" Target="http://www.turkcechat.org/sozluk/kelime.asp?bul=15763&amp;no=0&amp;nedemek=ekmekci" TargetMode="External"/><Relationship Id="rId31" Type="http://schemas.openxmlformats.org/officeDocument/2006/relationships/image" Target="media/image20.jpeg"/><Relationship Id="rId4" Type="http://schemas.openxmlformats.org/officeDocument/2006/relationships/hyperlink" Target="http://www.turkcechat.org/sozluk/kelime.asp?bul=15381&amp;no=0&amp;nedemek=ece" TargetMode="External"/><Relationship Id="rId9" Type="http://schemas.openxmlformats.org/officeDocument/2006/relationships/image" Target="media/image4.jpeg"/><Relationship Id="rId14" Type="http://schemas.openxmlformats.org/officeDocument/2006/relationships/hyperlink" Target="http://www.turkcechat.org/sozluk/kelime.asp?bul=15343&amp;no=0&amp;nedemek=ebe" TargetMode="External"/><Relationship Id="rId22" Type="http://schemas.openxmlformats.org/officeDocument/2006/relationships/image" Target="media/image11.jpeg"/><Relationship Id="rId27" Type="http://schemas.openxmlformats.org/officeDocument/2006/relationships/image" Target="media/image16.png"/><Relationship Id="rId30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152</TotalTime>
  <Pages>1</Pages>
  <Words>22</Words>
  <Characters>126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MELTEM</dc:creator>
  <cp:keywords/>
  <dc:description>www.sorubak.com</dc:description>
  <cp:lastModifiedBy>edanur</cp:lastModifiedBy>
  <cp:revision>2</cp:revision>
  <dcterms:created xsi:type="dcterms:W3CDTF">2012-10-07T13:36:00Z</dcterms:created>
  <dcterms:modified xsi:type="dcterms:W3CDTF">2013-10-22T18:23:00Z</dcterms:modified>
</cp:coreProperties>
</file>