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495" w:rsidRPr="0037166B" w:rsidRDefault="00444495" w:rsidP="00C96602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amblem" style="position:absolute;margin-left:464.7pt;margin-top:-13.1pt;width:68.7pt;height:33.8pt;z-index:-251658240;visibility:visible">
            <v:imagedata r:id="rId4" o:title=""/>
          </v:shape>
        </w:pict>
      </w:r>
      <w:r w:rsidRPr="0037166B">
        <w:rPr>
          <w:rFonts w:ascii="Hand writing Mutlu" w:hAnsi="Hand writing Mutlu" w:cs="Hand writing Mutlu"/>
          <w:sz w:val="36"/>
          <w:szCs w:val="36"/>
        </w:rPr>
        <w:t>Adı Soyadı:</w:t>
      </w:r>
      <w:r w:rsidRPr="0037166B">
        <w:rPr>
          <w:rFonts w:ascii="Times New Roman" w:hAnsi="Times New Roman" w:cs="Times New Roman"/>
          <w:sz w:val="36"/>
          <w:szCs w:val="36"/>
        </w:rPr>
        <w:t>……………………………………</w:t>
      </w:r>
      <w:r w:rsidRPr="0037166B">
        <w:rPr>
          <w:rFonts w:ascii="Hand writing Mutlu" w:hAnsi="Hand writing Mutlu" w:cs="Hand writing Mutlu"/>
          <w:sz w:val="36"/>
          <w:szCs w:val="36"/>
        </w:rPr>
        <w:t>..</w:t>
      </w:r>
    </w:p>
    <w:p w:rsidR="00444495" w:rsidRPr="0037166B" w:rsidRDefault="00444495" w:rsidP="0033018C">
      <w:pPr>
        <w:spacing w:after="0"/>
        <w:jc w:val="center"/>
        <w:rPr>
          <w:rFonts w:ascii="Hand writing Mutlu" w:hAnsi="Hand writing Mutlu" w:cs="Hand writing Mutlu"/>
          <w:i/>
          <w:iCs/>
          <w:sz w:val="28"/>
          <w:szCs w:val="28"/>
        </w:rPr>
      </w:pPr>
      <w:r w:rsidRPr="0037166B">
        <w:rPr>
          <w:rFonts w:ascii="Hand writing Mutlu" w:hAnsi="Hand writing Mutlu" w:cs="Hand writing Mutlu"/>
          <w:i/>
          <w:iCs/>
          <w:sz w:val="28"/>
          <w:szCs w:val="28"/>
        </w:rPr>
        <w:t>Yazıların üzerinden geçiniz. Geçerken sesli şekilde okuyunuz. Karşısına aynısını yazınız. Bitirdikten sonra tekrar okuyunuz.</w:t>
      </w:r>
    </w:p>
    <w:p w:rsidR="00444495" w:rsidRPr="0037166B" w:rsidRDefault="00444495" w:rsidP="0034381C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37166B">
        <w:rPr>
          <w:rFonts w:ascii="Hand writing Mutlu" w:hAnsi="Hand writing Mutlu" w:cs="Hand writing Mutlu"/>
          <w:color w:val="D9D9D9"/>
          <w:sz w:val="60"/>
          <w:szCs w:val="60"/>
        </w:rPr>
        <w:t>a  aa            l  ll</w:t>
      </w:r>
    </w:p>
    <w:p w:rsidR="00444495" w:rsidRPr="0037166B" w:rsidRDefault="00444495" w:rsidP="0034381C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37166B">
        <w:rPr>
          <w:rFonts w:ascii="Hand writing Mutlu" w:hAnsi="Hand writing Mutlu" w:cs="Hand writing Mutlu"/>
          <w:color w:val="D9D9D9"/>
          <w:sz w:val="60"/>
          <w:szCs w:val="60"/>
        </w:rPr>
        <w:t>A  A            L  LL</w:t>
      </w:r>
      <w:bookmarkStart w:id="0" w:name="_GoBack"/>
      <w:bookmarkEnd w:id="0"/>
    </w:p>
    <w:p w:rsidR="00444495" w:rsidRPr="0037166B" w:rsidRDefault="00444495" w:rsidP="0034381C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37166B">
        <w:rPr>
          <w:rFonts w:ascii="Hand writing Mutlu" w:hAnsi="Hand writing Mutlu" w:cs="Hand writing Mutlu"/>
          <w:color w:val="D9D9D9"/>
          <w:sz w:val="60"/>
          <w:szCs w:val="60"/>
        </w:rPr>
        <w:t>E  eeEEE</w:t>
      </w:r>
    </w:p>
    <w:p w:rsidR="00444495" w:rsidRPr="0037166B" w:rsidRDefault="00444495" w:rsidP="0034381C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37166B">
        <w:rPr>
          <w:rFonts w:ascii="Hand writing Mutlu" w:hAnsi="Hand writing Mutlu" w:cs="Hand writing Mutlu"/>
          <w:color w:val="D9D9D9"/>
          <w:sz w:val="60"/>
          <w:szCs w:val="60"/>
        </w:rPr>
        <w:t>t  ttTTT</w:t>
      </w:r>
    </w:p>
    <w:p w:rsidR="00444495" w:rsidRPr="0037166B" w:rsidRDefault="00444495" w:rsidP="0034381C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37166B">
        <w:rPr>
          <w:rFonts w:ascii="Hand writing Mutlu" w:hAnsi="Hand writing Mutlu" w:cs="Hand writing Mutlu"/>
          <w:color w:val="D9D9D9"/>
          <w:sz w:val="60"/>
          <w:szCs w:val="60"/>
        </w:rPr>
        <w:t>i  iiiiii  İ  İİİİİİ</w:t>
      </w:r>
    </w:p>
    <w:p w:rsidR="00444495" w:rsidRPr="0037166B" w:rsidRDefault="00444495" w:rsidP="0034381C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37166B">
        <w:rPr>
          <w:rFonts w:ascii="Hand writing Mutlu" w:hAnsi="Hand writing Mutlu" w:cs="Hand writing Mutlu"/>
          <w:color w:val="D9D9D9"/>
          <w:sz w:val="60"/>
          <w:szCs w:val="60"/>
        </w:rPr>
        <w:t>n  nnnnnNNNNN</w:t>
      </w:r>
    </w:p>
    <w:p w:rsidR="00444495" w:rsidRPr="0037166B" w:rsidRDefault="00444495" w:rsidP="0034381C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37166B">
        <w:rPr>
          <w:rFonts w:ascii="Hand writing Mutlu" w:hAnsi="Hand writing Mutlu" w:cs="Hand writing Mutlu"/>
          <w:color w:val="D9D9D9"/>
          <w:sz w:val="60"/>
          <w:szCs w:val="60"/>
        </w:rPr>
        <w:t>Al Talat et al. Al Talat et al.</w:t>
      </w:r>
    </w:p>
    <w:p w:rsidR="00444495" w:rsidRPr="0037166B" w:rsidRDefault="00444495" w:rsidP="0034381C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37166B">
        <w:rPr>
          <w:rFonts w:ascii="Hand writing Mutlu" w:hAnsi="Hand writing Mutlu" w:cs="Hand writing Mutlu"/>
          <w:color w:val="D9D9D9"/>
          <w:sz w:val="60"/>
          <w:szCs w:val="60"/>
        </w:rPr>
        <w:t>Talat ata atla. Talat ata atla.</w:t>
      </w:r>
    </w:p>
    <w:p w:rsidR="00444495" w:rsidRPr="0037166B" w:rsidRDefault="00444495" w:rsidP="0034381C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37166B">
        <w:rPr>
          <w:rFonts w:ascii="Hand writing Mutlu" w:hAnsi="Hand writing Mutlu" w:cs="Hand writing Mutlu"/>
          <w:color w:val="D9D9D9"/>
          <w:sz w:val="60"/>
          <w:szCs w:val="60"/>
        </w:rPr>
        <w:t>Lale, Ela at atlat. Ela at atlat.</w:t>
      </w:r>
    </w:p>
    <w:p w:rsidR="00444495" w:rsidRPr="0037166B" w:rsidRDefault="00444495" w:rsidP="0034381C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37166B">
        <w:rPr>
          <w:rFonts w:ascii="Hand writing Mutlu" w:hAnsi="Hand writing Mutlu" w:cs="Hand writing Mutlu"/>
          <w:color w:val="D9D9D9"/>
          <w:sz w:val="60"/>
          <w:szCs w:val="60"/>
        </w:rPr>
        <w:t>Talat, Lale ete at. Talat, Lale ete at.</w:t>
      </w:r>
    </w:p>
    <w:p w:rsidR="00444495" w:rsidRPr="0037166B" w:rsidRDefault="00444495" w:rsidP="0034381C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37166B">
        <w:rPr>
          <w:rFonts w:ascii="Hand writing Mutlu" w:hAnsi="Hand writing Mutlu" w:cs="Hand writing Mutlu"/>
          <w:color w:val="D9D9D9"/>
          <w:sz w:val="60"/>
          <w:szCs w:val="60"/>
        </w:rPr>
        <w:t>Talat Ela lale al. Talat Ela lale al.</w:t>
      </w:r>
    </w:p>
    <w:p w:rsidR="00444495" w:rsidRPr="0037166B" w:rsidRDefault="00444495" w:rsidP="0034381C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37166B">
        <w:rPr>
          <w:rFonts w:ascii="Hand writing Mutlu" w:hAnsi="Hand writing Mutlu" w:cs="Hand writing Mutlu"/>
          <w:color w:val="D9D9D9"/>
          <w:sz w:val="60"/>
          <w:szCs w:val="60"/>
        </w:rPr>
        <w:t>Ela lale el ele al. Talat ata et al.</w:t>
      </w:r>
    </w:p>
    <w:p w:rsidR="00444495" w:rsidRPr="0037166B" w:rsidRDefault="00444495" w:rsidP="0034381C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37166B">
        <w:rPr>
          <w:rFonts w:ascii="Hand writing Mutlu" w:hAnsi="Hand writing Mutlu" w:cs="Hand writing Mutlu"/>
          <w:color w:val="D9D9D9"/>
          <w:sz w:val="60"/>
          <w:szCs w:val="60"/>
        </w:rPr>
        <w:t>Talat altta. Lale Talat</w:t>
      </w:r>
      <w:r w:rsidRPr="0037166B">
        <w:rPr>
          <w:rFonts w:ascii="Times New Roman" w:hAnsi="Times New Roman" w:cs="Times New Roman"/>
          <w:color w:val="D9D9D9"/>
          <w:sz w:val="60"/>
          <w:szCs w:val="60"/>
        </w:rPr>
        <w:t>’</w:t>
      </w:r>
      <w:r w:rsidRPr="0037166B">
        <w:rPr>
          <w:rFonts w:ascii="Hand writing Mutlu" w:hAnsi="Hand writing Mutlu" w:cs="Hand writing Mutlu"/>
          <w:color w:val="D9D9D9"/>
          <w:sz w:val="60"/>
          <w:szCs w:val="60"/>
        </w:rPr>
        <w:t>a el at.</w:t>
      </w:r>
    </w:p>
    <w:p w:rsidR="00444495" w:rsidRPr="0037166B" w:rsidRDefault="00444495" w:rsidP="0034381C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37166B">
        <w:rPr>
          <w:rFonts w:ascii="Hand writing Mutlu" w:hAnsi="Hand writing Mutlu" w:cs="Hand writing Mutlu"/>
          <w:color w:val="D9D9D9"/>
          <w:sz w:val="60"/>
          <w:szCs w:val="60"/>
        </w:rPr>
        <w:t xml:space="preserve">el  elel            al  al  al         </w:t>
      </w:r>
    </w:p>
    <w:p w:rsidR="00444495" w:rsidRPr="0037166B" w:rsidRDefault="00444495" w:rsidP="0034381C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37166B">
        <w:rPr>
          <w:rFonts w:ascii="Hand writing Mutlu" w:hAnsi="Hand writing Mutlu" w:cs="Hand writing Mutlu"/>
          <w:color w:val="D9D9D9"/>
          <w:sz w:val="60"/>
          <w:szCs w:val="60"/>
        </w:rPr>
        <w:t>le  lele            la  lala</w:t>
      </w:r>
    </w:p>
    <w:p w:rsidR="00444495" w:rsidRPr="0037166B" w:rsidRDefault="00444495" w:rsidP="0034381C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37166B">
        <w:rPr>
          <w:rFonts w:ascii="Hand writing Mutlu" w:hAnsi="Hand writing Mutlu" w:cs="Hand writing Mutlu"/>
          <w:color w:val="D9D9D9"/>
          <w:sz w:val="60"/>
          <w:szCs w:val="60"/>
        </w:rPr>
        <w:t>at  at  at          ta  tata</w:t>
      </w:r>
    </w:p>
    <w:p w:rsidR="00444495" w:rsidRPr="0037166B" w:rsidRDefault="00444495" w:rsidP="0034381C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37166B">
        <w:rPr>
          <w:rFonts w:ascii="Hand writing Mutlu" w:hAnsi="Hand writing Mutlu" w:cs="Hand writing Mutlu"/>
          <w:color w:val="D9D9D9"/>
          <w:sz w:val="60"/>
          <w:szCs w:val="60"/>
        </w:rPr>
        <w:t xml:space="preserve">te   tete           et  et  et          </w:t>
      </w:r>
    </w:p>
    <w:p w:rsidR="00444495" w:rsidRPr="0037166B" w:rsidRDefault="00444495" w:rsidP="0034381C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37166B">
        <w:rPr>
          <w:rFonts w:ascii="Hand writing Mutlu" w:hAnsi="Hand writing Mutlu" w:cs="Hand writing Mutlu"/>
          <w:color w:val="D9D9D9"/>
          <w:sz w:val="60"/>
          <w:szCs w:val="60"/>
        </w:rPr>
        <w:t>il   ilillilili</w:t>
      </w:r>
    </w:p>
    <w:p w:rsidR="00444495" w:rsidRPr="0037166B" w:rsidRDefault="00444495" w:rsidP="0034381C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37166B">
        <w:rPr>
          <w:rFonts w:ascii="Hand writing Mutlu" w:hAnsi="Hand writing Mutlu" w:cs="Hand writing Mutlu"/>
          <w:color w:val="D9D9D9"/>
          <w:sz w:val="60"/>
          <w:szCs w:val="60"/>
        </w:rPr>
        <w:t>in  in  in          ninini</w:t>
      </w:r>
    </w:p>
    <w:p w:rsidR="00444495" w:rsidRPr="0037166B" w:rsidRDefault="00444495" w:rsidP="0034381C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37166B">
        <w:rPr>
          <w:rFonts w:ascii="Hand writing Mutlu" w:hAnsi="Hand writing Mutlu" w:cs="Hand writing Mutlu"/>
          <w:color w:val="D9D9D9"/>
          <w:sz w:val="60"/>
          <w:szCs w:val="60"/>
        </w:rPr>
        <w:t xml:space="preserve">lellellel         lal   lal  lal     </w:t>
      </w:r>
    </w:p>
    <w:p w:rsidR="00444495" w:rsidRPr="0037166B" w:rsidRDefault="00444495" w:rsidP="0034381C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37166B">
        <w:rPr>
          <w:rFonts w:ascii="Hand writing Mutlu" w:hAnsi="Hand writing Mutlu" w:cs="Hand writing Mutlu"/>
          <w:color w:val="D9D9D9"/>
          <w:sz w:val="60"/>
          <w:szCs w:val="60"/>
        </w:rPr>
        <w:t>letletletlatlatlat</w:t>
      </w:r>
    </w:p>
    <w:p w:rsidR="00444495" w:rsidRPr="0037166B" w:rsidRDefault="00444495" w:rsidP="0034381C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37166B">
        <w:rPr>
          <w:rFonts w:ascii="Hand writing Mutlu" w:hAnsi="Hand writing Mutlu" w:cs="Hand writing Mutlu"/>
          <w:color w:val="D9D9D9"/>
          <w:sz w:val="60"/>
          <w:szCs w:val="60"/>
        </w:rPr>
        <w:t>tel  telteltiltiltil</w:t>
      </w:r>
    </w:p>
    <w:p w:rsidR="00444495" w:rsidRPr="0037166B" w:rsidRDefault="00444495" w:rsidP="0034381C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37166B">
        <w:rPr>
          <w:rFonts w:ascii="Hand writing Mutlu" w:hAnsi="Hand writing Mutlu" w:cs="Hand writing Mutlu"/>
          <w:color w:val="D9D9D9"/>
          <w:sz w:val="60"/>
          <w:szCs w:val="60"/>
        </w:rPr>
        <w:t>alt  altaltelteltelt</w:t>
      </w:r>
    </w:p>
    <w:p w:rsidR="00444495" w:rsidRPr="0037166B" w:rsidRDefault="00444495" w:rsidP="00E85A34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37166B">
        <w:rPr>
          <w:rFonts w:ascii="Hand writing Mutlu" w:hAnsi="Hand writing Mutlu" w:cs="Hand writing Mutlu"/>
          <w:color w:val="D9D9D9"/>
          <w:sz w:val="60"/>
          <w:szCs w:val="60"/>
        </w:rPr>
        <w:t xml:space="preserve">Al Lale et al. Al Lale et al.        </w:t>
      </w:r>
    </w:p>
    <w:p w:rsidR="00444495" w:rsidRPr="0037166B" w:rsidRDefault="00444495" w:rsidP="0034381C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37166B">
        <w:rPr>
          <w:rFonts w:ascii="Hand writing Mutlu" w:hAnsi="Hand writing Mutlu" w:cs="Hand writing Mutlu"/>
          <w:color w:val="D9D9D9"/>
          <w:sz w:val="60"/>
          <w:szCs w:val="60"/>
        </w:rPr>
        <w:t xml:space="preserve">Lale atlet al. Lale atlet al.          </w:t>
      </w:r>
    </w:p>
    <w:p w:rsidR="00444495" w:rsidRPr="0037166B" w:rsidRDefault="00444495" w:rsidP="0034381C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37166B">
        <w:rPr>
          <w:rFonts w:ascii="Hand writing Mutlu" w:hAnsi="Hand writing Mutlu" w:cs="Hand writing Mutlu"/>
          <w:color w:val="D9D9D9"/>
          <w:sz w:val="60"/>
          <w:szCs w:val="60"/>
        </w:rPr>
        <w:t>Lale laleli atlet al.Ela laleli atlet al</w:t>
      </w:r>
    </w:p>
    <w:p w:rsidR="00444495" w:rsidRPr="0037166B" w:rsidRDefault="00444495" w:rsidP="0034381C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37166B">
        <w:rPr>
          <w:rFonts w:ascii="Hand writing Mutlu" w:hAnsi="Hand writing Mutlu" w:cs="Hand writing Mutlu"/>
          <w:color w:val="D9D9D9"/>
          <w:sz w:val="60"/>
          <w:szCs w:val="60"/>
        </w:rPr>
        <w:t xml:space="preserve">Ali telli alet al. Ali telli alet al.  </w:t>
      </w:r>
    </w:p>
    <w:p w:rsidR="00444495" w:rsidRDefault="00444495" w:rsidP="0034381C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37166B">
        <w:rPr>
          <w:rFonts w:ascii="Hand writing Mutlu" w:hAnsi="Hand writing Mutlu" w:cs="Hand writing Mutlu"/>
          <w:color w:val="D9D9D9"/>
          <w:sz w:val="60"/>
          <w:szCs w:val="60"/>
        </w:rPr>
        <w:t>Ali teli Talat</w:t>
      </w:r>
      <w:r w:rsidRPr="0037166B">
        <w:rPr>
          <w:rFonts w:ascii="Times New Roman" w:hAnsi="Times New Roman" w:cs="Times New Roman"/>
          <w:color w:val="D9D9D9"/>
          <w:sz w:val="60"/>
          <w:szCs w:val="60"/>
        </w:rPr>
        <w:t>’</w:t>
      </w:r>
      <w:r w:rsidRPr="0037166B">
        <w:rPr>
          <w:rFonts w:ascii="Hand writing Mutlu" w:hAnsi="Hand writing Mutlu" w:cs="Hand writing Mutlu"/>
          <w:color w:val="D9D9D9"/>
          <w:sz w:val="60"/>
          <w:szCs w:val="60"/>
        </w:rPr>
        <w:t>a ilet.Ali,teli iletti.</w:t>
      </w:r>
    </w:p>
    <w:p w:rsidR="00444495" w:rsidRPr="0037166B" w:rsidRDefault="00444495" w:rsidP="0034381C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hyperlink r:id="rId5" w:history="1">
        <w:r w:rsidRPr="00A06A08">
          <w:rPr>
            <w:rStyle w:val="Hyperlink"/>
            <w:rFonts w:ascii="Hand writing Mutlu" w:hAnsi="Hand writing Mutlu" w:cs="Hand writing Mutlu"/>
            <w:sz w:val="60"/>
            <w:szCs w:val="60"/>
          </w:rPr>
          <w:t>www.sorubak.com</w:t>
        </w:r>
      </w:hyperlink>
      <w:r>
        <w:rPr>
          <w:rFonts w:ascii="Hand writing Mutlu" w:hAnsi="Hand writing Mutlu" w:cs="Hand writing Mutlu"/>
          <w:color w:val="D9D9D9"/>
          <w:sz w:val="60"/>
          <w:szCs w:val="60"/>
        </w:rPr>
        <w:t xml:space="preserve"> </w:t>
      </w:r>
    </w:p>
    <w:sectPr w:rsidR="00444495" w:rsidRPr="0037166B" w:rsidSect="00C96602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6602"/>
    <w:rsid w:val="00155292"/>
    <w:rsid w:val="002C4019"/>
    <w:rsid w:val="0033018C"/>
    <w:rsid w:val="0034381C"/>
    <w:rsid w:val="0037166B"/>
    <w:rsid w:val="00444495"/>
    <w:rsid w:val="006A3F60"/>
    <w:rsid w:val="006B07B4"/>
    <w:rsid w:val="00A06A08"/>
    <w:rsid w:val="00A35E79"/>
    <w:rsid w:val="00C96602"/>
    <w:rsid w:val="00E276D3"/>
    <w:rsid w:val="00E76438"/>
    <w:rsid w:val="00E85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019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16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3</Pages>
  <Words>154</Words>
  <Characters>880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edanur</cp:lastModifiedBy>
  <cp:revision>3</cp:revision>
  <cp:lastPrinted>2006-01-03T03:03:00Z</cp:lastPrinted>
  <dcterms:created xsi:type="dcterms:W3CDTF">2012-11-02T09:19:00Z</dcterms:created>
  <dcterms:modified xsi:type="dcterms:W3CDTF">2013-11-17T19:39:00Z</dcterms:modified>
  <cp:category>www.sorubak.com</cp:category>
</cp:coreProperties>
</file>