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01" w:rsidRDefault="00002A01">
      <w:r w:rsidRPr="003915D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lacivert_kalem_etek_kalip.jpg" style="width:111pt;height:109.5pt;visibility:visible" o:bordertopcolor="#4f81bd" o:borderleftcolor="#4f81bd" o:borderbottomcolor="#4f81bd" o:borderrightcolor="#4f81bd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809E3">
        <w:rPr>
          <w:rFonts w:ascii="Arial" w:hAnsi="Arial" w:cs="Arial"/>
          <w:noProof/>
          <w:sz w:val="20"/>
          <w:szCs w:val="20"/>
        </w:rPr>
        <w:pict>
          <v:shape id="il_fi" o:spid="_x0000_i1026" type="#_x0000_t75" alt="http://t1.gstatic.com/images?q=tbn:ANd9GcQ__ts52T23FUWN9V6uvXyKrl5BEODb4lLNe4joYVAx47go4Hru0WbWVGRpWg" style="width:115.5pt;height:112.5pt;visibility:visible">
            <v:imagedata r:id="rId5" o:title=""/>
          </v:shape>
        </w:pict>
      </w:r>
      <w:hyperlink r:id="rId6" w:history="1">
        <w:r w:rsidRPr="006809E3">
          <w:rPr>
            <w:rFonts w:ascii="Arial" w:hAnsi="Arial" w:cs="Arial"/>
            <w:noProof/>
            <w:color w:val="1122CC"/>
            <w:sz w:val="27"/>
            <w:szCs w:val="27"/>
          </w:rPr>
          <w:pict>
            <v:shape id="rg_hi" o:spid="_x0000_i1027" type="#_x0000_t75" alt="http://t1.gstatic.com/images?q=tbn:ANd9GcQKDosNou1Be1Ji0VK8V3LdeVgpEKc5G2TgwtR_UGIbU-1CXu_JLQ" href="http://www.google.com.tr/imgres?q=e%C5%9Fek+RESM%C4%B0&amp;hl=tr&amp;biw=1366&amp;bih=566&amp;tbm=isch&amp;tbnid=tagdN5rjn5ms5M:&amp;imgrefurl=http://www.arastiralim.net/ilk/nisan-alan-esek.html&amp;docid=bgFgRXu1Z48TfM&amp;imgurl=http://www.arastiralim.net/ilk/wp-content/uploads/2011/03/Ak%25C4%25B1ll%25C4%25B1-E%25C5%259Fek.jpg&amp;w=500&amp;h=508&amp;ei=AehuUIORKIbRsgbVzoEo&amp;zoom=1&amp;iact=hc&amp;vpx=1044&amp;vpy=46&amp;dur=686&amp;hovh=226&amp;hovw=223&amp;tx=101&amp;ty=166&amp;sig=112164199875619349616&amp;page=4&amp;tbnh=169&amp;tbnw=167&amp;start=43&amp;ndsp=15&amp;ved=1t:429,r:14,s:43,i:2" style="width:114pt;height:111.75pt;visibility:visible" o:button="t">
              <v:fill o:detectmouseclick="t"/>
              <v:imagedata r:id="rId7" o:title=""/>
            </v:shape>
          </w:pict>
        </w:r>
      </w:hyperlink>
    </w:p>
    <w:p w:rsidR="00002A01" w:rsidRDefault="00002A01">
      <w:r w:rsidRPr="003915D6">
        <w:rPr>
          <w:noProof/>
        </w:rPr>
        <w:pict>
          <v:shape id="Resim 7" o:spid="_x0000_i1028" type="#_x0000_t75" style="width:114.75pt;height:114.75pt;visibility:visible">
            <v:imagedata r:id="rId8" o:title=""/>
          </v:shape>
        </w:pict>
      </w:r>
      <w:r w:rsidRPr="003915D6">
        <w:rPr>
          <w:noProof/>
        </w:rPr>
        <w:pict>
          <v:shape id="Resim 8" o:spid="_x0000_i1029" type="#_x0000_t75" style="width:121.5pt;height:120.75pt;visibility:visible">
            <v:imagedata r:id="rId9" o:title=""/>
          </v:shape>
        </w:pict>
      </w:r>
      <w:r w:rsidRPr="003915D6">
        <w:rPr>
          <w:noProof/>
        </w:rPr>
        <w:pict>
          <v:shape id="Resim 13" o:spid="_x0000_i1030" type="#_x0000_t75" style="width:104.25pt;height:114pt;visibility:visible">
            <v:imagedata r:id="rId10" o:title=""/>
          </v:shape>
        </w:pict>
      </w:r>
      <w:hyperlink r:id="rId11" w:history="1">
        <w:r w:rsidRPr="006809E3">
          <w:rPr>
            <w:rFonts w:ascii="Arial" w:hAnsi="Arial" w:cs="Arial"/>
            <w:noProof/>
            <w:color w:val="1122CC"/>
            <w:sz w:val="27"/>
            <w:szCs w:val="27"/>
          </w:rPr>
          <w:pict>
            <v:shape id="_x0000_i1031" type="#_x0000_t75" alt="http://t2.gstatic.com/images?q=tbn:ANd9GcQMdYVXinzDyD1E_D_U-wkOPF32hAuMf8IeOnZTo-M5YL-fJbtQ" href="http://www.google.com.tr/imgres?q=elma+RESM%C4%B0&amp;hl=tr&amp;biw=1366&amp;bih=566&amp;tbm=isch&amp;tbnid=HZ2W-nObJuzfEM:&amp;imgrefurl=http://imtur.8m.com/photo.html&amp;docid=kGfu0NEPo-QNXM&amp;imgurl=http://imtur.8m.com/images/m_elma.gif&amp;w=561&amp;h=581&amp;ei=ouluUJHqHY_otQaqt4GACg&amp;zoom=1&amp;iact=hc&amp;vpx=109&amp;vpy=152&amp;dur=1810&amp;hovh=228&amp;hovw=221&amp;tx=164&amp;ty=170&amp;sig=112164199875619349616&amp;page=2&amp;tbnh=168&amp;tbnw=163&amp;start=12&amp;ndsp=15&amp;ved=1t:429,r:5,s:12,i:1" style="width:114pt;height:121.5pt;visibility:visible" o:button="t">
              <v:fill o:detectmouseclick="t"/>
              <v:imagedata r:id="rId12" o:title=""/>
            </v:shape>
          </w:pict>
        </w:r>
      </w:hyperlink>
      <w:hyperlink r:id="rId13" w:history="1">
        <w:r w:rsidRPr="006809E3">
          <w:rPr>
            <w:rFonts w:ascii="Arial" w:hAnsi="Arial" w:cs="Arial"/>
            <w:noProof/>
            <w:color w:val="1122CC"/>
            <w:sz w:val="27"/>
            <w:szCs w:val="27"/>
          </w:rPr>
          <w:pict>
            <v:shape id="_x0000_i1032" type="#_x0000_t75" alt="http://t1.gstatic.com/images?q=tbn:ANd9GcQJmRu2F1PIVbw-QWyN1Azcopf0bI4ng3riHrw1WRXW2wSdQuxjmQ" href="http://www.google.com.tr/imgres?q=ekmek+RESM%C4%B0&amp;hl=tr&amp;biw=1366&amp;bih=566&amp;tbm=isch&amp;tbnid=Mai9yoBPL3UiWM:&amp;imgrefurl=http://www.sonhaberler.com/trabzon-havalimaninda-ekmek-arasi-silah-100805h.htm&amp;docid=yVv6mRk_mj2xwM&amp;imgurl=http://www.sonhaberler.com/d/news/82188.jpg&amp;w=500&amp;h=512&amp;ei=NOpuUK2WDMnntQbitoHYBA&amp;zoom=1&amp;iact=hc&amp;vpx=116&amp;vpy=220&amp;dur=765&amp;hovh=227&amp;hovw=222&amp;tx=124&amp;ty=152&amp;sig=112164199875619349616&amp;page=2&amp;tbnh=172&amp;tbnw=168&amp;start=10&amp;ndsp=15&amp;ved=1t:429,r:5,s:10,i:1" style="width:113.25pt;height:120.75pt;visibility:visible" o:button="t">
              <v:fill o:detectmouseclick="t"/>
              <v:imagedata r:id="rId14" o:title=""/>
            </v:shape>
          </w:pict>
        </w:r>
      </w:hyperlink>
      <w:r w:rsidRPr="006809E3">
        <w:rPr>
          <w:rFonts w:ascii="Arial" w:hAnsi="Arial" w:cs="Arial"/>
          <w:noProof/>
          <w:sz w:val="20"/>
          <w:szCs w:val="20"/>
        </w:rPr>
        <w:pict>
          <v:shape id="_x0000_i1033" type="#_x0000_t75" alt="http://img101.imageshack.us/img101/3601/1233506765558.jpg" style="width:133.5pt;height:124.5pt;visibility:visible">
            <v:imagedata r:id="rId15" o:title=""/>
          </v:shape>
        </w:pict>
      </w:r>
    </w:p>
    <w:p w:rsidR="00002A01" w:rsidRDefault="00002A01">
      <w:hyperlink r:id="rId16" w:history="1">
        <w:r w:rsidRPr="006809E3">
          <w:rPr>
            <w:rFonts w:ascii="Arial" w:hAnsi="Arial" w:cs="Arial"/>
            <w:noProof/>
            <w:color w:val="1122CC"/>
            <w:sz w:val="27"/>
            <w:szCs w:val="27"/>
          </w:rPr>
          <w:pict>
            <v:shape id="_x0000_i1034" type="#_x0000_t75" alt="http://t2.gstatic.com/images?q=tbn:ANd9GcQd5Kkwt-PPrnHLL4C-hYF5uubSbTV6aag7W34UNPq69ylR8U96" href="http://www.google.com.tr/imgres?q=elbise+RESM%C4%B0&amp;start=332&amp;hl=tr&amp;biw=1366&amp;bih=566&amp;tbm=isch&amp;tbnid=0sUijv2jO5M3eM:&amp;imgrefurl=http://www.kirikdal.net/bayan-kiyafetleri/92835-yazlik-uzun-elbise.html&amp;docid=3WS_Su6EvO8xRM&amp;imgurl=http://www.kirikdal.net/attachments/16849d1331318174/yazlik-uzun-elbise1.jpg&amp;w=300&amp;h=721&amp;ei=3-puUMLAEoXSsgaMr4DICA&amp;zoom=1&amp;iact=hc&amp;vpx=536&amp;vpy=2&amp;dur=2496&amp;hovh=348&amp;hovw=145&amp;tx=70&amp;ty=148&amp;sig=112164199875619349616&amp;page=17&amp;tbnh=170&amp;tbnw=71&amp;ndsp=24&amp;ved=1t:429,r:19,s:332,i:2" style="width:108.75pt;height:138pt;visibility:visible" o:button="t">
              <v:fill o:detectmouseclick="t"/>
              <v:imagedata r:id="rId17" o:title=""/>
            </v:shape>
          </w:pict>
        </w:r>
      </w:hyperlink>
      <w:hyperlink r:id="rId18" w:history="1">
        <w:r w:rsidRPr="006809E3">
          <w:rPr>
            <w:rFonts w:ascii="Arial" w:hAnsi="Arial" w:cs="Arial"/>
            <w:noProof/>
            <w:color w:val="1122CC"/>
            <w:sz w:val="27"/>
            <w:szCs w:val="27"/>
          </w:rPr>
          <w:pict>
            <v:shape id="_x0000_i1035" type="#_x0000_t75" alt="http://t1.gstatic.com/images?q=tbn:ANd9GcSMzL5OUM3UkcoWVAby3JDs2eI7a2pTwiqbJOfoR9Sz9oVZTPEEUQ" href="http://www.google.com.tr/imgres?q=elek+RESM%C4%B0&amp;hl=tr&amp;biw=1366&amp;bih=566&amp;tbm=isch&amp;tbnid=-2e5kJ-ObgmycM:&amp;imgrefurl=http://www.nuanspasta.com/3302-paslanmaz-elek.html&amp;docid=shf-owH8suf-rM&amp;imgurl=http://www.nuanspasta.com/3302-2251-thickbox/paslanmaz-elek.jpg&amp;w=800&amp;h=600&amp;ei=HutuUKeJKMfRsgauiYCgAw&amp;zoom=1&amp;iact=hc&amp;vpx=89&amp;vpy=172&amp;dur=2512&amp;hovh=194&amp;hovw=259&amp;tx=157&amp;ty=125&amp;sig=112164199875619349616&amp;page=1&amp;tbnh=108&amp;tbnw=160&amp;start=0&amp;ndsp=22&amp;ved=1t:429,r:7,s:0,i:" style="width:194.25pt;height:145.5pt;visibility:visible" o:button="t">
              <v:fill o:detectmouseclick="t"/>
              <v:imagedata r:id="rId19" o:title=""/>
            </v:shape>
          </w:pict>
        </w:r>
      </w:hyperlink>
      <w:r>
        <w:t xml:space="preserve">  </w:t>
      </w:r>
      <w:hyperlink r:id="rId20" w:history="1">
        <w:r w:rsidRPr="009749E3">
          <w:rPr>
            <w:rStyle w:val="Hyperlink"/>
          </w:rPr>
          <w:t>www.sorubak.com</w:t>
        </w:r>
      </w:hyperlink>
      <w:r>
        <w:t xml:space="preserve"> </w:t>
      </w:r>
    </w:p>
    <w:sectPr w:rsidR="00002A01" w:rsidSect="00AB1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F49"/>
    <w:rsid w:val="00002A01"/>
    <w:rsid w:val="003915D6"/>
    <w:rsid w:val="006809E3"/>
    <w:rsid w:val="006E1F49"/>
    <w:rsid w:val="009749E3"/>
    <w:rsid w:val="009C6071"/>
    <w:rsid w:val="00A970BF"/>
    <w:rsid w:val="00AB1705"/>
    <w:rsid w:val="00D7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70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1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C6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66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q=ekmek+RESM%C4%B0&amp;hl=tr&amp;biw=1366&amp;bih=566&amp;tbm=isch&amp;tbnid=Mai9yoBPL3UiWM:&amp;imgrefurl=http://www.sonhaberler.com/trabzon-havalimaninda-ekmek-arasi-silah-100805h.htm&amp;docid=yVv6mRk_mj2xwM&amp;imgurl=http://www.sonhaberler.com/d/news/82188.jpg&amp;w=500&amp;h=512&amp;ei=NOpuUK2WDMnntQbitoHYBA&amp;zoom=1&amp;iact=hc&amp;vpx=116&amp;vpy=220&amp;dur=765&amp;hovh=227&amp;hovw=222&amp;tx=124&amp;ty=152&amp;sig=112164199875619349616&amp;page=2&amp;tbnh=172&amp;tbnw=168&amp;start=10&amp;ndsp=15&amp;ved=1t:429,r:5,s:10,i:131" TargetMode="External"/><Relationship Id="rId18" Type="http://schemas.openxmlformats.org/officeDocument/2006/relationships/hyperlink" Target="http://www.google.com.tr/imgres?q=elek+RESM%C4%B0&amp;hl=tr&amp;biw=1366&amp;bih=566&amp;tbm=isch&amp;tbnid=-2e5kJ-ObgmycM:&amp;imgrefurl=http://www.nuanspasta.com/3302-paslanmaz-elek.html&amp;docid=shf-owH8suf-rM&amp;imgurl=http://www.nuanspasta.com/3302-2251-thickbox/paslanmaz-elek.jpg&amp;w=800&amp;h=600&amp;ei=HutuUKeJKMfRsgauiYCgAw&amp;zoom=1&amp;iact=hc&amp;vpx=89&amp;vpy=172&amp;dur=2512&amp;hovh=194&amp;hovw=259&amp;tx=157&amp;ty=125&amp;sig=112164199875619349616&amp;page=1&amp;tbnh=108&amp;tbnw=160&amp;start=0&amp;ndsp=22&amp;ved=1t:429,r:7,s:0,i:87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elbise+RESM%C4%B0&amp;start=332&amp;hl=tr&amp;biw=1366&amp;bih=566&amp;tbm=isch&amp;tbnid=0sUijv2jO5M3eM:&amp;imgrefurl=http://www.kirikdal.net/bayan-kiyafetleri/92835-yazlik-uzun-elbise.html&amp;docid=3WS_Su6EvO8xRM&amp;imgurl=http://www.kirikdal.net/attachments/16849d1331318174/yazlik-uzun-elbise1.jpg&amp;w=300&amp;h=721&amp;ei=3-puUMLAEoXSsgaMr4DICA&amp;zoom=1&amp;iact=hc&amp;vpx=536&amp;vpy=2&amp;dur=2496&amp;hovh=348&amp;hovw=145&amp;tx=70&amp;ty=148&amp;sig=112164199875619349616&amp;page=17&amp;tbnh=170&amp;tbnw=71&amp;ndsp=24&amp;ved=1t:429,r:19,s:332,i:208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e%C5%9Fek+RESM%C4%B0&amp;hl=tr&amp;biw=1366&amp;bih=566&amp;tbm=isch&amp;tbnid=tagdN5rjn5ms5M:&amp;imgrefurl=http://www.arastiralim.net/ilk/nisan-alan-esek.html&amp;docid=bgFgRXu1Z48TfM&amp;imgurl=http://www.arastiralim.net/ilk/wp-content/uploads/2011/03/Ak%25C4%25B1ll%25C4%25B1-E%25C5%259Fek.jpg&amp;w=500&amp;h=508&amp;ei=AehuUIORKIbRsgbVzoEo&amp;zoom=1&amp;iact=hc&amp;vpx=1044&amp;vpy=46&amp;dur=686&amp;hovh=226&amp;hovw=223&amp;tx=101&amp;ty=166&amp;sig=112164199875619349616&amp;page=4&amp;tbnh=169&amp;tbnw=167&amp;start=43&amp;ndsp=15&amp;ved=1t:429,r:14,s:43,i:292" TargetMode="External"/><Relationship Id="rId11" Type="http://schemas.openxmlformats.org/officeDocument/2006/relationships/hyperlink" Target="http://www.google.com.tr/imgres?q=elma+RESM%C4%B0&amp;hl=tr&amp;biw=1366&amp;bih=566&amp;tbm=isch&amp;tbnid=HZ2W-nObJuzfEM:&amp;imgrefurl=http://imtur.8m.com/photo.html&amp;docid=kGfu0NEPo-QNXM&amp;imgurl=http://imtur.8m.com/images/m_elma.gif&amp;w=561&amp;h=581&amp;ei=ouluUJHqHY_otQaqt4GACg&amp;zoom=1&amp;iact=hc&amp;vpx=109&amp;vpy=152&amp;dur=1810&amp;hovh=228&amp;hovw=221&amp;tx=164&amp;ty=170&amp;sig=112164199875619349616&amp;page=2&amp;tbnh=168&amp;tbnw=163&amp;start=12&amp;ndsp=15&amp;ved=1t:429,r:5,s:12,i:150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19" Type="http://schemas.openxmlformats.org/officeDocument/2006/relationships/image" Target="media/image11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372</Words>
  <Characters>2125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>www.sorubak.com</dc:description>
  <cp:lastModifiedBy>edanur</cp:lastModifiedBy>
  <cp:revision>3</cp:revision>
  <dcterms:created xsi:type="dcterms:W3CDTF">2012-10-05T13:57:00Z</dcterms:created>
  <dcterms:modified xsi:type="dcterms:W3CDTF">2013-10-22T18:21:00Z</dcterms:modified>
</cp:coreProperties>
</file>