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Ccccccccccccccccccccşşşşşşşşşşşşşşşşşş</w: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Nnnnnnnnnnnnnnnnnnnnnşşşşşşşşşşşşşşşşşşş</w:t>
      </w:r>
      <w:hyperlink r:id="rId4" w:history="1">
        <w:r>
          <w:rPr>
            <w:rStyle w:val="Hyperlink"/>
          </w:rPr>
          <w:t>www.sorubak.com</w:t>
        </w:r>
      </w:hyperlink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 w:rsidRPr="0056263B">
        <w:rPr>
          <w:rFonts w:ascii="AtakanYarici_CizgiCalismasiFont" w:hAnsi="AtakanYarici_CizgiCalismasiFont" w:cs="AtakanYarici_CizgiCalismasiFont"/>
          <w:noProof/>
          <w:sz w:val="72"/>
          <w:szCs w:val="7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09.25pt;height:498.75pt;visibility:visible">
            <v:imagedata r:id="rId5" o:title=""/>
          </v:shape>
        </w:pic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Oooooiiiiiiii</w: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Üüüüüüüüiiiiiiii</w: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Dddddddiiiiiiii</w: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Hhhhhhhiiiiiiii</w: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Lllllllllllliiiiiiii</w: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Ccccccciiiiiiii</w: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Nnnnnnniiiiiiiii</w:t>
      </w:r>
    </w:p>
    <w:p w:rsidR="00583B8E" w:rsidRDefault="00583B8E" w:rsidP="008D4C35">
      <w:pPr>
        <w:spacing w:after="0"/>
        <w:rPr>
          <w:rFonts w:ascii="AtakanYarici_CizgiCalismasiFont" w:hAnsi="AtakanYarici_CizgiCalismasiFont" w:cs="AtakanYarici_CizgiCalismasiFont"/>
          <w:sz w:val="72"/>
          <w:szCs w:val="72"/>
        </w:rPr>
      </w:pPr>
      <w:r>
        <w:rPr>
          <w:rFonts w:ascii="AtakanYarici_CizgiCalismasiFont" w:hAnsi="AtakanYarici_CizgiCalismasiFont" w:cs="AtakanYarici_CizgiCalismasiFont"/>
          <w:sz w:val="72"/>
          <w:szCs w:val="72"/>
        </w:rPr>
        <w:t>Ççççççiiiiiiii</w:t>
      </w:r>
    </w:p>
    <w:p w:rsidR="00583B8E" w:rsidRPr="008D4C35" w:rsidRDefault="00583B8E" w:rsidP="00E63DAE">
      <w:pPr>
        <w:spacing w:after="0"/>
        <w:jc w:val="center"/>
        <w:rPr>
          <w:rFonts w:ascii="AtakanYarici_CizgiCalismasiFont" w:hAnsi="AtakanYarici_CizgiCalismasiFont" w:cs="AtakanYarici_CizgiCalismasiFont"/>
          <w:sz w:val="72"/>
          <w:szCs w:val="72"/>
        </w:rPr>
      </w:pPr>
      <w:r w:rsidRPr="0056263B">
        <w:rPr>
          <w:rFonts w:ascii="AtakanYarici_CizgiCalismasiFont" w:hAnsi="AtakanYarici_CizgiCalismasiFont" w:cs="AtakanYarici_CizgiCalismasiFont"/>
          <w:noProof/>
          <w:sz w:val="72"/>
          <w:szCs w:val="72"/>
          <w:lang w:eastAsia="tr-TR"/>
        </w:rPr>
        <w:pict>
          <v:shape id="_x0000_i1026" type="#_x0000_t75" style="width:384pt;height:243.75pt;visibility:visible">
            <v:imagedata r:id="rId6" o:title=""/>
          </v:shape>
        </w:pict>
      </w:r>
    </w:p>
    <w:sectPr w:rsidR="00583B8E" w:rsidRPr="008D4C35" w:rsidSect="008D4C3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takanYarici_CizgiCalismasiFont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C35"/>
    <w:rsid w:val="00153663"/>
    <w:rsid w:val="001951B7"/>
    <w:rsid w:val="00356043"/>
    <w:rsid w:val="0056263B"/>
    <w:rsid w:val="00583B8E"/>
    <w:rsid w:val="0062775F"/>
    <w:rsid w:val="008D4C35"/>
    <w:rsid w:val="009178B4"/>
    <w:rsid w:val="00AD5C14"/>
    <w:rsid w:val="00E63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4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D4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4C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D5C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40</Words>
  <Characters>231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ömür</dc:creator>
  <cp:keywords>www.sorubak.com</cp:keywords>
  <dc:description>www.sorubak.com</dc:description>
  <cp:lastModifiedBy>edanur</cp:lastModifiedBy>
  <cp:revision>3</cp:revision>
  <dcterms:created xsi:type="dcterms:W3CDTF">2013-09-30T16:56:00Z</dcterms:created>
  <dcterms:modified xsi:type="dcterms:W3CDTF">2013-09-30T19:39:00Z</dcterms:modified>
  <cp:category>www.sorubak.com</cp:category>
</cp:coreProperties>
</file>