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81F" w:rsidRPr="009C169C" w:rsidRDefault="0066381F" w:rsidP="007776C4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ŞEHİT POLİS VOLKAN SABAZ İLK</w:t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OKULU 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ÇOCUK HAKLARI</w:t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KULÜBÜNÜN 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2013-2014  </w:t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EĞİTİM ÖĞRETİM YILI </w:t>
      </w:r>
    </w:p>
    <w:p w:rsidR="0066381F" w:rsidRPr="009C169C" w:rsidRDefault="0066381F" w:rsidP="007776C4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ÇALIŞMA TAKVİMİ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EYLÜL - EKİM – KASIM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Kulüp tüzüğünün hazırlanması.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Okul genelinde kulübe seçilen öğrencilerin belirlenmesi.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Genel kurul toplanma tarihinin belirlenmesi.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Belirlenen tarihte toplantının yapılması.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Toplum hizmetinin belirlenmesi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Kulüp faaliyetlerinin belirlenmesi. 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Yıllık Çalışma planının oluşturulması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Atatürk’ün iletişime verdiği önemin paylaşılması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Çocuk hakları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ile ilgili bilgilerin kulüp panosunda sergilenmesi.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. “İnternet ve Çocuk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” konulu yazıların kulüp panosunda sergilenmesi.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Yayın çıkartmak için Publisher programının öğretilmesi.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Öğrencilerle kulüp çalışmalarının yer aldığı bir site oluşturulması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Sosyal kulüple ilgili formların doldurulup değerlendirilmesi</w:t>
      </w:r>
    </w:p>
    <w:p w:rsidR="0066381F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Belirli günler ve haftalarla ilgili çalışmaların yapılması.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Toplum hizmeti çalışmalarının ve planlarının yapılması.</w:t>
      </w: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ARALIK – OCAK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Yönetim kurulunun toplanması.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Yapılacak faaliyetlerin tartışılması.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Yapılacakların karara bağlanması.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Toplum hizmeti 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faaliyetlerinin gözden geçirilmesi.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</w:t>
      </w:r>
      <w:r>
        <w:rPr>
          <w:rFonts w:ascii="Times New Roman" w:hAnsi="Times New Roman" w:cs="Times New Roman"/>
          <w:sz w:val="24"/>
          <w:szCs w:val="24"/>
          <w:lang w:eastAsia="tr-TR"/>
        </w:rPr>
        <w:t>Çocuk Hakları Bildirgesi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” hakkında bilgi verilmesi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İnternette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çocuk hakları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yönelik site isimlerinin kulüp panosunda duyurulması.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Çocuk Hakları 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kulübünün çıkaracağı dergi çalışmalarının başlatılması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izmitcocukhaklarikulubu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.tr.gg adlı sitenin öğrencilerle içeriğini doldurulması.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“Gazeteci Olmak İstiyorum” konulu yazıların ve resim çalışmalarının kulüp panosunda sergilenmesi.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Sosyal kulüple ilgili formların doldurulup değerlendirilmesi  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Belirli günler ve haftalarla ilgili çalışmaların yapılması.</w:t>
      </w: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ŞUBAT – MART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Genel kurulun toplanması.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Uygulanacak yöntem ve yapılacak çalışmaların karara bağlanması.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Alınan kararların uygulanması.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</w:t>
      </w:r>
      <w:r>
        <w:rPr>
          <w:rFonts w:ascii="Times New Roman" w:hAnsi="Times New Roman" w:cs="Times New Roman"/>
          <w:sz w:val="24"/>
          <w:szCs w:val="24"/>
          <w:lang w:eastAsia="tr-TR"/>
        </w:rPr>
        <w:t>Çocuk Hakları ile ilgili sitelerin tanıtılması.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.”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İlgili 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yazı, şiir ve resim çalışmalarının yaptırılması.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Çocuk hakları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kulübünün çıkaracağı yeni sayının içeriğinin kararlaştırılması.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Sosyal kulüple ilgili formların doldurulup değerlendirilmesi</w:t>
      </w:r>
    </w:p>
    <w:p w:rsidR="0066381F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Belirli günler ve haftalarla ilgili çalışmaların yapılması.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Toplum hizmeti çalışmalarının planlama doğrultusunda yürütülmesi.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bookmarkStart w:id="0" w:name="_GoBack"/>
      <w:bookmarkEnd w:id="0"/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NİSAN – MAYIS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Doğru iletişimin önemini belirten yazıların kulüp panosunda sergilenmesi.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Bilgilendirme sonuçlarının değerlendirilmesi.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Öğrenciler tarafından hazırlanan çocuklara yönelik  bilmece ve bulmaca örneklerinin dergimizde yayınlanması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Belirli gün ve haftalarda kulüp öğrencilerinin dergi  ve site için röportaj yapıp, fotoğraf çekimlerinin yayına konulması.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Çocuk hakları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Kulübü olarak 23 Nisan etkinliklerine döviz ve afişler hazırlanarak katılınması.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“Çocuk ve Gazete” konulu yazıların kulüp panosunda sergilenmesi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“Gazetelerin Önemi” konulu yazıların, resimlerin kulüp panosunda sergilenmesi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Çeşitli konularda yarışmalara yer vererek teşvik edici örneklemeler yapar.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Sosyal kulüple ilgili formların doldurulup değerlendirilmesi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Belirli günler ve haftalarla ilgili çalışmaların yapılması.</w:t>
      </w: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HAZİRAN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Genel kurulun toplanması.</w:t>
      </w:r>
    </w:p>
    <w:p w:rsidR="0066381F" w:rsidRPr="009C169C" w:rsidRDefault="0066381F" w:rsidP="007776C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“Sosyal kulüple ilgili formların doldurulup değerlendirilmesi.</w:t>
      </w:r>
    </w:p>
    <w:p w:rsidR="0066381F" w:rsidRPr="009C169C" w:rsidRDefault="0066381F" w:rsidP="007776C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Ülkemizdeki </w:t>
      </w:r>
      <w:r>
        <w:rPr>
          <w:rFonts w:ascii="Times New Roman" w:hAnsi="Times New Roman" w:cs="Times New Roman"/>
          <w:sz w:val="24"/>
          <w:szCs w:val="24"/>
          <w:lang w:eastAsia="tr-TR"/>
        </w:rPr>
        <w:t>çocuk hakları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durumunun öğrencilere aktarılması.</w:t>
      </w:r>
    </w:p>
    <w:p w:rsidR="0066381F" w:rsidRPr="009C169C" w:rsidRDefault="0066381F" w:rsidP="007776C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Yıl içinde yapılan çalışmaların değerlendirilmesi.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Mehtap KILIÇ</w:t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Necmettin TÜRKMEN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  Danışman Öğretmen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  <w:t>Okul Müdürü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/>
    <w:sectPr w:rsidR="0066381F" w:rsidRPr="009C169C" w:rsidSect="00960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7558"/>
    <w:rsid w:val="001D19F3"/>
    <w:rsid w:val="00237558"/>
    <w:rsid w:val="004172B0"/>
    <w:rsid w:val="0066381F"/>
    <w:rsid w:val="00681D60"/>
    <w:rsid w:val="007776C4"/>
    <w:rsid w:val="00940BE0"/>
    <w:rsid w:val="0096048B"/>
    <w:rsid w:val="009C169C"/>
    <w:rsid w:val="00A07FBE"/>
    <w:rsid w:val="00EF6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48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475</Words>
  <Characters>2711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revision>www.sorubak.com</cp:revision>
  <cp:lastPrinted>2012-10-18T15:39:00Z</cp:lastPrinted>
  <dcterms:created xsi:type="dcterms:W3CDTF">2012-10-18T11:38:00Z</dcterms:created>
  <dcterms:modified xsi:type="dcterms:W3CDTF">2013-08-07T21:50:00Z</dcterms:modified>
  <cp:category>www.sorubak.com</cp:category>
  <cp:version>www.sorubak.com</cp:version>
</cp:coreProperties>
</file>