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81F" w:rsidRPr="009C169C" w:rsidRDefault="0066381F" w:rsidP="007776C4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ŞEHİT POLİS VOLKAN SABAZ İLK</w:t>
      </w: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OKULU </w:t>
      </w: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ÇOCUK HAKLARI</w:t>
      </w: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 KULÜBÜNÜN </w:t>
      </w: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2013-2014  </w:t>
      </w: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 xml:space="preserve">EĞİTİM ÖĞRETİM YILI </w:t>
      </w:r>
    </w:p>
    <w:p w:rsidR="0066381F" w:rsidRPr="009C169C" w:rsidRDefault="0066381F" w:rsidP="007776C4">
      <w:pPr>
        <w:keepNext/>
        <w:spacing w:after="0" w:line="240" w:lineRule="auto"/>
        <w:jc w:val="center"/>
        <w:outlineLvl w:val="2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ÇALIŞMA TAKVİMİ</w:t>
      </w: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EYLÜL - EKİM – KASIM</w:t>
      </w: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66381F" w:rsidRPr="009C169C" w:rsidRDefault="0066381F" w:rsidP="007776C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Kulüp tüzüğünün hazırlanması.</w:t>
      </w:r>
    </w:p>
    <w:p w:rsidR="0066381F" w:rsidRPr="009C169C" w:rsidRDefault="0066381F" w:rsidP="007776C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Okul genelinde kulübe seçilen öğrencilerin belirlenmesi.</w:t>
      </w:r>
    </w:p>
    <w:p w:rsidR="0066381F" w:rsidRPr="009C169C" w:rsidRDefault="0066381F" w:rsidP="007776C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Genel kurul toplanma tarihinin belirlenmesi.</w:t>
      </w:r>
    </w:p>
    <w:p w:rsidR="0066381F" w:rsidRPr="009C169C" w:rsidRDefault="0066381F" w:rsidP="007776C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Belirlenen tarihte toplantının yapılması.</w:t>
      </w:r>
    </w:p>
    <w:p w:rsidR="0066381F" w:rsidRPr="009C169C" w:rsidRDefault="0066381F" w:rsidP="007776C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Toplum hizmetinin belirlenmesi</w:t>
      </w:r>
    </w:p>
    <w:p w:rsidR="0066381F" w:rsidRPr="009C169C" w:rsidRDefault="0066381F" w:rsidP="007776C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 xml:space="preserve">Kulüp faaliyetlerinin belirlenmesi. </w:t>
      </w:r>
    </w:p>
    <w:p w:rsidR="0066381F" w:rsidRPr="009C169C" w:rsidRDefault="0066381F" w:rsidP="007776C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Yıllık Çalışma planının oluşturulması</w:t>
      </w:r>
    </w:p>
    <w:p w:rsidR="0066381F" w:rsidRPr="009C169C" w:rsidRDefault="0066381F" w:rsidP="007776C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 xml:space="preserve"> Atatürk’ün iletişime verdiği önemin paylaşılması</w:t>
      </w:r>
    </w:p>
    <w:p w:rsidR="0066381F" w:rsidRPr="009C169C" w:rsidRDefault="0066381F" w:rsidP="007776C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 Çocuk hakları</w:t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>ile ilgili bilgilerin kulüp panosunda sergilenmesi.</w:t>
      </w:r>
    </w:p>
    <w:p w:rsidR="0066381F" w:rsidRPr="009C169C" w:rsidRDefault="0066381F" w:rsidP="007776C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. “İnternet ve Çocuk</w:t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>” konulu yazıların kulüp panosunda sergilenmesi.</w:t>
      </w:r>
    </w:p>
    <w:p w:rsidR="0066381F" w:rsidRPr="009C169C" w:rsidRDefault="0066381F" w:rsidP="007776C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Yayın çıkartmak için Publisher programının öğretilmesi.</w:t>
      </w:r>
    </w:p>
    <w:p w:rsidR="0066381F" w:rsidRPr="009C169C" w:rsidRDefault="0066381F" w:rsidP="007776C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Öğrencilerle kulüp çalışmalarının yer aldığı bir site oluşturulması</w:t>
      </w:r>
    </w:p>
    <w:p w:rsidR="0066381F" w:rsidRPr="009C169C" w:rsidRDefault="0066381F" w:rsidP="007776C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Sosyal kulüple ilgili formların doldurulup değerlendirilmesi</w:t>
      </w:r>
    </w:p>
    <w:p w:rsidR="0066381F" w:rsidRDefault="0066381F" w:rsidP="007776C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Belirli günler ve haftalarla ilgili çalışmaların yapılması.</w:t>
      </w:r>
    </w:p>
    <w:p w:rsidR="0066381F" w:rsidRPr="009C169C" w:rsidRDefault="0066381F" w:rsidP="007776C4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Toplum hizmeti çalışmalarının ve planlarının yapılması.</w:t>
      </w:r>
    </w:p>
    <w:p w:rsidR="0066381F" w:rsidRPr="009C169C" w:rsidRDefault="0066381F" w:rsidP="007776C4">
      <w:pPr>
        <w:spacing w:after="0" w:line="240" w:lineRule="auto"/>
        <w:outlineLvl w:val="4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outlineLvl w:val="4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ARALIK – OCAK</w:t>
      </w: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Yönetim kurulunun toplanması.</w:t>
      </w:r>
    </w:p>
    <w:p w:rsidR="0066381F" w:rsidRPr="009C169C" w:rsidRDefault="0066381F" w:rsidP="007776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Yapılacak faaliyetlerin tartışılması.</w:t>
      </w:r>
    </w:p>
    <w:p w:rsidR="0066381F" w:rsidRPr="009C169C" w:rsidRDefault="0066381F" w:rsidP="007776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Yapılacakların karara bağlanması.</w:t>
      </w:r>
    </w:p>
    <w:p w:rsidR="0066381F" w:rsidRPr="009C169C" w:rsidRDefault="0066381F" w:rsidP="007776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Toplum hizmeti </w:t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 xml:space="preserve"> faaliyetlerinin gözden geçirilmesi.</w:t>
      </w:r>
    </w:p>
    <w:p w:rsidR="0066381F" w:rsidRPr="009C169C" w:rsidRDefault="0066381F" w:rsidP="007776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“</w:t>
      </w:r>
      <w:r>
        <w:rPr>
          <w:rFonts w:ascii="Times New Roman" w:hAnsi="Times New Roman" w:cs="Times New Roman"/>
          <w:sz w:val="24"/>
          <w:szCs w:val="24"/>
          <w:lang w:eastAsia="tr-TR"/>
        </w:rPr>
        <w:t>Çocuk Hakları Bildirgesi</w:t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>” hakkında bilgi verilmesi</w:t>
      </w:r>
    </w:p>
    <w:p w:rsidR="0066381F" w:rsidRPr="009C169C" w:rsidRDefault="0066381F" w:rsidP="007776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 xml:space="preserve">İnternette 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çocuk hakları</w:t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 xml:space="preserve"> yönelik site isimlerinin kulüp panosunda duyurulması.</w:t>
      </w:r>
    </w:p>
    <w:p w:rsidR="0066381F" w:rsidRPr="009C169C" w:rsidRDefault="0066381F" w:rsidP="007776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 xml:space="preserve">Çocuk Hakları </w:t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>kulübünün çıkaracağı dergi çalışmalarının başlatılması</w:t>
      </w:r>
    </w:p>
    <w:p w:rsidR="0066381F" w:rsidRPr="009C169C" w:rsidRDefault="0066381F" w:rsidP="007776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izmitcocukhaklarikulubu</w:t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>.tr.gg adlı sitenin öğrencilerle içeriğini doldurulması.</w:t>
      </w:r>
    </w:p>
    <w:p w:rsidR="0066381F" w:rsidRPr="009C169C" w:rsidRDefault="0066381F" w:rsidP="007776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“Gazeteci Olmak İstiyorum” konulu yazıların ve resim çalışmalarının kulüp panosunda sergilenmesi.</w:t>
      </w:r>
    </w:p>
    <w:p w:rsidR="0066381F" w:rsidRPr="009C169C" w:rsidRDefault="0066381F" w:rsidP="007776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 xml:space="preserve">Sosyal kulüple ilgili formların doldurulup değerlendirilmesi  </w:t>
      </w:r>
    </w:p>
    <w:p w:rsidR="0066381F" w:rsidRPr="009C169C" w:rsidRDefault="0066381F" w:rsidP="007776C4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Belirli günler ve haftalarla ilgili çalışmaların yapılması.</w:t>
      </w:r>
    </w:p>
    <w:p w:rsidR="0066381F" w:rsidRPr="009C169C" w:rsidRDefault="0066381F" w:rsidP="007776C4">
      <w:pPr>
        <w:spacing w:after="0" w:line="240" w:lineRule="auto"/>
        <w:outlineLvl w:val="4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outlineLvl w:val="4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ŞUBAT – MART</w:t>
      </w: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Genel kurulun toplanması.</w:t>
      </w:r>
    </w:p>
    <w:p w:rsidR="0066381F" w:rsidRPr="009C169C" w:rsidRDefault="0066381F" w:rsidP="007776C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Uygulanacak yöntem ve yapılacak çalışmaların karara bağlanması.</w:t>
      </w:r>
    </w:p>
    <w:p w:rsidR="0066381F" w:rsidRPr="009C169C" w:rsidRDefault="0066381F" w:rsidP="007776C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Alınan kararların uygulanması.</w:t>
      </w:r>
    </w:p>
    <w:p w:rsidR="0066381F" w:rsidRPr="009C169C" w:rsidRDefault="0066381F" w:rsidP="007776C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“</w:t>
      </w:r>
      <w:r>
        <w:rPr>
          <w:rFonts w:ascii="Times New Roman" w:hAnsi="Times New Roman" w:cs="Times New Roman"/>
          <w:sz w:val="24"/>
          <w:szCs w:val="24"/>
          <w:lang w:eastAsia="tr-TR"/>
        </w:rPr>
        <w:t>Çocuk Hakları ile ilgili sitelerin tanıtılması.</w:t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 xml:space="preserve">.” 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İlgili </w:t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>yazı, şiir ve resim çalışmalarının yaptırılması.</w:t>
      </w:r>
    </w:p>
    <w:p w:rsidR="0066381F" w:rsidRPr="009C169C" w:rsidRDefault="0066381F" w:rsidP="007776C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Çocuk hakları</w:t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 xml:space="preserve"> kulübünün çıkaracağı yeni sayının içeriğinin kararlaştırılması.</w:t>
      </w:r>
    </w:p>
    <w:p w:rsidR="0066381F" w:rsidRPr="009C169C" w:rsidRDefault="0066381F" w:rsidP="007776C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Sosyal kulüple ilgili formların doldurulup değerlendirilmesi</w:t>
      </w:r>
    </w:p>
    <w:p w:rsidR="0066381F" w:rsidRDefault="0066381F" w:rsidP="007776C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Belirli günler ve haftalarla ilgili çalışmaların yapılması.</w:t>
      </w:r>
    </w:p>
    <w:p w:rsidR="0066381F" w:rsidRPr="009C169C" w:rsidRDefault="0066381F" w:rsidP="007776C4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Toplum hizmeti çalışmalarının planlama doğrultusunda yürütülmesi.</w:t>
      </w: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outlineLvl w:val="4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bookmarkStart w:id="0" w:name="_GoBack"/>
      <w:bookmarkEnd w:id="0"/>
    </w:p>
    <w:p w:rsidR="0066381F" w:rsidRPr="009C169C" w:rsidRDefault="0066381F" w:rsidP="007776C4">
      <w:pPr>
        <w:spacing w:after="0" w:line="240" w:lineRule="auto"/>
        <w:outlineLvl w:val="4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NİSAN – MAYIS</w:t>
      </w: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Doğru iletişimin önemini belirten yazıların kulüp panosunda sergilenmesi.</w:t>
      </w:r>
    </w:p>
    <w:p w:rsidR="0066381F" w:rsidRPr="009C169C" w:rsidRDefault="0066381F" w:rsidP="007776C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Bilgilendirme sonuçlarının değerlendirilmesi.</w:t>
      </w:r>
    </w:p>
    <w:p w:rsidR="0066381F" w:rsidRPr="009C169C" w:rsidRDefault="0066381F" w:rsidP="007776C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Öğrenciler tarafından hazırlanan çocuklara yönelik  bilmece ve bulmaca örneklerinin dergimizde yayınlanması</w:t>
      </w:r>
    </w:p>
    <w:p w:rsidR="0066381F" w:rsidRPr="009C169C" w:rsidRDefault="0066381F" w:rsidP="007776C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Belirli gün ve haftalarda kulüp öğrencilerinin dergi  ve site için röportaj yapıp, fotoğraf çekimlerinin yayına konulması.</w:t>
      </w:r>
    </w:p>
    <w:p w:rsidR="0066381F" w:rsidRPr="009C169C" w:rsidRDefault="0066381F" w:rsidP="007776C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>
        <w:rPr>
          <w:rFonts w:ascii="Times New Roman" w:hAnsi="Times New Roman" w:cs="Times New Roman"/>
          <w:sz w:val="24"/>
          <w:szCs w:val="24"/>
          <w:lang w:eastAsia="tr-TR"/>
        </w:rPr>
        <w:t>Çocuk hakları</w:t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 xml:space="preserve"> Kulübü olarak 23 Nisan etkinliklerine döviz ve afişler hazırlanarak katılınması.</w:t>
      </w:r>
    </w:p>
    <w:p w:rsidR="0066381F" w:rsidRPr="009C169C" w:rsidRDefault="0066381F" w:rsidP="007776C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“Çocuk ve Gazete” konulu yazıların kulüp panosunda sergilenmesi</w:t>
      </w:r>
    </w:p>
    <w:p w:rsidR="0066381F" w:rsidRPr="009C169C" w:rsidRDefault="0066381F" w:rsidP="007776C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“Gazetelerin Önemi” konulu yazıların, resimlerin kulüp panosunda sergilenmesi</w:t>
      </w:r>
    </w:p>
    <w:p w:rsidR="0066381F" w:rsidRPr="009C169C" w:rsidRDefault="0066381F" w:rsidP="007776C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Çeşitli konularda yarışmalara yer vererek teşvik edici örneklemeler yapar.</w:t>
      </w:r>
    </w:p>
    <w:p w:rsidR="0066381F" w:rsidRPr="009C169C" w:rsidRDefault="0066381F" w:rsidP="007776C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Sosyal kulüple ilgili formların doldurulup değerlendirilmesi</w:t>
      </w:r>
    </w:p>
    <w:p w:rsidR="0066381F" w:rsidRPr="009C169C" w:rsidRDefault="0066381F" w:rsidP="007776C4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Belirli günler ve haftalarla ilgili çalışmaların yapılması.</w:t>
      </w:r>
    </w:p>
    <w:p w:rsidR="0066381F" w:rsidRPr="009C169C" w:rsidRDefault="0066381F" w:rsidP="007776C4">
      <w:pPr>
        <w:spacing w:after="0" w:line="240" w:lineRule="auto"/>
        <w:outlineLvl w:val="4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outlineLvl w:val="4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HAZİRAN</w:t>
      </w: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Genel kurulun toplanması.</w:t>
      </w:r>
    </w:p>
    <w:p w:rsidR="0066381F" w:rsidRPr="009C169C" w:rsidRDefault="0066381F" w:rsidP="007776C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“Sosyal kulüple ilgili formların doldurulup değerlendirilmesi.</w:t>
      </w:r>
    </w:p>
    <w:p w:rsidR="0066381F" w:rsidRPr="009C169C" w:rsidRDefault="0066381F" w:rsidP="007776C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 xml:space="preserve">Ülkemizdeki </w:t>
      </w:r>
      <w:r>
        <w:rPr>
          <w:rFonts w:ascii="Times New Roman" w:hAnsi="Times New Roman" w:cs="Times New Roman"/>
          <w:sz w:val="24"/>
          <w:szCs w:val="24"/>
          <w:lang w:eastAsia="tr-TR"/>
        </w:rPr>
        <w:t>çocuk hakları</w:t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 xml:space="preserve"> durumunun öğrencilere aktarılması.</w:t>
      </w:r>
    </w:p>
    <w:p w:rsidR="0066381F" w:rsidRPr="009C169C" w:rsidRDefault="0066381F" w:rsidP="007776C4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>Yıl içinde yapılan çalışmaların değerlendirilmesi.</w:t>
      </w: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Mehtap KILIÇ</w:t>
      </w: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ab/>
      </w: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ab/>
      </w: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ab/>
      </w: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ab/>
      </w: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ab/>
      </w: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ab/>
      </w:r>
      <w:r w:rsidRPr="009C169C">
        <w:rPr>
          <w:rFonts w:ascii="Times New Roman" w:hAnsi="Times New Roman" w:cs="Times New Roman"/>
          <w:b/>
          <w:bCs/>
          <w:sz w:val="24"/>
          <w:szCs w:val="24"/>
          <w:lang w:eastAsia="tr-TR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eastAsia="tr-TR"/>
        </w:rPr>
        <w:t>Necmettin TÜRKMEN</w:t>
      </w: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 xml:space="preserve">   Danışman Öğretmen</w:t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ab/>
        <w:t>Okul Müdürü</w:t>
      </w: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  <w:r w:rsidRPr="009C169C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ab/>
      </w:r>
      <w:r w:rsidRPr="009C169C">
        <w:rPr>
          <w:rFonts w:ascii="Times New Roman" w:hAnsi="Times New Roman" w:cs="Times New Roman"/>
          <w:sz w:val="24"/>
          <w:szCs w:val="24"/>
          <w:lang w:eastAsia="tr-TR"/>
        </w:rPr>
        <w:tab/>
      </w: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 w:rsidP="007776C4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381F" w:rsidRPr="009C169C" w:rsidRDefault="0066381F"/>
    <w:sectPr w:rsidR="0066381F" w:rsidRPr="009C169C" w:rsidSect="009604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45078C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00B1AD7"/>
    <w:multiLevelType w:val="hybridMultilevel"/>
    <w:tmpl w:val="A85E8D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BF6046"/>
    <w:multiLevelType w:val="hybridMultilevel"/>
    <w:tmpl w:val="65444F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4300AFF"/>
    <w:multiLevelType w:val="hybridMultilevel"/>
    <w:tmpl w:val="05026F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37558"/>
    <w:rsid w:val="001D19F3"/>
    <w:rsid w:val="00237558"/>
    <w:rsid w:val="004172B0"/>
    <w:rsid w:val="0066381F"/>
    <w:rsid w:val="00681D60"/>
    <w:rsid w:val="007776C4"/>
    <w:rsid w:val="00940BE0"/>
    <w:rsid w:val="0096048B"/>
    <w:rsid w:val="009C169C"/>
    <w:rsid w:val="00A07FBE"/>
    <w:rsid w:val="00EF62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6048B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475</Words>
  <Characters>2711</Characters>
  <Application>Microsoft Office Outlook</Application>
  <DocSecurity>0</DocSecurity>
  <Lines>0</Lines>
  <Paragraphs>0</Paragraphs>
  <ScaleCrop>false</ScaleCrop>
  <Company>By NeC ® 2010 | Katilimsiz.Com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MIB</dc:creator>
  <cp:keywords/>
  <dc:description/>
  <cp:lastModifiedBy>edanur</cp:lastModifiedBy>
  <cp:revision>4</cp:revision>
  <cp:lastPrinted>2012-10-18T15:39:00Z</cp:lastPrinted>
  <dcterms:created xsi:type="dcterms:W3CDTF">2012-10-18T11:38:00Z</dcterms:created>
  <dcterms:modified xsi:type="dcterms:W3CDTF">2013-08-07T21:50:00Z</dcterms:modified>
</cp:coreProperties>
</file>