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04B" w:rsidRDefault="00C4004B" w:rsidP="00576D2B">
      <w:pPr>
        <w:tabs>
          <w:tab w:val="left" w:pos="1305"/>
        </w:tabs>
        <w:rPr>
          <w:rFonts w:ascii="Hand Garden" w:hAnsi="Hand Garden" w:cs="Hand Garden"/>
          <w:outline/>
          <w:color w:val="000000"/>
          <w:sz w:val="190"/>
          <w:szCs w:val="190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6" type="#_x0000_t75" alt="apple.gif - 2102 Bytes" style="position:absolute;margin-left:344.45pt;margin-top:199pt;width:115.7pt;height:124.2pt;z-index:-251660288;visibility:visible">
            <v:imagedata r:id="rId5" r:href="rId6"/>
          </v:shape>
        </w:pict>
      </w:r>
      <w:r>
        <w:rPr>
          <w:noProof/>
          <w:lang w:eastAsia="tr-TR"/>
        </w:rPr>
        <w:pict>
          <v:shape id="Resim 548" o:spid="_x0000_s1027" type="#_x0000_t75" alt="http://www.how-to-draw-and-paint.com/images/howtodrawhands4A.jpg" style="position:absolute;margin-left:373.45pt;margin-top:43.65pt;width:157.35pt;height:143.65pt;z-index:-251666432;visibility:visible" wrapcoords="-103 0 -103 21488 21600 21488 21600 0 -103 0">
            <v:imagedata r:id="rId7" o:title=""/>
            <w10:wrap type="tight"/>
          </v:shape>
        </w:pict>
      </w:r>
      <w:r>
        <w:rPr>
          <w:noProof/>
          <w:lang w:eastAsia="tr-TR"/>
        </w:rPr>
        <w:pict>
          <v:shape id="Resim 595" o:spid="_x0000_s1028" type="#_x0000_t75" alt="http://www.onceokuloncesi.com/imagehosting/223064b48ed14c9a83.gif" style="position:absolute;margin-left:198.9pt;margin-top:43.65pt;width:92.6pt;height:125.35pt;z-index:-251664384;visibility:visible" wrapcoords="-176 0 -176 21471 21600 21471 21600 0 -176 0">
            <v:imagedata r:id="rId8" o:title=""/>
            <w10:wrap type="tight"/>
          </v:shape>
        </w:pict>
      </w:r>
      <w:r>
        <w:rPr>
          <w:noProof/>
          <w:lang w:eastAsia="tr-TR"/>
        </w:rPr>
        <w:pict>
          <v:shape id="Resim 547" o:spid="_x0000_s1029" type="#_x0000_t75" alt="http://img.xn--boyamaoyunlar-gbc.com/kap%C4%B1s%C4%B1ndaki-k%C3%BC%C3%A7%C3%BCk-sundurm_4b8e855b5bfb4-p.gif" style="position:absolute;margin-left:-3.8pt;margin-top:24.15pt;width:100.45pt;height:110.25pt;z-index:-251667456;visibility:visible" wrapcoords="-161 0 -161 21453 21600 21453 21600 0 -161 0">
            <v:imagedata r:id="rId9" o:title=""/>
            <w10:wrap type="tight"/>
          </v:shape>
        </w:pict>
      </w:r>
      <w:r w:rsidRPr="00576D2B">
        <w:rPr>
          <w:rFonts w:ascii="Hand Garden" w:hAnsi="Hand Garden" w:cs="Hand Garden"/>
          <w:outline/>
          <w:color w:val="000000"/>
          <w:sz w:val="190"/>
          <w:szCs w:val="190"/>
        </w:rPr>
        <w:t>E</w:t>
      </w:r>
      <w:r>
        <w:rPr>
          <w:rFonts w:ascii="Hand Garden" w:hAnsi="Hand Garden" w:cs="Hand Garden"/>
          <w:outline/>
          <w:color w:val="000000"/>
          <w:sz w:val="190"/>
          <w:szCs w:val="190"/>
        </w:rPr>
        <w:t>e</w:t>
      </w:r>
      <w:bookmarkStart w:id="0" w:name="_GoBack"/>
      <w:bookmarkEnd w:id="0"/>
      <w:r>
        <w:rPr>
          <w:rFonts w:ascii="Hand Garden" w:hAnsi="Hand Garden" w:cs="Hand Garden"/>
          <w:outline/>
          <w:color w:val="000000"/>
          <w:sz w:val="190"/>
          <w:szCs w:val="190"/>
        </w:rPr>
        <w:t>e</w:t>
      </w:r>
    </w:p>
    <w:p w:rsidR="00C4004B" w:rsidRPr="007864FA" w:rsidRDefault="00C4004B" w:rsidP="007864FA">
      <w:pPr>
        <w:pStyle w:val="ListParagraph"/>
        <w:ind w:left="0"/>
        <w:rPr>
          <w:sz w:val="76"/>
          <w:szCs w:val="76"/>
        </w:rPr>
      </w:pPr>
      <w:r>
        <w:rPr>
          <w:noProof/>
          <w:lang w:eastAsia="tr-TR"/>
        </w:rPr>
        <w:pict>
          <v:shape id="Resim 5" o:spid="_x0000_s1030" type="#_x0000_t75" style="position:absolute;margin-left:-2.1pt;margin-top:6.2pt;width:18.75pt;height:50.25pt;z-index:251659264;visibility:visible">
            <v:imagedata r:id="rId10" o:title=""/>
          </v:shape>
        </w:pict>
      </w:r>
      <w:r>
        <w:rPr>
          <w:noProof/>
          <w:lang w:eastAsia="tr-TR"/>
        </w:rPr>
        <w:pict>
          <v:group id="Grup 139" o:spid="_x0000_s1031" style="position:absolute;margin-left:.2pt;margin-top:6.85pt;width:531pt;height:49.5pt;z-index:251648000" coordorigin="567,14787" coordsize="10800,720">
            <v:group id="Group 141" o:spid="_x0000_s1032" style="position:absolute;left:567;top:14787;width:10800;height:720" coordorigin="567,14787" coordsize="10800,720">
              <v:rect id="Rectangle 142" o:spid="_x0000_s1033" style="position:absolute;left:567;top:15286;width:10800;height:221;visibility:visible" filled="f" fillcolor="black" strokecolor="#3cc" strokeweight=".62pt">
                <v:stroke dashstyle="3 1" endcap="round"/>
                <v:path arrowok="t"/>
              </v:rect>
              <v:rect id="Rectangle 143" o:spid="_x0000_s1034" style="position:absolute;left:567;top:15009;width:10800;height:277;visibility:visible" filled="f" strokecolor="red" strokeweight=".62pt">
                <v:stroke endcap="round"/>
                <v:path arrowok="t"/>
              </v:rect>
              <v:rect id="Rectangle 144" o:spid="_x0000_s1035" style="position:absolute;left:567;top:14787;width:10800;height:222;visibility:visible" filled="f" fillcolor="black" strokecolor="#3cc" strokeweight=".62pt">
                <v:stroke dashstyle="3 1" endcap="round"/>
                <v:path arrowok="t"/>
              </v:rect>
            </v:group>
            <v:group id="Group 145" o:spid="_x0000_s1036" style="position:absolute;left:567;top:14787;width:10800;height:720" coordorigin="567,14787" coordsize="10800,720">
              <v:shape id="Freeform 146" o:spid="_x0000_s1037" style="position:absolute;left:567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47" o:spid="_x0000_s1038" style="position:absolute;left:1105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48" o:spid="_x0000_s1039" style="position:absolute;left:836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49" o:spid="_x0000_s1040" style="position:absolute;left:1373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50" o:spid="_x0000_s1041" style="position:absolute;left:1642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51" o:spid="_x0000_s1042" style="position:absolute;left:1911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52" o:spid="_x0000_s1043" style="position:absolute;left:2180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53" o:spid="_x0000_s1044" style="position:absolute;left:2448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54" o:spid="_x0000_s1045" style="position:absolute;left:2727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55" o:spid="_x0000_s1046" style="position:absolute;left:2986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56" o:spid="_x0000_s1047" style="position:absolute;left:3255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57" o:spid="_x0000_s1048" style="position:absolute;left:3523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58" o:spid="_x0000_s1049" style="position:absolute;left:3792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59" o:spid="_x0000_s1050" style="position:absolute;left:4061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60" o:spid="_x0000_s1051" style="position:absolute;left:4330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61" o:spid="_x0000_s1052" style="position:absolute;left:4599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62" o:spid="_x0000_s1053" style="position:absolute;left:4867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63" o:spid="_x0000_s1054" style="position:absolute;left:5136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64" o:spid="_x0000_s1055" style="position:absolute;left:5405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65" o:spid="_x0000_s1056" style="position:absolute;left:5674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66" o:spid="_x0000_s1057" style="position:absolute;left:5942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67" o:spid="_x0000_s1058" style="position:absolute;left:6211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68" o:spid="_x0000_s1059" style="position:absolute;left:6480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69" o:spid="_x0000_s1060" style="position:absolute;left:6749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70" o:spid="_x0000_s1061" style="position:absolute;left:7017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71" o:spid="_x0000_s1062" style="position:absolute;left:7286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72" o:spid="_x0000_s1063" style="position:absolute;left:7555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73" o:spid="_x0000_s1064" style="position:absolute;left:7824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74" o:spid="_x0000_s1065" style="position:absolute;left:8093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75" o:spid="_x0000_s1066" style="position:absolute;left:8361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76" o:spid="_x0000_s1067" style="position:absolute;left:8630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77" o:spid="_x0000_s1068" style="position:absolute;left:8899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78" o:spid="_x0000_s1069" style="position:absolute;left:9168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79" o:spid="_x0000_s1070" style="position:absolute;left:9436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80" o:spid="_x0000_s1071" style="position:absolute;left:9705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81" o:spid="_x0000_s1072" style="position:absolute;left:9974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82" o:spid="_x0000_s1073" style="position:absolute;left:10243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83" o:spid="_x0000_s1074" style="position:absolute;left:10511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84" o:spid="_x0000_s1075" style="position:absolute;left:10780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85" o:spid="_x0000_s1076" style="position:absolute;left:11049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</v:group>
          </v:group>
        </w:pict>
      </w:r>
      <w:r w:rsidRPr="007864FA">
        <w:rPr>
          <w:rFonts w:ascii="Nurhan Uz" w:hAnsi="Nurhan Uz" w:cs="Nurhan Uz"/>
          <w:sz w:val="76"/>
          <w:szCs w:val="76"/>
        </w:rPr>
        <w:t>ee</w:t>
      </w:r>
      <w:r>
        <w:rPr>
          <w:rFonts w:ascii="Nurhan Uz" w:hAnsi="Nurhan Uz" w:cs="Nurhan Uz"/>
          <w:sz w:val="76"/>
          <w:szCs w:val="76"/>
        </w:rPr>
        <w:t>ee</w:t>
      </w:r>
      <w:r w:rsidRPr="007864FA">
        <w:rPr>
          <w:rFonts w:ascii="Nurhan Uz" w:hAnsi="Nurhan Uz" w:cs="Nurhan Uz"/>
          <w:sz w:val="76"/>
          <w:szCs w:val="76"/>
        </w:rPr>
        <w:t>eeeeeeeeeeeeee</w:t>
      </w:r>
      <w:r>
        <w:rPr>
          <w:rFonts w:ascii="Nurhan Uz" w:hAnsi="Nurhan Uz" w:cs="Nurhan Uz"/>
          <w:sz w:val="76"/>
          <w:szCs w:val="76"/>
        </w:rPr>
        <w:t>eeeeeeeeeeeeeee</w:t>
      </w:r>
    </w:p>
    <w:p w:rsidR="00C4004B" w:rsidRPr="00755224" w:rsidRDefault="00C4004B" w:rsidP="00EA6A2A">
      <w:pPr>
        <w:rPr>
          <w:rFonts w:ascii="Nurhan Uz" w:hAnsi="Nurhan Uz" w:cs="Nurhan Uz"/>
          <w:sz w:val="76"/>
          <w:szCs w:val="76"/>
        </w:rPr>
      </w:pPr>
      <w:r>
        <w:rPr>
          <w:noProof/>
          <w:lang w:eastAsia="tr-TR"/>
        </w:rPr>
        <w:pict>
          <v:shape id="Resim 4" o:spid="_x0000_s1077" type="#_x0000_t75" style="position:absolute;margin-left:-5.85pt;margin-top:8.05pt;width:18.75pt;height:50.25pt;z-index:251658240;visibility:visible">
            <v:imagedata r:id="rId10" o:title=""/>
          </v:shape>
        </w:pict>
      </w:r>
      <w:r>
        <w:rPr>
          <w:noProof/>
          <w:lang w:eastAsia="tr-TR"/>
        </w:rPr>
        <w:pict>
          <v:group id="Grup 549" o:spid="_x0000_s1078" style="position:absolute;margin-left:-1.95pt;margin-top:7.45pt;width:531pt;height:49.5pt;z-index:251651072" coordorigin="567,14787" coordsize="10800,720">
            <v:group id="Group 141" o:spid="_x0000_s1079" style="position:absolute;left:567;top:14787;width:10800;height:720" coordorigin="567,14787" coordsize="10800,720">
              <v:rect id="Rectangle 142" o:spid="_x0000_s1080" style="position:absolute;left:567;top:15286;width:10800;height:221;visibility:visible" filled="f" fillcolor="black" strokecolor="#3cc" strokeweight=".62pt">
                <v:stroke dashstyle="3 1" endcap="round"/>
                <v:path arrowok="t"/>
              </v:rect>
              <v:rect id="Rectangle 143" o:spid="_x0000_s1081" style="position:absolute;left:567;top:15009;width:10800;height:277;visibility:visible" filled="f" strokecolor="red" strokeweight=".62pt">
                <v:stroke dashstyle="3 1" linestyle="thinThin" endcap="round"/>
                <v:path arrowok="t"/>
              </v:rect>
              <v:rect id="Rectangle 144" o:spid="_x0000_s1082" style="position:absolute;left:567;top:14787;width:10800;height:222;visibility:visible" filled="f" fillcolor="black" strokecolor="#3cc" strokeweight=".62pt">
                <v:stroke dashstyle="3 1" endcap="round"/>
                <v:path arrowok="t"/>
              </v:rect>
            </v:group>
            <v:group id="Group 145" o:spid="_x0000_s1083" style="position:absolute;left:567;top:14787;width:10800;height:720" coordorigin="567,14787" coordsize="10800,720">
              <v:shape id="Freeform 146" o:spid="_x0000_s1084" style="position:absolute;left:567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47" o:spid="_x0000_s1085" style="position:absolute;left:1105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48" o:spid="_x0000_s1086" style="position:absolute;left:836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49" o:spid="_x0000_s1087" style="position:absolute;left:1373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50" o:spid="_x0000_s1088" style="position:absolute;left:1642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51" o:spid="_x0000_s1089" style="position:absolute;left:1911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52" o:spid="_x0000_s1090" style="position:absolute;left:2180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53" o:spid="_x0000_s1091" style="position:absolute;left:2448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54" o:spid="_x0000_s1092" style="position:absolute;left:2727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55" o:spid="_x0000_s1093" style="position:absolute;left:2986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56" o:spid="_x0000_s1094" style="position:absolute;left:3255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57" o:spid="_x0000_s1095" style="position:absolute;left:3523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58" o:spid="_x0000_s1096" style="position:absolute;left:3792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59" o:spid="_x0000_s1097" style="position:absolute;left:4061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60" o:spid="_x0000_s1098" style="position:absolute;left:4330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61" o:spid="_x0000_s1099" style="position:absolute;left:4599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62" o:spid="_x0000_s1100" style="position:absolute;left:4867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63" o:spid="_x0000_s1101" style="position:absolute;left:5136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64" o:spid="_x0000_s1102" style="position:absolute;left:5405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65" o:spid="_x0000_s1103" style="position:absolute;left:5674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66" o:spid="_x0000_s1104" style="position:absolute;left:5942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67" o:spid="_x0000_s1105" style="position:absolute;left:6211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68" o:spid="_x0000_s1106" style="position:absolute;left:6480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69" o:spid="_x0000_s1107" style="position:absolute;left:6749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70" o:spid="_x0000_s1108" style="position:absolute;left:7017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71" o:spid="_x0000_s1109" style="position:absolute;left:7286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72" o:spid="_x0000_s1110" style="position:absolute;left:7555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73" o:spid="_x0000_s1111" style="position:absolute;left:7824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74" o:spid="_x0000_s1112" style="position:absolute;left:8093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75" o:spid="_x0000_s1113" style="position:absolute;left:8361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76" o:spid="_x0000_s1114" style="position:absolute;left:8630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77" o:spid="_x0000_s1115" style="position:absolute;left:8899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78" o:spid="_x0000_s1116" style="position:absolute;left:9168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79" o:spid="_x0000_s1117" style="position:absolute;left:9436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80" o:spid="_x0000_s1118" style="position:absolute;left:9705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81" o:spid="_x0000_s1119" style="position:absolute;left:9974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82" o:spid="_x0000_s1120" style="position:absolute;left:10243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83" o:spid="_x0000_s1121" style="position:absolute;left:10511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84" o:spid="_x0000_s1122" style="position:absolute;left:10780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85" o:spid="_x0000_s1123" style="position:absolute;left:11049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</v:group>
          </v:group>
        </w:pict>
      </w:r>
      <w:r>
        <w:rPr>
          <w:rFonts w:ascii="Nurhan Uz" w:hAnsi="Nurhan Uz" w:cs="Nurhan Uz"/>
          <w:sz w:val="76"/>
          <w:szCs w:val="76"/>
        </w:rPr>
        <w:t>eeeeeeeeeeeeeeee</w:t>
      </w:r>
    </w:p>
    <w:p w:rsidR="00C4004B" w:rsidRDefault="00C4004B" w:rsidP="00576D2B">
      <w:pPr>
        <w:rPr>
          <w:rFonts w:ascii="Nurhan Uz" w:hAnsi="Nurhan Uz" w:cs="Nurhan Uz"/>
          <w:sz w:val="76"/>
          <w:szCs w:val="76"/>
        </w:rPr>
      </w:pPr>
      <w:r>
        <w:rPr>
          <w:noProof/>
          <w:lang w:eastAsia="tr-TR"/>
        </w:rPr>
        <w:pict>
          <v:shape id="Resim 3" o:spid="_x0000_s1124" type="#_x0000_t75" style="position:absolute;margin-left:-4.35pt;margin-top:11.85pt;width:18.75pt;height:50.25pt;z-index:251657216;visibility:visible">
            <v:imagedata r:id="rId10" o:title=""/>
          </v:shape>
        </w:pict>
      </w:r>
      <w:r>
        <w:rPr>
          <w:noProof/>
          <w:lang w:eastAsia="tr-TR"/>
        </w:rPr>
        <w:pict>
          <v:group id="Grup 596" o:spid="_x0000_s1125" style="position:absolute;margin-left:3.95pt;margin-top:11.65pt;width:531pt;height:49.5pt;z-index:251653120" coordorigin="567,14787" coordsize="10800,720">
            <v:group id="Group 141" o:spid="_x0000_s1126" style="position:absolute;left:567;top:14787;width:10800;height:720" coordorigin="567,14787" coordsize="10800,720">
              <v:rect id="Rectangle 142" o:spid="_x0000_s1127" style="position:absolute;left:567;top:15286;width:10800;height:221;visibility:visible" filled="f" fillcolor="black" strokecolor="#3cc" strokeweight=".62pt">
                <v:stroke dashstyle="3 1" endcap="round"/>
                <v:path arrowok="t"/>
              </v:rect>
              <v:rect id="Rectangle 143" o:spid="_x0000_s1128" style="position:absolute;left:567;top:15009;width:10800;height:277;visibility:visible" filled="f" fillcolor="black" strokecolor="red" strokeweight=".62pt">
                <v:stroke dashstyle="3 1" endcap="round"/>
                <v:path arrowok="t"/>
              </v:rect>
              <v:rect id="Rectangle 144" o:spid="_x0000_s1129" style="position:absolute;left:567;top:14787;width:10800;height:222;visibility:visible" filled="f" fillcolor="black" strokecolor="#3cc" strokeweight=".62pt">
                <v:stroke dashstyle="3 1" endcap="round"/>
                <v:path arrowok="t"/>
              </v:rect>
            </v:group>
            <v:group id="Group 145" o:spid="_x0000_s1130" style="position:absolute;left:567;top:14787;width:10800;height:720" coordorigin="567,14787" coordsize="10800,720">
              <v:shape id="Freeform 146" o:spid="_x0000_s1131" style="position:absolute;left:567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47" o:spid="_x0000_s1132" style="position:absolute;left:1105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48" o:spid="_x0000_s1133" style="position:absolute;left:836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49" o:spid="_x0000_s1134" style="position:absolute;left:1373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50" o:spid="_x0000_s1135" style="position:absolute;left:1642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51" o:spid="_x0000_s1136" style="position:absolute;left:1911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52" o:spid="_x0000_s1137" style="position:absolute;left:2180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53" o:spid="_x0000_s1138" style="position:absolute;left:2448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54" o:spid="_x0000_s1139" style="position:absolute;left:2727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55" o:spid="_x0000_s1140" style="position:absolute;left:2986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56" o:spid="_x0000_s1141" style="position:absolute;left:3255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57" o:spid="_x0000_s1142" style="position:absolute;left:3523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58" o:spid="_x0000_s1143" style="position:absolute;left:3792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59" o:spid="_x0000_s1144" style="position:absolute;left:4061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60" o:spid="_x0000_s1145" style="position:absolute;left:4330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61" o:spid="_x0000_s1146" style="position:absolute;left:4599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62" o:spid="_x0000_s1147" style="position:absolute;left:4867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63" o:spid="_x0000_s1148" style="position:absolute;left:5136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64" o:spid="_x0000_s1149" style="position:absolute;left:5405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65" o:spid="_x0000_s1150" style="position:absolute;left:5674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66" o:spid="_x0000_s1151" style="position:absolute;left:5942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67" o:spid="_x0000_s1152" style="position:absolute;left:6211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68" o:spid="_x0000_s1153" style="position:absolute;left:6480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69" o:spid="_x0000_s1154" style="position:absolute;left:6749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70" o:spid="_x0000_s1155" style="position:absolute;left:7017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71" o:spid="_x0000_s1156" style="position:absolute;left:7286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72" o:spid="_x0000_s1157" style="position:absolute;left:7555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73" o:spid="_x0000_s1158" style="position:absolute;left:7824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74" o:spid="_x0000_s1159" style="position:absolute;left:8093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75" o:spid="_x0000_s1160" style="position:absolute;left:8361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76" o:spid="_x0000_s1161" style="position:absolute;left:8630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77" o:spid="_x0000_s1162" style="position:absolute;left:8899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78" o:spid="_x0000_s1163" style="position:absolute;left:9168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79" o:spid="_x0000_s1164" style="position:absolute;left:9436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80" o:spid="_x0000_s1165" style="position:absolute;left:9705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81" o:spid="_x0000_s1166" style="position:absolute;left:9974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82" o:spid="_x0000_s1167" style="position:absolute;left:10243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83" o:spid="_x0000_s1168" style="position:absolute;left:10511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84" o:spid="_x0000_s1169" style="position:absolute;left:10780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85" o:spid="_x0000_s1170" style="position:absolute;left:11049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</v:group>
          </v:group>
        </w:pict>
      </w:r>
      <w:r>
        <w:rPr>
          <w:rFonts w:ascii="Nurhan Uz" w:hAnsi="Nurhan Uz" w:cs="Nurhan Uz"/>
          <w:sz w:val="76"/>
          <w:szCs w:val="76"/>
        </w:rPr>
        <w:t xml:space="preserve"> E EEEEEEEEEEE</w:t>
      </w:r>
    </w:p>
    <w:p w:rsidR="00C4004B" w:rsidRDefault="00C4004B" w:rsidP="00576D2B">
      <w:pPr>
        <w:rPr>
          <w:rFonts w:ascii="Nurhan Uz" w:hAnsi="Nurhan Uz" w:cs="Nurhan Uz"/>
          <w:sz w:val="76"/>
          <w:szCs w:val="76"/>
        </w:rPr>
      </w:pPr>
      <w:r>
        <w:rPr>
          <w:noProof/>
          <w:lang w:eastAsia="tr-TR"/>
        </w:rPr>
        <w:pict>
          <v:shape id="Resim 6" o:spid="_x0000_s1171" type="#_x0000_t75" style="position:absolute;margin-left:-4.45pt;margin-top:8.5pt;width:18.75pt;height:50.25pt;z-index:251660288;visibility:visible">
            <v:imagedata r:id="rId10" o:title=""/>
          </v:shape>
        </w:pict>
      </w:r>
      <w:r>
        <w:rPr>
          <w:noProof/>
          <w:lang w:eastAsia="tr-TR"/>
        </w:rPr>
        <w:pict>
          <v:group id="Grup 642" o:spid="_x0000_s1172" style="position:absolute;margin-left:-2.1pt;margin-top:9.25pt;width:531.05pt;height:49.5pt;z-index:251654144" coordorigin="567,14787" coordsize="10800,720">
            <v:group id="Group 141" o:spid="_x0000_s1173" style="position:absolute;left:567;top:14787;width:10800;height:720" coordorigin="567,14787" coordsize="10800,720">
              <v:rect id="Rectangle 142" o:spid="_x0000_s1174" style="position:absolute;left:567;top:15286;width:10800;height:221;visibility:visible" filled="f" fillcolor="black" strokecolor="#3cc" strokeweight=".62pt">
                <v:stroke dashstyle="3 1" endcap="round"/>
                <v:path arrowok="t"/>
              </v:rect>
              <v:rect id="Rectangle 143" o:spid="_x0000_s1175" style="position:absolute;left:567;top:15009;width:10800;height:277;visibility:visible" filled="f" fillcolor="black" strokecolor="red" strokeweight=".62pt">
                <v:stroke dashstyle="3 1" endcap="round"/>
                <v:path arrowok="t"/>
              </v:rect>
              <v:rect id="Rectangle 144" o:spid="_x0000_s1176" style="position:absolute;left:567;top:14787;width:10800;height:222;visibility:visible" filled="f" fillcolor="black" strokecolor="#3cc" strokeweight=".62pt">
                <v:stroke dashstyle="3 1" endcap="round"/>
                <v:path arrowok="t"/>
              </v:rect>
            </v:group>
            <v:group id="Group 145" o:spid="_x0000_s1177" style="position:absolute;left:567;top:14787;width:10800;height:720" coordorigin="567,14787" coordsize="10800,720">
              <v:shape id="Freeform 146" o:spid="_x0000_s1178" style="position:absolute;left:567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47" o:spid="_x0000_s1179" style="position:absolute;left:1105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48" o:spid="_x0000_s1180" style="position:absolute;left:836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49" o:spid="_x0000_s1181" style="position:absolute;left:1373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50" o:spid="_x0000_s1182" style="position:absolute;left:1642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51" o:spid="_x0000_s1183" style="position:absolute;left:1911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52" o:spid="_x0000_s1184" style="position:absolute;left:2180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53" o:spid="_x0000_s1185" style="position:absolute;left:2448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54" o:spid="_x0000_s1186" style="position:absolute;left:2727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55" o:spid="_x0000_s1187" style="position:absolute;left:2986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56" o:spid="_x0000_s1188" style="position:absolute;left:3255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57" o:spid="_x0000_s1189" style="position:absolute;left:3523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58" o:spid="_x0000_s1190" style="position:absolute;left:3792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59" o:spid="_x0000_s1191" style="position:absolute;left:4061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60" o:spid="_x0000_s1192" style="position:absolute;left:4330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61" o:spid="_x0000_s1193" style="position:absolute;left:4599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62" o:spid="_x0000_s1194" style="position:absolute;left:4867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63" o:spid="_x0000_s1195" style="position:absolute;left:5136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64" o:spid="_x0000_s1196" style="position:absolute;left:5405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65" o:spid="_x0000_s1197" style="position:absolute;left:5674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66" o:spid="_x0000_s1198" style="position:absolute;left:5942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67" o:spid="_x0000_s1199" style="position:absolute;left:6211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68" o:spid="_x0000_s1200" style="position:absolute;left:6480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69" o:spid="_x0000_s1201" style="position:absolute;left:6749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70" o:spid="_x0000_s1202" style="position:absolute;left:7017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71" o:spid="_x0000_s1203" style="position:absolute;left:7286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72" o:spid="_x0000_s1204" style="position:absolute;left:7555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73" o:spid="_x0000_s1205" style="position:absolute;left:7824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74" o:spid="_x0000_s1206" style="position:absolute;left:8093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75" o:spid="_x0000_s1207" style="position:absolute;left:8361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76" o:spid="_x0000_s1208" style="position:absolute;left:8630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77" o:spid="_x0000_s1209" style="position:absolute;left:8899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78" o:spid="_x0000_s1210" style="position:absolute;left:9168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79" o:spid="_x0000_s1211" style="position:absolute;left:9436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80" o:spid="_x0000_s1212" style="position:absolute;left:9705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81" o:spid="_x0000_s1213" style="position:absolute;left:9974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82" o:spid="_x0000_s1214" style="position:absolute;left:10243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83" o:spid="_x0000_s1215" style="position:absolute;left:10511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84" o:spid="_x0000_s1216" style="position:absolute;left:10780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85" o:spid="_x0000_s1217" style="position:absolute;left:11049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</v:group>
          </v:group>
        </w:pict>
      </w:r>
      <w:r>
        <w:rPr>
          <w:rFonts w:ascii="Nurhan Uz" w:hAnsi="Nurhan Uz" w:cs="Nurhan Uz"/>
          <w:sz w:val="76"/>
          <w:szCs w:val="76"/>
        </w:rPr>
        <w:t xml:space="preserve"> E</w:t>
      </w:r>
    </w:p>
    <w:p w:rsidR="00C4004B" w:rsidRDefault="00C4004B" w:rsidP="00576D2B">
      <w:pPr>
        <w:rPr>
          <w:rFonts w:ascii="Nurhan Uz" w:hAnsi="Nurhan Uz" w:cs="Nurhan Uz"/>
          <w:sz w:val="76"/>
          <w:szCs w:val="76"/>
        </w:rPr>
      </w:pPr>
      <w:r>
        <w:rPr>
          <w:noProof/>
          <w:lang w:eastAsia="tr-TR"/>
        </w:rPr>
        <w:pict>
          <v:shape id="Resim 7" o:spid="_x0000_s1218" type="#_x0000_t75" style="position:absolute;margin-left:-1.35pt;margin-top:9.05pt;width:18.75pt;height:50.25pt;z-index:251661312;visibility:visible">
            <v:imagedata r:id="rId10" o:title=""/>
          </v:shape>
        </w:pict>
      </w:r>
      <w:r>
        <w:rPr>
          <w:noProof/>
          <w:lang w:eastAsia="tr-TR"/>
        </w:rPr>
        <w:pict>
          <v:group id="Grup 734" o:spid="_x0000_s1219" style="position:absolute;margin-left:-1.4pt;margin-top:9.8pt;width:531.05pt;height:49.5pt;z-index:251655168" coordorigin="567,14787" coordsize="10800,720">
            <v:group id="Group 141" o:spid="_x0000_s1220" style="position:absolute;left:567;top:14787;width:10800;height:720" coordorigin="567,14787" coordsize="10800,720">
              <v:rect id="Rectangle 142" o:spid="_x0000_s1221" style="position:absolute;left:567;top:15286;width:10800;height:221;visibility:visible" filled="f" fillcolor="black" strokecolor="#3cc" strokeweight=".62pt">
                <v:stroke dashstyle="1 1" endcap="round"/>
                <v:path arrowok="t"/>
              </v:rect>
              <v:rect id="Rectangle 143" o:spid="_x0000_s1222" style="position:absolute;left:567;top:15009;width:10800;height:277;visibility:visible" filled="f" fillcolor="black" strokecolor="red" strokeweight=".62pt">
                <v:stroke dashstyle="1 1" endcap="round"/>
                <v:path arrowok="t"/>
              </v:rect>
              <v:rect id="Rectangle 144" o:spid="_x0000_s1223" style="position:absolute;left:567;top:14787;width:10800;height:222;visibility:visible" filled="f" fillcolor="black" strokecolor="#3cc" strokeweight=".62pt">
                <v:stroke dashstyle="1 1" endcap="round"/>
                <v:path arrowok="t"/>
              </v:rect>
            </v:group>
            <v:group id="Group 145" o:spid="_x0000_s1224" style="position:absolute;left:567;top:14787;width:10800;height:720" coordorigin="567,14787" coordsize="10800,720">
              <v:shape id="Freeform 146" o:spid="_x0000_s1225" style="position:absolute;left:567;top:14787;width:318;height:720;rotation:-479849fd;visibility:visible;mso-wrap-style:square;v-text-anchor:top" coordsize="270,706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47" o:spid="_x0000_s1226" style="position:absolute;left:1105;top:14787;width:318;height:720;rotation:-479849fd;visibility:visible;mso-wrap-style:square;v-text-anchor:top" coordsize="270,706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48" o:spid="_x0000_s1227" style="position:absolute;left:836;top:14787;width:318;height:720;rotation:-479849fd;visibility:visible;mso-wrap-style:square;v-text-anchor:top" coordsize="270,706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49" o:spid="_x0000_s1228" style="position:absolute;left:1373;top:14787;width:318;height:720;rotation:-479849fd;visibility:visible;mso-wrap-style:square;v-text-anchor:top" coordsize="270,706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0" o:spid="_x0000_s1229" style="position:absolute;left:1642;top:14787;width:318;height:720;rotation:-479849fd;visibility:visible;mso-wrap-style:square;v-text-anchor:top" coordsize="270,706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1" o:spid="_x0000_s1230" style="position:absolute;left:1911;top:14787;width:318;height:720;rotation:-479849fd;visibility:visible;mso-wrap-style:square;v-text-anchor:top" coordsize="270,706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2" o:spid="_x0000_s1231" style="position:absolute;left:2180;top:14787;width:318;height:720;rotation:-479849fd;visibility:visible;mso-wrap-style:square;v-text-anchor:top" coordsize="270,706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3" o:spid="_x0000_s1232" style="position:absolute;left:2448;top:14787;width:318;height:720;rotation:-479849fd;visibility:visible;mso-wrap-style:square;v-text-anchor:top" coordsize="270,706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4" o:spid="_x0000_s1233" style="position:absolute;left:2727;top:14787;width:318;height:720;rotation:-479849fd;visibility:visible;mso-wrap-style:square;v-text-anchor:top" coordsize="270,706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5" o:spid="_x0000_s1234" style="position:absolute;left:2986;top:14787;width:318;height:720;rotation:-479849fd;visibility:visible;mso-wrap-style:square;v-text-anchor:top" coordsize="270,706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6" o:spid="_x0000_s1235" style="position:absolute;left:3255;top:14787;width:318;height:720;rotation:-479849fd;visibility:visible;mso-wrap-style:square;v-text-anchor:top" coordsize="270,706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7" o:spid="_x0000_s1236" style="position:absolute;left:3523;top:14787;width:318;height:720;rotation:-479849fd;visibility:visible;mso-wrap-style:square;v-text-anchor:top" coordsize="270,706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8" o:spid="_x0000_s1237" style="position:absolute;left:3792;top:14787;width:318;height:720;rotation:-479849fd;visibility:visible;mso-wrap-style:square;v-text-anchor:top" coordsize="270,706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59" o:spid="_x0000_s1238" style="position:absolute;left:4061;top:14787;width:318;height:720;rotation:-479849fd;visibility:visible;mso-wrap-style:square;v-text-anchor:top" coordsize="270,706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0" o:spid="_x0000_s1239" style="position:absolute;left:4330;top:14787;width:318;height:720;rotation:-479849fd;visibility:visible;mso-wrap-style:square;v-text-anchor:top" coordsize="270,706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1" o:spid="_x0000_s1240" style="position:absolute;left:4599;top:14787;width:318;height:720;rotation:-479849fd;visibility:visible;mso-wrap-style:square;v-text-anchor:top" coordsize="270,706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2" o:spid="_x0000_s1241" style="position:absolute;left:4867;top:14787;width:318;height:720;rotation:-479849fd;visibility:visible;mso-wrap-style:square;v-text-anchor:top" coordsize="270,706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3" o:spid="_x0000_s1242" style="position:absolute;left:5136;top:14787;width:318;height:720;rotation:-479849fd;visibility:visible;mso-wrap-style:square;v-text-anchor:top" coordsize="270,706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4" o:spid="_x0000_s1243" style="position:absolute;left:5405;top:14787;width:318;height:720;rotation:-479849fd;visibility:visible;mso-wrap-style:square;v-text-anchor:top" coordsize="270,706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5" o:spid="_x0000_s1244" style="position:absolute;left:5674;top:14787;width:318;height:720;rotation:-479849fd;visibility:visible;mso-wrap-style:square;v-text-anchor:top" coordsize="270,706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6" o:spid="_x0000_s1245" style="position:absolute;left:5942;top:14787;width:318;height:720;rotation:-479849fd;visibility:visible;mso-wrap-style:square;v-text-anchor:top" coordsize="270,706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7" o:spid="_x0000_s1246" style="position:absolute;left:6211;top:14787;width:318;height:720;rotation:-479849fd;visibility:visible;mso-wrap-style:square;v-text-anchor:top" coordsize="270,706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8" o:spid="_x0000_s1247" style="position:absolute;left:6480;top:14787;width:318;height:720;rotation:-479849fd;visibility:visible;mso-wrap-style:square;v-text-anchor:top" coordsize="270,706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69" o:spid="_x0000_s1248" style="position:absolute;left:6749;top:14787;width:318;height:720;rotation:-479849fd;visibility:visible;mso-wrap-style:square;v-text-anchor:top" coordsize="270,706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0" o:spid="_x0000_s1249" style="position:absolute;left:7017;top:14787;width:318;height:720;rotation:-479849fd;visibility:visible;mso-wrap-style:square;v-text-anchor:top" coordsize="270,706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1" o:spid="_x0000_s1250" style="position:absolute;left:7286;top:14787;width:318;height:720;rotation:-479849fd;visibility:visible;mso-wrap-style:square;v-text-anchor:top" coordsize="270,706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2" o:spid="_x0000_s1251" style="position:absolute;left:7555;top:14787;width:318;height:720;rotation:-479849fd;visibility:visible;mso-wrap-style:square;v-text-anchor:top" coordsize="270,706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3" o:spid="_x0000_s1252" style="position:absolute;left:7824;top:14787;width:318;height:720;rotation:-479849fd;visibility:visible;mso-wrap-style:square;v-text-anchor:top" coordsize="270,706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4" o:spid="_x0000_s1253" style="position:absolute;left:8093;top:14787;width:318;height:720;rotation:-479849fd;visibility:visible;mso-wrap-style:square;v-text-anchor:top" coordsize="270,706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5" o:spid="_x0000_s1254" style="position:absolute;left:8361;top:14787;width:318;height:720;rotation:-479849fd;visibility:visible;mso-wrap-style:square;v-text-anchor:top" coordsize="270,706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6" o:spid="_x0000_s1255" style="position:absolute;left:8630;top:14787;width:318;height:720;rotation:-479849fd;visibility:visible;mso-wrap-style:square;v-text-anchor:top" coordsize="270,706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7" o:spid="_x0000_s1256" style="position:absolute;left:8899;top:14787;width:318;height:720;rotation:-479849fd;visibility:visible;mso-wrap-style:square;v-text-anchor:top" coordsize="270,706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8" o:spid="_x0000_s1257" style="position:absolute;left:9168;top:14787;width:318;height:720;rotation:-479849fd;visibility:visible;mso-wrap-style:square;v-text-anchor:top" coordsize="270,706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79" o:spid="_x0000_s1258" style="position:absolute;left:9436;top:14787;width:318;height:720;rotation:-479849fd;visibility:visible;mso-wrap-style:square;v-text-anchor:top" coordsize="270,706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0" o:spid="_x0000_s1259" style="position:absolute;left:9705;top:14787;width:318;height:720;rotation:-479849fd;visibility:visible;mso-wrap-style:square;v-text-anchor:top" coordsize="270,706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1" o:spid="_x0000_s1260" style="position:absolute;left:9974;top:14787;width:318;height:720;rotation:-479849fd;visibility:visible;mso-wrap-style:square;v-text-anchor:top" coordsize="270,706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2" o:spid="_x0000_s1261" style="position:absolute;left:10243;top:14787;width:318;height:720;rotation:-479849fd;visibility:visible;mso-wrap-style:square;v-text-anchor:top" coordsize="270,706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3" o:spid="_x0000_s1262" style="position:absolute;left:10511;top:14787;width:318;height:720;rotation:-479849fd;visibility:visible;mso-wrap-style:square;v-text-anchor:top" coordsize="270,706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4" o:spid="_x0000_s1263" style="position:absolute;left:10780;top:14787;width:318;height:720;rotation:-479849fd;visibility:visible;mso-wrap-style:square;v-text-anchor:top" coordsize="270,706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  <v:shape id="Freeform 185" o:spid="_x0000_s1264" style="position:absolute;left:11049;top:14787;width:318;height:720;rotation:-479849fd;visibility:visible;mso-wrap-style:square;v-text-anchor:top" coordsize="270,706" path="m270,l,706e" filled="f" fillcolor="black" strokecolor="#969696" strokeweight="1pt">
                <v:stroke dashstyle="1 1" endcap="round"/>
                <v:path arrowok="t" o:connecttype="custom" o:connectlocs="318,0;0,720" o:connectangles="0,0"/>
              </v:shape>
            </v:group>
          </v:group>
        </w:pict>
      </w:r>
      <w:r>
        <w:rPr>
          <w:rFonts w:ascii="Nurhan Uz" w:hAnsi="Nurhan Uz" w:cs="Nurhan Uz"/>
          <w:sz w:val="76"/>
          <w:szCs w:val="76"/>
        </w:rPr>
        <w:t xml:space="preserve">ee e             </w:t>
      </w:r>
    </w:p>
    <w:p w:rsidR="00C4004B" w:rsidRDefault="00C4004B" w:rsidP="00576D2B">
      <w:pPr>
        <w:rPr>
          <w:rFonts w:ascii="Nurhan Uz" w:hAnsi="Nurhan Uz" w:cs="Nurhan Uz"/>
          <w:noProof/>
          <w:sz w:val="76"/>
          <w:szCs w:val="76"/>
          <w:lang w:eastAsia="tr-TR"/>
        </w:rPr>
      </w:pPr>
      <w:r w:rsidRPr="00C55FF5">
        <w:rPr>
          <w:rFonts w:ascii="Nurhan Uz" w:hAnsi="Nurhan Uz" w:cs="Nurhan Uz"/>
          <w:noProof/>
          <w:sz w:val="76"/>
          <w:szCs w:val="76"/>
          <w:lang w:eastAsia="tr-TR"/>
        </w:rPr>
        <w:pict>
          <v:shape id="Resim 2" o:spid="_x0000_i1025" type="#_x0000_t75" style="width:435pt;height:503.25pt;visibility:visible">
            <v:imagedata r:id="rId11" o:title=""/>
          </v:shape>
        </w:pict>
      </w:r>
    </w:p>
    <w:p w:rsidR="00C4004B" w:rsidRDefault="00C4004B" w:rsidP="00576D2B">
      <w:pPr>
        <w:rPr>
          <w:rFonts w:ascii="Nurhan Uz" w:hAnsi="Nurhan Uz" w:cs="Nurhan Uz"/>
          <w:sz w:val="76"/>
          <w:szCs w:val="76"/>
        </w:rPr>
      </w:pPr>
      <w:hyperlink r:id="rId12" w:history="1">
        <w:r>
          <w:rPr>
            <w:rStyle w:val="Hyperlink"/>
            <w:rFonts w:ascii="Nurhan Uz" w:hAnsi="Nurhan Uz" w:cs="Nurhan Uz"/>
            <w:sz w:val="28"/>
            <w:szCs w:val="28"/>
          </w:rPr>
          <w:t>www.sorubak.com</w:t>
        </w:r>
      </w:hyperlink>
    </w:p>
    <w:p w:rsidR="00C4004B" w:rsidRDefault="00C4004B" w:rsidP="00521D2C">
      <w:pPr>
        <w:tabs>
          <w:tab w:val="left" w:pos="3945"/>
        </w:tabs>
        <w:rPr>
          <w:rFonts w:ascii="Nurhan Uz" w:hAnsi="Nurhan Uz" w:cs="Nurhan Uz"/>
          <w:sz w:val="76"/>
          <w:szCs w:val="76"/>
        </w:rPr>
      </w:pPr>
      <w:r>
        <w:rPr>
          <w:noProof/>
          <w:lang w:eastAsia="tr-TR"/>
        </w:rPr>
        <w:pict>
          <v:shape id="Resim 827" o:spid="_x0000_s1265" type="#_x0000_t75" style="position:absolute;margin-left:-1.35pt;margin-top:13.45pt;width:18.75pt;height:50.25pt;z-index:251665408;visibility:visible">
            <v:imagedata r:id="rId10" o:title=""/>
          </v:shape>
        </w:pict>
      </w:r>
      <w:r>
        <w:rPr>
          <w:noProof/>
          <w:lang w:eastAsia="tr-TR"/>
        </w:rPr>
        <w:pict>
          <v:group id="Grup 8" o:spid="_x0000_s1266" style="position:absolute;margin-left:1.25pt;margin-top:13.45pt;width:531.05pt;height:49.5pt;z-index:251662336" coordorigin="567,14787" coordsize="10800,720">
            <v:group id="Group 141" o:spid="_x0000_s1267" style="position:absolute;left:567;top:14787;width:10800;height:720" coordorigin="567,14787" coordsize="10800,720">
              <v:rect id="Rectangle 142" o:spid="_x0000_s1268" style="position:absolute;left:567;top:15286;width:10800;height:221;visibility:visible" filled="f" fillcolor="black" strokecolor="#3cc" strokeweight=".62pt">
                <v:stroke dashstyle="3 1" endcap="round"/>
                <v:path arrowok="t"/>
              </v:rect>
              <v:rect id="Rectangle 143" o:spid="_x0000_s1269" style="position:absolute;left:567;top:15009;width:10800;height:277;visibility:visible" filled="f" fillcolor="black" strokecolor="red" strokeweight=".62pt">
                <v:stroke dashstyle="3 1" endcap="round"/>
                <v:path arrowok="t"/>
              </v:rect>
              <v:rect id="Rectangle 144" o:spid="_x0000_s1270" style="position:absolute;left:567;top:14787;width:10800;height:222;visibility:visible" filled="f" fillcolor="black" strokecolor="#3cc" strokeweight=".62pt">
                <v:stroke dashstyle="3 1" endcap="round"/>
                <v:path arrowok="t"/>
              </v:rect>
            </v:group>
            <v:group id="Group 145" o:spid="_x0000_s1271" style="position:absolute;left:567;top:14787;width:10800;height:720" coordorigin="567,14787" coordsize="10800,720">
              <v:shape id="Freeform 146" o:spid="_x0000_s1272" style="position:absolute;left:567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47" o:spid="_x0000_s1273" style="position:absolute;left:1105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48" o:spid="_x0000_s1274" style="position:absolute;left:836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49" o:spid="_x0000_s1275" style="position:absolute;left:1373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50" o:spid="_x0000_s1276" style="position:absolute;left:1642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51" o:spid="_x0000_s1277" style="position:absolute;left:1911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52" o:spid="_x0000_s1278" style="position:absolute;left:2180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53" o:spid="_x0000_s1279" style="position:absolute;left:2448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54" o:spid="_x0000_s1280" style="position:absolute;left:2727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55" o:spid="_x0000_s1281" style="position:absolute;left:2986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56" o:spid="_x0000_s1282" style="position:absolute;left:3255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57" o:spid="_x0000_s1283" style="position:absolute;left:3523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58" o:spid="_x0000_s1284" style="position:absolute;left:3792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59" o:spid="_x0000_s1285" style="position:absolute;left:4061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60" o:spid="_x0000_s1286" style="position:absolute;left:4330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61" o:spid="_x0000_s1287" style="position:absolute;left:4599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62" o:spid="_x0000_s1288" style="position:absolute;left:4867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63" o:spid="_x0000_s1289" style="position:absolute;left:5136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64" o:spid="_x0000_s1290" style="position:absolute;left:5405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65" o:spid="_x0000_s1291" style="position:absolute;left:5674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66" o:spid="_x0000_s1292" style="position:absolute;left:5942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67" o:spid="_x0000_s1293" style="position:absolute;left:6211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68" o:spid="_x0000_s1294" style="position:absolute;left:6480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69" o:spid="_x0000_s1295" style="position:absolute;left:6749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70" o:spid="_x0000_s1296" style="position:absolute;left:7017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71" o:spid="_x0000_s1297" style="position:absolute;left:7286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72" o:spid="_x0000_s1298" style="position:absolute;left:7555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73" o:spid="_x0000_s1299" style="position:absolute;left:7824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74" o:spid="_x0000_s1300" style="position:absolute;left:8093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75" o:spid="_x0000_s1301" style="position:absolute;left:8361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76" o:spid="_x0000_s1302" style="position:absolute;left:8630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77" o:spid="_x0000_s1303" style="position:absolute;left:8899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78" o:spid="_x0000_s1304" style="position:absolute;left:9168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79" o:spid="_x0000_s1305" style="position:absolute;left:9436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80" o:spid="_x0000_s1306" style="position:absolute;left:9705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81" o:spid="_x0000_s1307" style="position:absolute;left:9974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82" o:spid="_x0000_s1308" style="position:absolute;left:10243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83" o:spid="_x0000_s1309" style="position:absolute;left:10511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84" o:spid="_x0000_s1310" style="position:absolute;left:10780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85" o:spid="_x0000_s1311" style="position:absolute;left:11049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</v:group>
          </v:group>
        </w:pict>
      </w:r>
      <w:r>
        <w:rPr>
          <w:noProof/>
          <w:lang w:eastAsia="tr-TR"/>
        </w:rPr>
        <w:pict>
          <v:group id="Grup 799" o:spid="_x0000_s1312" style="position:absolute;margin-left:.8pt;margin-top:155.95pt;width:531.05pt;height:49.5pt;z-index:251664384" coordorigin="567,14787" coordsize="10800,720">
            <v:group id="Group 141" o:spid="_x0000_s1313" style="position:absolute;left:567;top:14787;width:10800;height:720" coordorigin="567,14787" coordsize="10800,720">
              <v:rect id="Rectangle 142" o:spid="_x0000_s1314" style="position:absolute;left:567;top:15286;width:10800;height:221;visibility:visible" filled="f" fillcolor="black" strokecolor="#3cc" strokeweight=".62pt">
                <v:stroke dashstyle="3 1" endcap="round"/>
                <v:path arrowok="t"/>
              </v:rect>
              <v:rect id="Rectangle 143" o:spid="_x0000_s1315" style="position:absolute;left:567;top:15009;width:10800;height:277;visibility:visible" filled="f" fillcolor="black" strokecolor="red" strokeweight=".62pt">
                <v:stroke dashstyle="3 1" endcap="round"/>
                <v:path arrowok="t"/>
              </v:rect>
              <v:rect id="Rectangle 144" o:spid="_x0000_s1316" style="position:absolute;left:567;top:14787;width:10800;height:222;visibility:visible" filled="f" fillcolor="black" strokecolor="#3cc" strokeweight=".62pt">
                <v:stroke dashstyle="3 1" endcap="round"/>
                <v:path arrowok="t"/>
              </v:rect>
            </v:group>
            <v:group id="Group 145" o:spid="_x0000_s1317" style="position:absolute;left:567;top:14787;width:10800;height:720" coordorigin="567,14787" coordsize="10800,720">
              <v:shape id="Freeform 146" o:spid="_x0000_s1318" style="position:absolute;left:567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47" o:spid="_x0000_s1319" style="position:absolute;left:1105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48" o:spid="_x0000_s1320" style="position:absolute;left:836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49" o:spid="_x0000_s1321" style="position:absolute;left:1373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50" o:spid="_x0000_s1322" style="position:absolute;left:1642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51" o:spid="_x0000_s1323" style="position:absolute;left:1911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52" o:spid="_x0000_s1324" style="position:absolute;left:2180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53" o:spid="_x0000_s1325" style="position:absolute;left:2448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54" o:spid="_x0000_s1326" style="position:absolute;left:2727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55" o:spid="_x0000_s1327" style="position:absolute;left:2986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56" o:spid="_x0000_s1328" style="position:absolute;left:3255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57" o:spid="_x0000_s1329" style="position:absolute;left:3523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58" o:spid="_x0000_s1330" style="position:absolute;left:3792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59" o:spid="_x0000_s1331" style="position:absolute;left:4061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60" o:spid="_x0000_s1332" style="position:absolute;left:4330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61" o:spid="_x0000_s1333" style="position:absolute;left:4599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62" o:spid="_x0000_s1334" style="position:absolute;left:4867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63" o:spid="_x0000_s1335" style="position:absolute;left:5136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64" o:spid="_x0000_s1336" style="position:absolute;left:5405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65" o:spid="_x0000_s1337" style="position:absolute;left:5674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66" o:spid="_x0000_s1338" style="position:absolute;left:5942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67" o:spid="_x0000_s1339" style="position:absolute;left:6211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68" o:spid="_x0000_s1340" style="position:absolute;left:6480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69" o:spid="_x0000_s1341" style="position:absolute;left:6749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70" o:spid="_x0000_s1342" style="position:absolute;left:7017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71" o:spid="_x0000_s1343" style="position:absolute;left:7286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72" o:spid="_x0000_s1344" style="position:absolute;left:7555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73" o:spid="_x0000_s1345" style="position:absolute;left:7824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74" o:spid="_x0000_s1346" style="position:absolute;left:8093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75" o:spid="_x0000_s1347" style="position:absolute;left:8361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76" o:spid="_x0000_s1348" style="position:absolute;left:8630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77" o:spid="_x0000_s1349" style="position:absolute;left:8899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78" o:spid="_x0000_s1350" style="position:absolute;left:9168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79" o:spid="_x0000_s1351" style="position:absolute;left:9436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80" o:spid="_x0000_s1352" style="position:absolute;left:9705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81" o:spid="_x0000_s1353" style="position:absolute;left:9974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82" o:spid="_x0000_s1354" style="position:absolute;left:10243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83" o:spid="_x0000_s1355" style="position:absolute;left:10511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84" o:spid="_x0000_s1356" style="position:absolute;left:10780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85" o:spid="_x0000_s1357" style="position:absolute;left:11049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</v:group>
          </v:group>
        </w:pict>
      </w:r>
      <w:r>
        <w:rPr>
          <w:rFonts w:ascii="Nurhan Uz" w:hAnsi="Nurhan Uz" w:cs="Nurhan Uz"/>
          <w:sz w:val="76"/>
          <w:szCs w:val="76"/>
        </w:rPr>
        <w:t xml:space="preserve"> E EEE</w:t>
      </w:r>
    </w:p>
    <w:p w:rsidR="00C4004B" w:rsidRPr="00521D2C" w:rsidRDefault="00C4004B" w:rsidP="00521D2C">
      <w:pPr>
        <w:tabs>
          <w:tab w:val="left" w:pos="3945"/>
        </w:tabs>
        <w:rPr>
          <w:rFonts w:ascii="Nurhan Uz" w:hAnsi="Nurhan Uz" w:cs="Nurhan Uz"/>
          <w:sz w:val="76"/>
          <w:szCs w:val="76"/>
        </w:rPr>
      </w:pPr>
      <w:r>
        <w:rPr>
          <w:noProof/>
          <w:lang w:eastAsia="tr-TR"/>
        </w:rPr>
        <w:pict>
          <v:shape id="Resim 829" o:spid="_x0000_s1358" type="#_x0000_t75" style="position:absolute;margin-left:.15pt;margin-top:9.5pt;width:18.75pt;height:50.25pt;z-index:251667456;visibility:visible">
            <v:imagedata r:id="rId10" o:title=""/>
          </v:shape>
        </w:pict>
      </w:r>
      <w:r>
        <w:rPr>
          <w:noProof/>
          <w:lang w:eastAsia="tr-TR"/>
        </w:rPr>
        <w:pict>
          <v:shape id="Resim 828" o:spid="_x0000_s1359" type="#_x0000_t75" style="position:absolute;margin-left:-2.2pt;margin-top:77pt;width:18.75pt;height:50.25pt;z-index:251666432;visibility:visible">
            <v:imagedata r:id="rId10" o:title=""/>
          </v:shape>
        </w:pict>
      </w:r>
      <w:r>
        <w:rPr>
          <w:noProof/>
          <w:lang w:eastAsia="tr-TR"/>
        </w:rPr>
        <w:pict>
          <v:group id="Grup 710" o:spid="_x0000_s1360" style="position:absolute;margin-left:1.5pt;margin-top:10.2pt;width:531.05pt;height:49.5pt;z-index:251663360" coordorigin="567,14787" coordsize="10800,720">
            <v:group id="Group 141" o:spid="_x0000_s1361" style="position:absolute;left:567;top:14787;width:10800;height:720" coordorigin="567,14787" coordsize="10800,720">
              <v:rect id="Rectangle 142" o:spid="_x0000_s1362" style="position:absolute;left:567;top:15286;width:10800;height:221;visibility:visible" filled="f" fillcolor="black" strokecolor="#3cc" strokeweight=".62pt">
                <v:stroke dashstyle="3 1" endcap="round"/>
                <v:path arrowok="t"/>
              </v:rect>
              <v:rect id="Rectangle 143" o:spid="_x0000_s1363" style="position:absolute;left:567;top:15009;width:10800;height:277;visibility:visible" filled="f" fillcolor="black" strokecolor="red" strokeweight=".62pt">
                <v:stroke dashstyle="3 1" endcap="round"/>
                <v:path arrowok="t"/>
              </v:rect>
              <v:rect id="Rectangle 144" o:spid="_x0000_s1364" style="position:absolute;left:567;top:14787;width:10800;height:222;visibility:visible" filled="f" fillcolor="black" strokecolor="#3cc" strokeweight=".62pt">
                <v:stroke dashstyle="3 1" endcap="round"/>
                <v:path arrowok="t"/>
              </v:rect>
            </v:group>
            <v:group id="Group 145" o:spid="_x0000_s1365" style="position:absolute;left:567;top:14787;width:10800;height:720" coordorigin="567,14787" coordsize="10800,720">
              <v:shape id="Freeform 146" o:spid="_x0000_s1366" style="position:absolute;left:567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47" o:spid="_x0000_s1367" style="position:absolute;left:1105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48" o:spid="_x0000_s1368" style="position:absolute;left:836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49" o:spid="_x0000_s1369" style="position:absolute;left:1373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50" o:spid="_x0000_s1370" style="position:absolute;left:1642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51" o:spid="_x0000_s1371" style="position:absolute;left:1911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52" o:spid="_x0000_s1372" style="position:absolute;left:2180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53" o:spid="_x0000_s1373" style="position:absolute;left:2448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54" o:spid="_x0000_s1374" style="position:absolute;left:2727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55" o:spid="_x0000_s1375" style="position:absolute;left:2986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56" o:spid="_x0000_s1376" style="position:absolute;left:3255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57" o:spid="_x0000_s1377" style="position:absolute;left:3523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58" o:spid="_x0000_s1378" style="position:absolute;left:3792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59" o:spid="_x0000_s1379" style="position:absolute;left:4061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60" o:spid="_x0000_s1380" style="position:absolute;left:4330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61" o:spid="_x0000_s1381" style="position:absolute;left:4599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62" o:spid="_x0000_s1382" style="position:absolute;left:4867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63" o:spid="_x0000_s1383" style="position:absolute;left:5136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64" o:spid="_x0000_s1384" style="position:absolute;left:5405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65" o:spid="_x0000_s1385" style="position:absolute;left:5674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66" o:spid="_x0000_s1386" style="position:absolute;left:5942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67" o:spid="_x0000_s1387" style="position:absolute;left:6211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68" o:spid="_x0000_s1388" style="position:absolute;left:6480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69" o:spid="_x0000_s1389" style="position:absolute;left:6749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70" o:spid="_x0000_s1390" style="position:absolute;left:7017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71" o:spid="_x0000_s1391" style="position:absolute;left:7286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72" o:spid="_x0000_s1392" style="position:absolute;left:7555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73" o:spid="_x0000_s1393" style="position:absolute;left:7824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74" o:spid="_x0000_s1394" style="position:absolute;left:8093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75" o:spid="_x0000_s1395" style="position:absolute;left:8361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76" o:spid="_x0000_s1396" style="position:absolute;left:8630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77" o:spid="_x0000_s1397" style="position:absolute;left:8899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78" o:spid="_x0000_s1398" style="position:absolute;left:9168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79" o:spid="_x0000_s1399" style="position:absolute;left:9436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80" o:spid="_x0000_s1400" style="position:absolute;left:9705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81" o:spid="_x0000_s1401" style="position:absolute;left:9974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82" o:spid="_x0000_s1402" style="position:absolute;left:10243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83" o:spid="_x0000_s1403" style="position:absolute;left:10511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84" o:spid="_x0000_s1404" style="position:absolute;left:10780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  <v:shape id="Freeform 185" o:spid="_x0000_s1405" style="position:absolute;left:11049;top:14787;width:318;height:720;rotation:-479849fd;visibility:visible;mso-wrap-style:square;v-text-anchor:top" coordsize="270,706" path="m270,l,706e" filled="f" fillcolor="black" strokecolor="#969696" strokeweight="1pt">
                <v:stroke dashstyle="3 1" endcap="round"/>
                <v:path arrowok="t" o:connecttype="custom" o:connectlocs="318,0;0,720" o:connectangles="0,0"/>
              </v:shape>
            </v:group>
          </v:group>
        </w:pict>
      </w:r>
      <w:r>
        <w:rPr>
          <w:rFonts w:ascii="Nurhan Uz" w:hAnsi="Nurhan Uz" w:cs="Nurhan Uz"/>
          <w:sz w:val="76"/>
          <w:szCs w:val="76"/>
        </w:rPr>
        <w:t>eeeeee</w:t>
      </w:r>
      <w:r>
        <w:rPr>
          <w:rFonts w:ascii="Nurhan Uz" w:hAnsi="Nurhan Uz" w:cs="Nurhan Uz"/>
          <w:sz w:val="76"/>
          <w:szCs w:val="76"/>
        </w:rPr>
        <w:tab/>
      </w:r>
      <w:bookmarkStart w:id="1" w:name="_PictureBullets"/>
      <w:r w:rsidRPr="004D7D26">
        <w:rPr>
          <w:rFonts w:ascii="Times New Roman" w:eastAsia="Times New Roman" w:hAnsi="Times New Roman"/>
          <w:vanish/>
          <w:sz w:val="24"/>
          <w:szCs w:val="24"/>
          <w:lang w:eastAsia="tr-TR"/>
        </w:rPr>
        <w:pict>
          <v:shape id="_x0000_i1026" type="#_x0000_t75" style="width:18.75pt;height:48.75pt;visibility:visible" o:bullet="t">
            <v:imagedata r:id="rId13" o:title=""/>
          </v:shape>
        </w:pict>
      </w:r>
      <w:bookmarkEnd w:id="1"/>
    </w:p>
    <w:sectPr w:rsidR="00C4004B" w:rsidRPr="00521D2C" w:rsidSect="009970D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Garden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5C55D1"/>
    <w:multiLevelType w:val="hybridMultilevel"/>
    <w:tmpl w:val="0332CD30"/>
    <w:lvl w:ilvl="0" w:tplc="4D3425F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D7E4FE6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53E722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3" w:tplc="D4AEC79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99F0F2C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5" w:tplc="C93C9A9C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</w:rPr>
    </w:lvl>
    <w:lvl w:ilvl="6" w:tplc="01520D0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ABDE075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8" w:tplc="C358C43E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A6A2A"/>
    <w:rsid w:val="00187804"/>
    <w:rsid w:val="00251313"/>
    <w:rsid w:val="0034181B"/>
    <w:rsid w:val="004D7D26"/>
    <w:rsid w:val="00521D2C"/>
    <w:rsid w:val="00576D2B"/>
    <w:rsid w:val="006078A8"/>
    <w:rsid w:val="006F0A9A"/>
    <w:rsid w:val="00755224"/>
    <w:rsid w:val="00785DE9"/>
    <w:rsid w:val="007864FA"/>
    <w:rsid w:val="009970D9"/>
    <w:rsid w:val="00B266B0"/>
    <w:rsid w:val="00BD0137"/>
    <w:rsid w:val="00C4004B"/>
    <w:rsid w:val="00C55FF5"/>
    <w:rsid w:val="00C968B8"/>
    <w:rsid w:val="00E10202"/>
    <w:rsid w:val="00EA6A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0137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C968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968B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7864FA"/>
    <w:pPr>
      <w:ind w:left="720"/>
    </w:pPr>
  </w:style>
  <w:style w:type="character" w:styleId="Hyperlink">
    <w:name w:val="Hyperlink"/>
    <w:basedOn w:val="DefaultParagraphFont"/>
    <w:uiPriority w:val="99"/>
    <w:rsid w:val="0034181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www.billybear4kids.com/graduation/thankyou/apple.gif" TargetMode="External"/><Relationship Id="rId11" Type="http://schemas.openxmlformats.org/officeDocument/2006/relationships/image" Target="media/image6.jpe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</TotalTime>
  <Pages>2</Pages>
  <Words>27</Words>
  <Characters>158</Characters>
  <Application>Microsoft Office Outlook</Application>
  <DocSecurity>0</DocSecurity>
  <Lines>0</Lines>
  <Paragraphs>0</Paragraphs>
  <ScaleCrop>false</ScaleCrop>
  <Company>Sirket Adi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PERFECT PC1</dc:creator>
  <cp:keywords/>
  <dc:description/>
  <cp:lastModifiedBy>edanur</cp:lastModifiedBy>
  <cp:revision>5</cp:revision>
  <dcterms:created xsi:type="dcterms:W3CDTF">2012-10-12T13:40:00Z</dcterms:created>
  <dcterms:modified xsi:type="dcterms:W3CDTF">2013-11-06T11:02:00Z</dcterms:modified>
</cp:coreProperties>
</file>