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3F7" w:rsidRPr="00BA7512" w:rsidRDefault="002813F7" w:rsidP="00BA7512">
      <w:pPr>
        <w:rPr>
          <w:rFonts w:ascii="Nurhan Uz" w:hAnsi="Nurhan Uz" w:cs="Nurhan Uz"/>
          <w:b/>
          <w:bCs/>
          <w:sz w:val="72"/>
          <w:szCs w:val="7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güzel yazı" style="position:absolute;margin-left:-20.05pt;margin-top:11.45pt;width:540pt;height:42.75pt;z-index:-251663360;visibility:visible">
            <v:imagedata r:id="rId4" o:title=""/>
          </v:shape>
        </w:pict>
      </w:r>
      <w:r w:rsidRPr="00BA7512">
        <w:rPr>
          <w:rFonts w:ascii="Nurhan Uz" w:hAnsi="Nurhan Uz" w:cs="Nurhan Uz"/>
          <w:b/>
          <w:bCs/>
          <w:sz w:val="72"/>
          <w:szCs w:val="72"/>
        </w:rPr>
        <w:t>Ee Ee Ee Ee Ee Ee Ee Ee Ee Ee</w:t>
      </w:r>
    </w:p>
    <w:p w:rsidR="002813F7" w:rsidRPr="00BA7512" w:rsidRDefault="002813F7" w:rsidP="00BA7512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27" type="#_x0000_t75" alt="güzel yazı" style="position:absolute;margin-left:-20.05pt;margin-top:10.3pt;width:540pt;height:46.5pt;z-index:-251662336;visibility:visible">
            <v:imagedata r:id="rId4" o:title=""/>
          </v:shape>
        </w:pict>
      </w:r>
      <w:r w:rsidRPr="00BA7512">
        <w:rPr>
          <w:rFonts w:ascii="Nurhan Uz" w:hAnsi="Nurhan Uz" w:cs="Nurhan Uz"/>
          <w:sz w:val="72"/>
          <w:szCs w:val="72"/>
        </w:rPr>
        <w:t xml:space="preserve">Ee  </w:t>
      </w:r>
    </w:p>
    <w:p w:rsidR="002813F7" w:rsidRPr="00BA7512" w:rsidRDefault="002813F7" w:rsidP="00BA7512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28" type="#_x0000_t75" alt="güzel yazı" style="position:absolute;margin-left:-20.05pt;margin-top:8.45pt;width:540pt;height:46.5pt;z-index:-251661312;visibility:visible">
            <v:imagedata r:id="rId4" o:title=""/>
          </v:shape>
        </w:pict>
      </w:r>
      <w:r w:rsidRPr="00BA7512">
        <w:rPr>
          <w:rFonts w:ascii="Nurhan Uz" w:hAnsi="Nurhan Uz" w:cs="Nurhan Uz"/>
          <w:sz w:val="72"/>
          <w:szCs w:val="72"/>
        </w:rPr>
        <w:t>Ee</w:t>
      </w:r>
    </w:p>
    <w:p w:rsidR="002813F7" w:rsidRPr="00BA7512" w:rsidRDefault="002813F7" w:rsidP="00BA7512">
      <w:pPr>
        <w:tabs>
          <w:tab w:val="left" w:pos="900"/>
        </w:tabs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29" type="#_x0000_t75" alt="güzel yazı" style="position:absolute;margin-left:-20.05pt;margin-top:9.55pt;width:540pt;height:46.5pt;z-index:-251659264;visibility:visible">
            <v:imagedata r:id="rId4" o:title=""/>
          </v:shape>
        </w:pict>
      </w:r>
      <w:r w:rsidRPr="00BA7512">
        <w:rPr>
          <w:rFonts w:ascii="Nurhan Uz" w:hAnsi="Nurhan Uz" w:cs="Nurhan Uz"/>
          <w:sz w:val="72"/>
          <w:szCs w:val="72"/>
        </w:rPr>
        <w:t>Ee</w:t>
      </w:r>
    </w:p>
    <w:p w:rsidR="002813F7" w:rsidRDefault="002813F7" w:rsidP="00BA7512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30" type="#_x0000_t75" alt="güzel yazı" style="position:absolute;margin-left:-20.05pt;margin-top:9.55pt;width:540pt;height:46.5pt;z-index:-251660288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eeeeeee</w:t>
      </w:r>
      <w:r>
        <w:rPr>
          <w:rFonts w:ascii="Hand writing Mutlu" w:hAnsi="Hand writing Mutlu" w:cs="Hand writing Mutlu"/>
          <w:sz w:val="72"/>
          <w:szCs w:val="72"/>
        </w:rPr>
        <w:t xml:space="preserve"> </w:t>
      </w:r>
    </w:p>
    <w:p w:rsidR="002813F7" w:rsidRDefault="002813F7" w:rsidP="00BA7512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31" type="#_x0000_t75" alt="güzel yazı" style="position:absolute;margin-left:-20.05pt;margin-top:9.55pt;width:540pt;height:46.5pt;z-index:-251658240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eeeee</w:t>
      </w:r>
    </w:p>
    <w:p w:rsidR="002813F7" w:rsidRDefault="002813F7" w:rsidP="00BA7512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32" type="#_x0000_t75" alt="güzel yazı" style="position:absolute;margin-left:-17.8pt;margin-top:10.7pt;width:540pt;height:46.5pt;z-index:-251657216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1 1 1</w:t>
      </w:r>
    </w:p>
    <w:p w:rsidR="002813F7" w:rsidRDefault="002813F7" w:rsidP="00BA7512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33" type="#_x0000_t75" alt="güzel yazı" style="position:absolute;margin-left:-17.8pt;margin-top:11.05pt;width:540pt;height:46.5pt;z-index:-251656192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2 2</w:t>
      </w:r>
    </w:p>
    <w:p w:rsidR="002813F7" w:rsidRDefault="002813F7" w:rsidP="00BA7512">
      <w:pPr>
        <w:rPr>
          <w:rFonts w:ascii="Nurhan Uz" w:hAnsi="Nurhan Uz" w:cs="Nurhan Uz"/>
          <w:sz w:val="72"/>
          <w:szCs w:val="72"/>
        </w:rPr>
      </w:pPr>
      <w:r>
        <w:rPr>
          <w:noProof/>
        </w:rPr>
        <w:pict>
          <v:shape id="_x0000_s1034" type="#_x0000_t75" alt="güzel yazı" style="position:absolute;margin-left:-20.05pt;margin-top:85.7pt;width:540pt;height:46.5pt;z-index:-251654144;visibility:visible">
            <v:imagedata r:id="rId4" o:title=""/>
          </v:shape>
        </w:pict>
      </w:r>
      <w:r>
        <w:rPr>
          <w:noProof/>
        </w:rPr>
        <w:pict>
          <v:shape id="_x0000_s1035" type="#_x0000_t75" alt="güzel yazı" style="position:absolute;margin-left:-20.05pt;margin-top:10.7pt;width:540pt;height:46.5pt;z-index:-251655168;visibility:visible">
            <v:imagedata r:id="rId4" o:title=""/>
          </v:shape>
        </w:pict>
      </w:r>
      <w:r>
        <w:rPr>
          <w:rFonts w:ascii="Nurhan Uz" w:hAnsi="Nurhan Uz" w:cs="Nurhan Uz"/>
          <w:sz w:val="72"/>
          <w:szCs w:val="72"/>
        </w:rPr>
        <w:t>3 3</w:t>
      </w:r>
    </w:p>
    <w:p w:rsidR="002813F7" w:rsidRDefault="002813F7" w:rsidP="00BA7512">
      <w:pPr>
        <w:rPr>
          <w:rFonts w:ascii="Nurhan Uz" w:hAnsi="Nurhan Uz" w:cs="Nurhan Uz"/>
          <w:sz w:val="72"/>
          <w:szCs w:val="72"/>
        </w:rPr>
      </w:pPr>
      <w:r>
        <w:rPr>
          <w:rFonts w:ascii="Nurhan Uz" w:hAnsi="Nurhan Uz" w:cs="Nurhan Uz"/>
          <w:sz w:val="72"/>
          <w:szCs w:val="72"/>
        </w:rPr>
        <w:t>4 4</w:t>
      </w:r>
    </w:p>
    <w:p w:rsidR="002813F7" w:rsidRDefault="002813F7" w:rsidP="00AD650B">
      <w:pPr>
        <w:rPr>
          <w:rFonts w:ascii="Hand writing Mutlu" w:hAnsi="Hand writing Mutlu" w:cs="Hand writing Mutlu"/>
          <w:b/>
          <w:bCs/>
          <w:sz w:val="24"/>
          <w:szCs w:val="24"/>
        </w:rPr>
      </w:pPr>
      <w:hyperlink r:id="rId5" w:history="1">
        <w:r>
          <w:rPr>
            <w:rStyle w:val="Hyperlink"/>
            <w:rFonts w:ascii="Hand writing Mutlu" w:hAnsi="Hand writing Mutlu" w:cs="Hand writing Mutlu"/>
            <w:b/>
            <w:bCs/>
            <w:sz w:val="24"/>
            <w:szCs w:val="24"/>
          </w:rPr>
          <w:t>www.sorubak.com</w:t>
        </w:r>
      </w:hyperlink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</w:t>
      </w:r>
    </w:p>
    <w:p w:rsidR="002813F7" w:rsidRPr="00BA7512" w:rsidRDefault="002813F7" w:rsidP="00BA7512">
      <w:pPr>
        <w:rPr>
          <w:rFonts w:ascii="Nurhan Uz" w:hAnsi="Nurhan Uz" w:cs="Nurhan Uz"/>
          <w:sz w:val="72"/>
          <w:szCs w:val="72"/>
        </w:rPr>
      </w:pPr>
    </w:p>
    <w:sectPr w:rsidR="002813F7" w:rsidRPr="00BA7512" w:rsidSect="00BA7512">
      <w:pgSz w:w="11906" w:h="16838"/>
      <w:pgMar w:top="851" w:right="851" w:bottom="62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7512"/>
    <w:rsid w:val="002813F7"/>
    <w:rsid w:val="0035407E"/>
    <w:rsid w:val="00413D1A"/>
    <w:rsid w:val="006F090F"/>
    <w:rsid w:val="00AD650B"/>
    <w:rsid w:val="00BA7512"/>
    <w:rsid w:val="00ED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DF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D65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2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21</Words>
  <Characters>121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kullanıcı</dc:creator>
  <cp:keywords>www.sorubak.com</cp:keywords>
  <dc:description>www.sorubak.com</dc:description>
  <cp:lastModifiedBy>edanur</cp:lastModifiedBy>
  <cp:revision>3</cp:revision>
  <dcterms:created xsi:type="dcterms:W3CDTF">2012-10-15T19:51:00Z</dcterms:created>
  <dcterms:modified xsi:type="dcterms:W3CDTF">2013-10-24T20:43:00Z</dcterms:modified>
  <cp:category>www.sorubak.com</cp:category>
</cp:coreProperties>
</file>