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0000"/>
          <w:sz w:val="18"/>
          <w:szCs w:val="18"/>
          <w:lang w:eastAsia="tr-TR"/>
        </w:rPr>
        <w:t>Büyük Harflerin Kullanımı</w:t>
      </w: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br/>
        <w:t xml:space="preserve">  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Cümlelerin başındaki sözcüğün ilk harfi büyük yazılır: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Maçı sonuna kadar izledim.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Buraların havası güzeldir.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Dize başlarındaki sözcükler büyük harfle başlar:</w:t>
      </w: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t xml:space="preserve"> 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"Bu ne acayip bilmece,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>Ne gündüz biter ne gece,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 xml:space="preserve">Kime söyleriz derdimizi, 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>Ne hekim anlar ne hoca."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Bütün özel adlar büyük harfle başlar:</w:t>
      </w: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t xml:space="preserve"> 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Hakan, Oya...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Çince, Almanca...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br/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 xml:space="preserve">Türk Tarih Kurumu, Türk Hava Yolları... 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Yaprak Dökümü, Mürebbiye... Babalar Günü, Sevgililer Günü...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Sanlar veya unvanlar özel adla kullanılırsa büyük harfle başlar: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Vali Ahmet Bey geldi.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>Yarın Yüzbaşı Serhat gidecek.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Mektuplarda hitap sözleri büyük harfle başlar:</w:t>
      </w: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t xml:space="preserve"> 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Kıymetli Arkadaşım,</w:t>
      </w: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br/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Değerli Kardeşim,</w:t>
      </w:r>
      <w:r>
        <w:rPr>
          <w:rFonts w:ascii="Trebuchet MS" w:hAnsi="Trebuchet MS" w:cs="Trebuchet MS"/>
          <w:color w:val="232323"/>
          <w:sz w:val="18"/>
          <w:szCs w:val="18"/>
          <w:lang w:eastAsia="tr-TR"/>
        </w:rPr>
        <w:br/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Astronomi ve coğrafya ile ilgili konularda "dünya, güneş, ay" ve gezegen adları terim olarak kullanılıyorsa büyük harfle başlar: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 xml:space="preserve">Önümüzdeki hafta </w:t>
      </w:r>
      <w:r w:rsidRPr="00E4015C">
        <w:rPr>
          <w:rFonts w:ascii="Trebuchet MS" w:hAnsi="Trebuchet MS" w:cs="Trebuchet MS"/>
          <w:b/>
          <w:bCs/>
          <w:color w:val="0000FF"/>
          <w:sz w:val="18"/>
          <w:szCs w:val="18"/>
          <w:u w:val="single"/>
          <w:lang w:eastAsia="tr-TR"/>
        </w:rPr>
        <w:t>Güneş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 xml:space="preserve"> tutulması olacakmış. (terim)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 xml:space="preserve">Yüzü </w:t>
      </w:r>
      <w:r w:rsidRPr="00E4015C">
        <w:rPr>
          <w:rFonts w:ascii="Trebuchet MS" w:hAnsi="Trebuchet MS" w:cs="Trebuchet MS"/>
          <w:b/>
          <w:bCs/>
          <w:color w:val="0000FF"/>
          <w:sz w:val="18"/>
          <w:szCs w:val="18"/>
          <w:u w:val="single"/>
          <w:lang w:eastAsia="tr-TR"/>
        </w:rPr>
        <w:t>ay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 xml:space="preserve"> parçası gibi. (terim değil)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Yön adları bir özel adın önünde kullanılırsa büyük harfle başlar, yalnız kullanılırsa ya da yer adından sonra gelirse ilk harfleri küçük olur: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Her yıl, Güney Asya'da felâket olur.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>Ülkemizde Yukarı Fırat oldukça verimlidir.</w:t>
      </w: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br/>
        <w:t>Türkiye'nin güneyinde Akdeniz vardır.</w:t>
      </w:r>
      <w:r>
        <w:rPr>
          <w:rFonts w:ascii="Trebuchet MS" w:hAnsi="Trebuchet MS" w:cs="Trebuchet MS"/>
          <w:color w:val="232323"/>
          <w:sz w:val="18"/>
          <w:szCs w:val="18"/>
          <w:lang w:eastAsia="tr-TR"/>
        </w:rPr>
        <w:br/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Dağ, göl, ova adları büyük harfle başlar:</w:t>
      </w:r>
      <w:r w:rsidRPr="00E4015C">
        <w:rPr>
          <w:rFonts w:ascii="Trebuchet MS" w:hAnsi="Trebuchet MS" w:cs="Trebuchet MS"/>
          <w:color w:val="232323"/>
          <w:sz w:val="18"/>
          <w:szCs w:val="18"/>
          <w:lang w:eastAsia="tr-TR"/>
        </w:rPr>
        <w:t xml:space="preserve"> 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color w:val="0000FF"/>
          <w:sz w:val="18"/>
          <w:szCs w:val="18"/>
          <w:lang w:eastAsia="tr-TR"/>
        </w:rPr>
        <w:t>Ağrı Dağı, Van Gölü, Konya Ovası...</w:t>
      </w:r>
    </w:p>
    <w:p w:rsidR="003D59D6" w:rsidRPr="00E4015C" w:rsidRDefault="003D59D6" w:rsidP="00E4015C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 w:cs="Trebuchet MS"/>
          <w:color w:val="232323"/>
          <w:sz w:val="18"/>
          <w:szCs w:val="18"/>
          <w:lang w:eastAsia="tr-TR"/>
        </w:rPr>
      </w:pPr>
      <w:r w:rsidRPr="00E4015C"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>* * Mahalle, sokak ve cadde adları büyük harfle başlar:</w:t>
      </w:r>
      <w:r>
        <w:rPr>
          <w:rFonts w:ascii="Trebuchet MS" w:hAnsi="Trebuchet MS" w:cs="Trebuchet MS"/>
          <w:b/>
          <w:bCs/>
          <w:color w:val="FF6600"/>
          <w:sz w:val="18"/>
          <w:szCs w:val="18"/>
          <w:lang w:eastAsia="tr-TR"/>
        </w:rPr>
        <w:t xml:space="preserve"> Vatan mahallesi, Mehtap sokak, Cumhuriyet caddesi</w:t>
      </w:r>
    </w:p>
    <w:p w:rsidR="003D59D6" w:rsidRDefault="003D59D6">
      <w:hyperlink r:id="rId4" w:history="1">
        <w:r>
          <w:rPr>
            <w:rStyle w:val="Hyperlink"/>
            <w:b/>
            <w:bCs/>
          </w:rPr>
          <w:t>www.sorubak.com</w:t>
        </w:r>
      </w:hyperlink>
    </w:p>
    <w:sectPr w:rsidR="003D59D6" w:rsidSect="00036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15C"/>
    <w:rsid w:val="00036588"/>
    <w:rsid w:val="000F0DBB"/>
    <w:rsid w:val="00252C1C"/>
    <w:rsid w:val="003D59D6"/>
    <w:rsid w:val="00905923"/>
    <w:rsid w:val="00E4015C"/>
    <w:rsid w:val="00F0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8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40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E4015C"/>
    <w:rPr>
      <w:b/>
      <w:bCs/>
    </w:rPr>
  </w:style>
  <w:style w:type="character" w:styleId="Hyperlink">
    <w:name w:val="Hyperlink"/>
    <w:basedOn w:val="DefaultParagraphFont"/>
    <w:uiPriority w:val="99"/>
    <w:rsid w:val="000F0D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5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51853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35615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5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15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211</Words>
  <Characters>1206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zelaldeniz</dc:creator>
  <cp:keywords/>
  <dc:description/>
  <cp:lastModifiedBy>edanur</cp:lastModifiedBy>
  <cp:revision>3</cp:revision>
  <cp:lastPrinted>2013-10-23T18:05:00Z</cp:lastPrinted>
  <dcterms:created xsi:type="dcterms:W3CDTF">2013-10-23T18:02:00Z</dcterms:created>
  <dcterms:modified xsi:type="dcterms:W3CDTF">2013-11-04T18:43:00Z</dcterms:modified>
</cp:coreProperties>
</file>