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B5" w:rsidRDefault="00B539B5" w:rsidP="00A31C12">
      <w:pPr>
        <w:pStyle w:val="NoSpacing"/>
        <w:jc w:val="center"/>
      </w:pPr>
    </w:p>
    <w:p w:rsidR="00B539B5" w:rsidRDefault="00B539B5" w:rsidP="00A31C12">
      <w:pPr>
        <w:pStyle w:val="NoSpacing"/>
        <w:jc w:val="center"/>
      </w:pPr>
      <w:r>
        <w:t>Büyük  eee yazımı</w:t>
      </w:r>
    </w:p>
    <w:p w:rsidR="00B539B5" w:rsidRDefault="00B539B5" w:rsidP="00A31C12">
      <w:pPr>
        <w:pStyle w:val="NoSpacing"/>
        <w:jc w:val="center"/>
      </w:pPr>
    </w:p>
    <w:p w:rsidR="00B539B5" w:rsidRDefault="00B539B5" w:rsidP="00A31C12">
      <w:pPr>
        <w:pStyle w:val="NoSpacing"/>
        <w:jc w:val="center"/>
      </w:pPr>
      <w:r w:rsidRPr="00522FA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18.25pt;height:81pt;visibility:visible">
            <v:imagedata r:id="rId4" o:title=""/>
          </v:shape>
        </w:pict>
      </w:r>
    </w:p>
    <w:p w:rsidR="00B539B5" w:rsidRDefault="00B539B5" w:rsidP="00A31C12">
      <w:pPr>
        <w:pStyle w:val="NoSpacing"/>
        <w:jc w:val="center"/>
      </w:pPr>
    </w:p>
    <w:p w:rsidR="00B539B5" w:rsidRDefault="00B539B5" w:rsidP="00A31C12">
      <w:pPr>
        <w:pStyle w:val="NoSpacing"/>
        <w:jc w:val="center"/>
      </w:pPr>
      <w:r w:rsidRPr="00522FA7">
        <w:rPr>
          <w:noProof/>
          <w:lang w:eastAsia="tr-TR"/>
        </w:rPr>
        <w:pict>
          <v:shape id="Resim 2" o:spid="_x0000_i1026" type="#_x0000_t75" style="width:518.25pt;height:81pt;visibility:visible">
            <v:imagedata r:id="rId4" o:title=""/>
          </v:shape>
        </w:pict>
      </w:r>
    </w:p>
    <w:p w:rsidR="00B539B5" w:rsidRDefault="00B539B5" w:rsidP="00A31C12">
      <w:pPr>
        <w:pStyle w:val="NoSpacing"/>
        <w:jc w:val="center"/>
      </w:pPr>
    </w:p>
    <w:p w:rsidR="00B539B5" w:rsidRDefault="00B539B5" w:rsidP="00A31C12">
      <w:pPr>
        <w:pStyle w:val="NoSpacing"/>
        <w:jc w:val="center"/>
      </w:pPr>
      <w:r w:rsidRPr="00522FA7">
        <w:rPr>
          <w:noProof/>
          <w:lang w:eastAsia="tr-TR"/>
        </w:rPr>
        <w:pict>
          <v:shape id="Resim 18" o:spid="_x0000_i1027" type="#_x0000_t75" style="width:518.25pt;height:81pt;visibility:visible">
            <v:imagedata r:id="rId4" o:title=""/>
          </v:shape>
        </w:pict>
      </w:r>
    </w:p>
    <w:p w:rsidR="00B539B5" w:rsidRDefault="00B539B5" w:rsidP="00A31C12">
      <w:pPr>
        <w:pStyle w:val="NoSpacing"/>
        <w:jc w:val="center"/>
      </w:pPr>
    </w:p>
    <w:p w:rsidR="00B539B5" w:rsidRDefault="00B539B5" w:rsidP="00A31C12">
      <w:pPr>
        <w:pStyle w:val="NoSpacing"/>
        <w:jc w:val="center"/>
      </w:pPr>
      <w:r w:rsidRPr="00522FA7">
        <w:rPr>
          <w:noProof/>
          <w:lang w:eastAsia="tr-TR"/>
        </w:rPr>
        <w:pict>
          <v:shape id="Resim 19" o:spid="_x0000_i1028" type="#_x0000_t75" style="width:518.25pt;height:81pt;visibility:visible">
            <v:imagedata r:id="rId4" o:title=""/>
          </v:shape>
        </w:pict>
      </w:r>
    </w:p>
    <w:p w:rsidR="00B539B5" w:rsidRDefault="00B539B5" w:rsidP="00A31C12">
      <w:pPr>
        <w:pStyle w:val="NoSpacing"/>
        <w:jc w:val="center"/>
      </w:pPr>
    </w:p>
    <w:p w:rsidR="00B539B5" w:rsidRDefault="00B539B5" w:rsidP="00A31C12">
      <w:pPr>
        <w:pStyle w:val="NoSpacing"/>
        <w:jc w:val="center"/>
      </w:pPr>
      <w:r w:rsidRPr="00522FA7">
        <w:rPr>
          <w:noProof/>
          <w:lang w:eastAsia="tr-TR"/>
        </w:rPr>
        <w:pict>
          <v:shape id="Resim 20" o:spid="_x0000_i1029" type="#_x0000_t75" style="width:518.25pt;height:81pt;visibility:visible">
            <v:imagedata r:id="rId4" o:title=""/>
          </v:shape>
        </w:pict>
      </w:r>
    </w:p>
    <w:p w:rsidR="00B539B5" w:rsidRDefault="00B539B5" w:rsidP="00A31C12">
      <w:pPr>
        <w:pStyle w:val="NoSpacing"/>
        <w:jc w:val="center"/>
      </w:pPr>
    </w:p>
    <w:p w:rsidR="00B539B5" w:rsidRDefault="00B539B5" w:rsidP="00A31C12">
      <w:pPr>
        <w:pStyle w:val="NoSpacing"/>
        <w:jc w:val="center"/>
      </w:pPr>
      <w:r w:rsidRPr="00522FA7">
        <w:rPr>
          <w:noProof/>
          <w:lang w:eastAsia="tr-TR"/>
        </w:rPr>
        <w:pict>
          <v:shape id="Resim 21" o:spid="_x0000_i1030" type="#_x0000_t75" style="width:518.25pt;height:81pt;visibility:visible">
            <v:imagedata r:id="rId4" o:title=""/>
          </v:shape>
        </w:pict>
      </w:r>
    </w:p>
    <w:p w:rsidR="00B539B5" w:rsidRDefault="00B539B5" w:rsidP="00A31C12">
      <w:pPr>
        <w:pStyle w:val="NoSpacing"/>
        <w:jc w:val="center"/>
      </w:pPr>
    </w:p>
    <w:p w:rsidR="00B539B5" w:rsidRDefault="00B539B5" w:rsidP="00A31C12">
      <w:pPr>
        <w:pStyle w:val="NoSpacing"/>
        <w:jc w:val="center"/>
      </w:pPr>
      <w:r w:rsidRPr="00522FA7">
        <w:rPr>
          <w:noProof/>
          <w:lang w:eastAsia="tr-TR"/>
        </w:rPr>
        <w:pict>
          <v:shape id="Resim 22" o:spid="_x0000_i1031" type="#_x0000_t75" style="width:518.25pt;height:81pt;visibility:visible">
            <v:imagedata r:id="rId4" o:title=""/>
          </v:shape>
        </w:pict>
      </w:r>
    </w:p>
    <w:p w:rsidR="00B539B5" w:rsidRDefault="00B539B5" w:rsidP="00A31C12">
      <w:pPr>
        <w:pStyle w:val="NoSpacing"/>
        <w:jc w:val="center"/>
      </w:pPr>
      <w:r w:rsidRPr="00522FA7">
        <w:rPr>
          <w:noProof/>
          <w:lang w:eastAsia="tr-TR"/>
        </w:rPr>
        <w:pict>
          <v:shape id="Resim 23" o:spid="_x0000_i1032" type="#_x0000_t75" style="width:518.25pt;height:81pt;visibility:visible">
            <v:imagedata r:id="rId4" o:title=""/>
          </v:shape>
        </w:pict>
      </w:r>
      <w:bookmarkStart w:id="0" w:name="_GoBack"/>
      <w:bookmarkEnd w:id="0"/>
    </w:p>
    <w:p w:rsidR="00B539B5" w:rsidRDefault="00B539B5" w:rsidP="00A31C12">
      <w:pPr>
        <w:pStyle w:val="NoSpacing"/>
        <w:jc w:val="center"/>
      </w:pPr>
    </w:p>
    <w:p w:rsidR="00B539B5" w:rsidRDefault="00B539B5" w:rsidP="00A31C12">
      <w:pPr>
        <w:pStyle w:val="NoSpacing"/>
        <w:jc w:val="center"/>
      </w:pPr>
      <w:hyperlink r:id="rId5" w:history="1">
        <w:r w:rsidRPr="00010143">
          <w:rPr>
            <w:rStyle w:val="Hyperlink"/>
          </w:rPr>
          <w:t>www.sorubak.com</w:t>
        </w:r>
      </w:hyperlink>
      <w:r>
        <w:t xml:space="preserve"> </w:t>
      </w:r>
    </w:p>
    <w:sectPr w:rsidR="00B539B5" w:rsidSect="00A31C12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C12"/>
    <w:rsid w:val="0000253A"/>
    <w:rsid w:val="000035AF"/>
    <w:rsid w:val="000076DA"/>
    <w:rsid w:val="00010143"/>
    <w:rsid w:val="000137C3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CA5"/>
    <w:rsid w:val="003E4104"/>
    <w:rsid w:val="003E4936"/>
    <w:rsid w:val="003F5AB6"/>
    <w:rsid w:val="00465A21"/>
    <w:rsid w:val="00466A2C"/>
    <w:rsid w:val="0047624A"/>
    <w:rsid w:val="00485C9E"/>
    <w:rsid w:val="004B2EE2"/>
    <w:rsid w:val="004D1291"/>
    <w:rsid w:val="004E2C3B"/>
    <w:rsid w:val="00520F42"/>
    <w:rsid w:val="00522FA7"/>
    <w:rsid w:val="00551E09"/>
    <w:rsid w:val="005668AA"/>
    <w:rsid w:val="00572E1E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5F1919"/>
    <w:rsid w:val="0060137A"/>
    <w:rsid w:val="00606C11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7143B5"/>
    <w:rsid w:val="0073010F"/>
    <w:rsid w:val="007340D3"/>
    <w:rsid w:val="00753BC1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A01BF2"/>
    <w:rsid w:val="00A31C12"/>
    <w:rsid w:val="00A36B3E"/>
    <w:rsid w:val="00A47933"/>
    <w:rsid w:val="00A71F21"/>
    <w:rsid w:val="00A82325"/>
    <w:rsid w:val="00A95C66"/>
    <w:rsid w:val="00AA0B18"/>
    <w:rsid w:val="00AA1477"/>
    <w:rsid w:val="00AE2166"/>
    <w:rsid w:val="00AE3EA8"/>
    <w:rsid w:val="00AE63A3"/>
    <w:rsid w:val="00AE7E0D"/>
    <w:rsid w:val="00B10E1C"/>
    <w:rsid w:val="00B114CC"/>
    <w:rsid w:val="00B13107"/>
    <w:rsid w:val="00B14BAF"/>
    <w:rsid w:val="00B17D35"/>
    <w:rsid w:val="00B25AB3"/>
    <w:rsid w:val="00B268D8"/>
    <w:rsid w:val="00B32BE8"/>
    <w:rsid w:val="00B539B5"/>
    <w:rsid w:val="00B56356"/>
    <w:rsid w:val="00B606E7"/>
    <w:rsid w:val="00B65A9C"/>
    <w:rsid w:val="00B66285"/>
    <w:rsid w:val="00B66881"/>
    <w:rsid w:val="00B673EB"/>
    <w:rsid w:val="00B72E7B"/>
    <w:rsid w:val="00B757BB"/>
    <w:rsid w:val="00B92D58"/>
    <w:rsid w:val="00B94773"/>
    <w:rsid w:val="00BC7E7A"/>
    <w:rsid w:val="00BD26C8"/>
    <w:rsid w:val="00BF686A"/>
    <w:rsid w:val="00C33FA3"/>
    <w:rsid w:val="00C519F3"/>
    <w:rsid w:val="00C60A42"/>
    <w:rsid w:val="00C6539F"/>
    <w:rsid w:val="00C85C45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96438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4F82"/>
    <w:rsid w:val="00E64C85"/>
    <w:rsid w:val="00E655F6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D073D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C4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3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1C12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A31C12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B17D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14</Words>
  <Characters>86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i.nalbant</dc:creator>
  <cp:keywords>www.sorubak.com</cp:keywords>
  <dc:description>www.sorubak.com</dc:description>
  <cp:lastModifiedBy>edanur</cp:lastModifiedBy>
  <cp:revision>3</cp:revision>
  <dcterms:created xsi:type="dcterms:W3CDTF">2012-11-07T20:53:00Z</dcterms:created>
  <dcterms:modified xsi:type="dcterms:W3CDTF">2013-09-30T19:37:00Z</dcterms:modified>
  <cp:category>www.sorubak.com</cp:category>
</cp:coreProperties>
</file>