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75" w:rsidRPr="00DE359B" w:rsidRDefault="00194A75">
      <w:pPr>
        <w:rPr>
          <w:rFonts w:ascii="Hand writing Mutlu" w:hAnsi="Hand writing Mutlu" w:cs="Hand writing Mutlu"/>
          <w:sz w:val="96"/>
          <w:szCs w:val="9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s://encrypted-tbn1.gstatic.com/images?q=tbn:ANd9GcR8HUvQjDA0ncQBID6Z2kb0U9ozsf6daxcF9Gl6BY4N8RaZ8RxJTA" style="position:absolute;margin-left:40pt;margin-top:12.65pt;width:51.65pt;height:46.4pt;z-index:-251696128;visibility:visible">
            <v:imagedata r:id="rId5" o:title=""/>
          </v:shape>
        </w:pict>
      </w:r>
      <w:r>
        <w:rPr>
          <w:noProof/>
          <w:lang w:eastAsia="tr-TR"/>
        </w:rPr>
        <w:pict>
          <v:shape id="rg_hi" o:spid="_x0000_s1027" type="#_x0000_t75" alt="https://encrypted-tbn2.gstatic.com/images?q=tbn:ANd9GcQbJgSN6Pk-jRczFTMINQ8dklPDKPkGIMEtxjqaXJHGtDxhRjRk" style="position:absolute;margin-left:16.15pt;margin-top:-3.3pt;width:52.6pt;height:51.2pt;z-index:-251697152;visibility:visible" wrapcoords="-309 0 -309 21282 21600 21282 21600 0 -309 0">
            <v:imagedata r:id="rId6" o:title=""/>
            <w10:wrap type="tight"/>
          </v:shape>
        </w:pict>
      </w:r>
      <w:r w:rsidRPr="00DE359B">
        <w:rPr>
          <w:rFonts w:ascii="Hand writing Mutlu" w:hAnsi="Hand writing Mutlu" w:cs="Hand writing Mutlu"/>
          <w:sz w:val="96"/>
          <w:szCs w:val="96"/>
        </w:rPr>
        <w:t>E</w:t>
      </w:r>
    </w:p>
    <w:p w:rsidR="00194A75" w:rsidRPr="00DE359B" w:rsidRDefault="00194A75">
      <w:pPr>
        <w:rPr>
          <w:rFonts w:ascii="Hand writing Mutlu" w:hAnsi="Hand writing Mutlu" w:cs="Hand writing Mutlu"/>
          <w:sz w:val="24"/>
          <w:szCs w:val="24"/>
        </w:rPr>
      </w:pPr>
      <w:r w:rsidRPr="00DE359B">
        <w:rPr>
          <w:rFonts w:ascii="Hand writing Mutlu" w:hAnsi="Hand writing Mutlu" w:cs="Hand writing Mutlu"/>
          <w:sz w:val="24"/>
          <w:szCs w:val="24"/>
        </w:rPr>
        <w:t>Noktaların  üzerinden giderek  çalışmaları tamamlayalım.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28" type="#_x0000_t75" alt="https://encrypted-tbn1.gstatic.com/images?q=tbn:ANd9GcS7X4pp1Fjv-ZUXFQR1QL_M6ntO5qbQG6VAO1D0Xr-7LFgjee9KzQ" style="position:absolute;margin-left:-9.5pt;margin-top:2.55pt;width:29.3pt;height:30.4pt;z-index:251621376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 E E E E E E E E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29" type="#_x0000_t75" alt="https://encrypted-tbn1.gstatic.com/images?q=tbn:ANd9GcS7X4pp1Fjv-ZUXFQR1QL_M6ntO5qbQG6VAO1D0Xr-7LFgjee9KzQ" style="position:absolute;margin-left:-5.15pt;margin-top:4.4pt;width:29.2pt;height:30.45pt;z-index:251622400;visibility:visible">
            <v:imagedata r:id="rId8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  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0" type="#_x0000_t75" alt="https://encrypted-tbn1.gstatic.com/images?q=tbn:ANd9GcS7X4pp1Fjv-ZUXFQR1QL_M6ntO5qbQG6VAO1D0Xr-7LFgjee9KzQ" style="position:absolute;margin-left:-9.45pt;margin-top:3.75pt;width:29.45pt;height:30.45pt;z-index:251623424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  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esim 13" o:spid="_x0000_s1031" type="#_x0000_t75" style="position:absolute;margin-left:305.6pt;margin-top:7.05pt;width:190.8pt;height:242.1pt;z-index:-251657216;visibility:visible" wrapcoords="-85 0 -85 21533 21600 21533 21600 0 -85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_x0000_s1032" type="#_x0000_t75" alt="https://encrypted-tbn1.gstatic.com/images?q=tbn:ANd9GcS7X4pp1Fjv-ZUXFQR1QL_M6ntO5qbQG6VAO1D0Xr-7LFgjee9KzQ" style="position:absolute;margin-left:-9.45pt;margin-top:55.35pt;width:29.3pt;height:30.4pt;z-index:25162547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alt="https://encrypted-tbn1.gstatic.com/images?q=tbn:ANd9GcS7X4pp1Fjv-ZUXFQR1QL_M6ntO5qbQG6VAO1D0Xr-7LFgjee9KzQ" style="position:absolute;margin-left:-5.1pt;margin-top:.25pt;width:29.35pt;height:30.45pt;z-index:251624448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  e  E  e  E  e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 w:rsidRPr="00DE359B">
        <w:rPr>
          <w:rFonts w:ascii="Hand writing Mutlu" w:hAnsi="Hand writing Mutlu" w:cs="Hand writing Mutlu"/>
          <w:sz w:val="52"/>
          <w:szCs w:val="52"/>
        </w:rPr>
        <w:t xml:space="preserve">  E e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4" type="#_x0000_t75" alt="https://encrypted-tbn1.gstatic.com/images?q=tbn:ANd9GcS7X4pp1Fjv-ZUXFQR1QL_M6ntO5qbQG6VAO1D0Xr-7LFgjee9KzQ" style="position:absolute;margin-left:-4.9pt;margin-top:.5pt;width:29.2pt;height:30.45pt;z-index:251626496;visibility:visible">
            <v:imagedata r:id="rId8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 e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5" type="#_x0000_t75" alt="https://encrypted-tbn1.gstatic.com/images?q=tbn:ANd9GcS7X4pp1Fjv-ZUXFQR1QL_M6ntO5qbQG6VAO1D0Xr-7LFgjee9KzQ" style="position:absolute;margin-left:-9.3pt;margin-top:1.3pt;width:29.45pt;height:30.45pt;z-index:251627520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Ee  Ee  Ee  Ee  Ee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6" type="#_x0000_t75" alt="https://encrypted-tbn1.gstatic.com/images?q=tbn:ANd9GcS7X4pp1Fjv-ZUXFQR1QL_M6ntO5qbQG6VAO1D0Xr-7LFgjee9KzQ" style="position:absolute;margin-left:-5.15pt;margin-top:.7pt;width:29.3pt;height:30.45pt;z-index:251628544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Ee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06.8pt;margin-top:28.05pt;width:10.7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75" alt="https://encrypted-tbn1.gstatic.com/images?q=tbn:ANd9GcS7X4pp1Fjv-ZUXFQR1QL_M6ntO5qbQG6VAO1D0Xr-7LFgjee9KzQ" style="position:absolute;margin-left:-5.1pt;margin-top:1.95pt;width:29.3pt;height:30.45pt;z-index:251629568;visibility:visible">
            <v:imagedata r:id="rId7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Ee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9" type="#_x0000_t75" alt="https://encrypted-tbn3.gstatic.com/images?q=tbn:ANd9GcSBCgpPsk6ft9VVEdbrum6mDTcnpecknRq3pUyMhVcDGIfDZncVzQ" style="position:absolute;margin-left:510.45pt;margin-top:12.15pt;width:17.55pt;height:18.8pt;z-index:251663360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40" type="#_x0000_t75" alt="https://encrypted-tbn1.gstatic.com/images?q=tbn:ANd9GcS7X4pp1Fjv-ZUXFQR1QL_M6ntO5qbQG6VAO1D0Xr-7LFgjee9KzQ" style="position:absolute;margin-left:-5.1pt;margin-top:.4pt;width:29.25pt;height:30.45pt;z-index:251630592;visibility:visible">
            <v:imagedata r:id="rId8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Eee  Eee  Eee  Eee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41" type="#_x0000_t75" alt="https://encrypted-tbn3.gstatic.com/images?q=tbn:ANd9GcQXvL7VHnH5q2Pp9j-EhB7LIN6c1UTwsWq8eKfr_5t-T23Paxnu" style="position:absolute;margin-left:500.3pt;margin-top:17.65pt;width:45.35pt;height:26.6pt;z-index:251661312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42" type="#_x0000_t75" alt="https://encrypted-tbn1.gstatic.com/images?q=tbn:ANd9GcS7X4pp1Fjv-ZUXFQR1QL_M6ntO5qbQG6VAO1D0Xr-7LFgjee9KzQ" style="position:absolute;margin-left:-4.4pt;margin-top:1.7pt;width:29.2pt;height:30.45pt;z-index:251631616;visibility:visible">
            <v:imagedata r:id="rId8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 Eee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43" type="#_x0000_t75" alt="https://encrypted-tbn1.gstatic.com/images?q=tbn:ANd9GcS7X4pp1Fjv-ZUXFQR1QL_M6ntO5qbQG6VAO1D0Xr-7LFgjee9KzQ" style="position:absolute;margin-left:-6.55pt;margin-top:47.95pt;width:29.3pt;height:30.45pt;z-index:25163366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4" type="#_x0000_t75" alt="https://encrypted-tbn1.gstatic.com/images?q=tbn:ANd9GcS7X4pp1Fjv-ZUXFQR1QL_M6ntO5qbQG6VAO1D0Xr-7LFgjee9KzQ" style="position:absolute;margin-left:-17.2pt;margin-top:2.05pt;width:29.25pt;height:30.45pt;z-index:251632640;visibility:visible">
            <v:imagedata r:id="rId8" o:title=""/>
          </v:shape>
        </w:pict>
      </w:r>
      <w:r w:rsidRPr="00DE359B">
        <w:rPr>
          <w:rFonts w:ascii="Hand writing Mutlu" w:hAnsi="Hand writing Mutlu" w:cs="Hand writing Mutlu"/>
          <w:sz w:val="52"/>
          <w:szCs w:val="52"/>
        </w:rPr>
        <w:t xml:space="preserve"> Eee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24"/>
          <w:szCs w:val="24"/>
        </w:rPr>
      </w:pPr>
      <w:r w:rsidRPr="00DE359B">
        <w:rPr>
          <w:rFonts w:ascii="Hand writing Mutlu" w:hAnsi="Hand writing Mutlu" w:cs="Hand writing Mutlu"/>
          <w:sz w:val="32"/>
          <w:szCs w:val="32"/>
        </w:rPr>
        <w:t xml:space="preserve">    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Kelimelerin içinden </w:t>
      </w:r>
      <w:r w:rsidRPr="00DE359B">
        <w:rPr>
          <w:rFonts w:ascii="Comic Sans MS" w:hAnsi="Comic Sans MS" w:cs="Comic Sans MS"/>
          <w:sz w:val="24"/>
          <w:szCs w:val="24"/>
        </w:rPr>
        <w:t>“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e </w:t>
      </w:r>
      <w:r w:rsidRPr="00DE359B">
        <w:rPr>
          <w:rFonts w:ascii="Comic Sans MS" w:hAnsi="Comic Sans MS" w:cs="Comic Sans MS"/>
          <w:sz w:val="24"/>
          <w:szCs w:val="24"/>
        </w:rPr>
        <w:t>“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 sesini  bularak daire  içine alınız.</w:t>
      </w:r>
      <w:r w:rsidRPr="00DE359B">
        <w:rPr>
          <w:rFonts w:ascii="Comic Sans MS" w:hAnsi="Comic Sans MS" w:cs="Comic Sans MS"/>
          <w:sz w:val="24"/>
          <w:szCs w:val="24"/>
        </w:rPr>
        <w:t>”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E </w:t>
      </w:r>
      <w:r w:rsidRPr="00DE359B">
        <w:rPr>
          <w:rFonts w:ascii="Comic Sans MS" w:hAnsi="Comic Sans MS" w:cs="Comic Sans MS"/>
          <w:sz w:val="24"/>
          <w:szCs w:val="24"/>
        </w:rPr>
        <w:t>“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 sesi bu kelimenin başında ise baştaki kutuyu,ortalarında ise ortadaki kutuyu,sonunda ise en sondaki  kutuya </w:t>
      </w:r>
      <w:r w:rsidRPr="00DE359B">
        <w:rPr>
          <w:rFonts w:ascii="Comic Sans MS" w:hAnsi="Comic Sans MS" w:cs="Comic Sans MS"/>
          <w:sz w:val="24"/>
          <w:szCs w:val="24"/>
        </w:rPr>
        <w:t>“</w:t>
      </w:r>
      <w:r w:rsidRPr="00DE359B">
        <w:rPr>
          <w:rFonts w:ascii="Hand writing Mutlu" w:hAnsi="Hand writing Mutlu" w:cs="Hand writing Mutlu"/>
          <w:sz w:val="24"/>
          <w:szCs w:val="24"/>
        </w:rPr>
        <w:t>x</w:t>
      </w:r>
      <w:r w:rsidRPr="00DE359B">
        <w:rPr>
          <w:rFonts w:ascii="Comic Sans MS" w:hAnsi="Comic Sans MS" w:cs="Comic Sans MS"/>
          <w:sz w:val="24"/>
          <w:szCs w:val="24"/>
        </w:rPr>
        <w:t>”</w:t>
      </w:r>
      <w:r w:rsidRPr="00DE359B">
        <w:rPr>
          <w:rFonts w:ascii="Hand writing Mutlu" w:hAnsi="Hand writing Mutlu" w:cs="Hand writing Mutlu"/>
          <w:sz w:val="24"/>
          <w:szCs w:val="24"/>
        </w:rPr>
        <w:t xml:space="preserve"> işaretini koyunuz.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45" type="#_x0000_t32" style="position:absolute;margin-left:198.7pt;margin-top:18.2pt;width:.45pt;height:11.1pt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13.75pt;margin-top:19.7pt;width:.45pt;height:11.1pt;z-index:251654144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7" style="position:absolute;margin-left:206.4pt;margin-top:29.3pt;width:12.55pt;height:13.5pt;z-index:251643904"/>
        </w:pict>
      </w:r>
      <w:r>
        <w:rPr>
          <w:noProof/>
          <w:lang w:eastAsia="tr-TR"/>
        </w:rPr>
        <w:pict>
          <v:rect id="_x0000_s1048" style="position:absolute;margin-left:193.85pt;margin-top:29.3pt;width:12.55pt;height:13.5pt;z-index:251642880"/>
        </w:pict>
      </w:r>
      <w:r>
        <w:rPr>
          <w:noProof/>
          <w:lang w:eastAsia="tr-TR"/>
        </w:rPr>
        <w:pict>
          <v:rect id="_x0000_s1049" style="position:absolute;margin-left:181.3pt;margin-top:29.3pt;width:12.55pt;height:13.5pt;z-index:251641856"/>
        </w:pict>
      </w:r>
      <w:r>
        <w:rPr>
          <w:noProof/>
          <w:lang w:eastAsia="tr-TR"/>
        </w:rPr>
        <w:pict>
          <v:rect id="_x0000_s1050" style="position:absolute;margin-left:120.35pt;margin-top:29.3pt;width:12.55pt;height:13.5pt;z-index:251640832"/>
        </w:pict>
      </w:r>
      <w:r>
        <w:rPr>
          <w:noProof/>
          <w:lang w:eastAsia="tr-TR"/>
        </w:rPr>
        <w:pict>
          <v:rect id="_x0000_s1051" style="position:absolute;margin-left:107.8pt;margin-top:29.3pt;width:12.55pt;height:13.5pt;z-index:251639808"/>
        </w:pict>
      </w:r>
      <w:r>
        <w:rPr>
          <w:noProof/>
          <w:lang w:eastAsia="tr-TR"/>
        </w:rPr>
        <w:pict>
          <v:rect id="_x0000_s1052" style="position:absolute;margin-left:95.25pt;margin-top:29.3pt;width:12.55pt;height:13.5pt;z-index:251638784"/>
        </w:pict>
      </w:r>
      <w:r>
        <w:rPr>
          <w:noProof/>
          <w:lang w:eastAsia="tr-TR"/>
        </w:rPr>
        <w:pict>
          <v:shape id="_x0000_s1053" type="#_x0000_t32" style="position:absolute;margin-left:23.35pt;margin-top:19.7pt;width:.45pt;height:11.1pt;z-index:251637760" o:connectortype="straight">
            <v:stroke endarrow="block"/>
          </v:shape>
        </w:pict>
      </w:r>
      <w:r>
        <w:rPr>
          <w:noProof/>
          <w:lang w:eastAsia="tr-TR"/>
        </w:rPr>
        <w:pict>
          <v:rect id="_x0000_s1054" style="position:absolute;margin-left:30.1pt;margin-top:30.8pt;width:12.55pt;height:13.5pt;z-index:251636736"/>
        </w:pict>
      </w:r>
      <w:r>
        <w:rPr>
          <w:noProof/>
          <w:lang w:eastAsia="tr-TR"/>
        </w:rPr>
        <w:pict>
          <v:rect id="_x0000_s1055" style="position:absolute;margin-left:17.55pt;margin-top:30.8pt;width:12.55pt;height:13.5pt;z-index:251635712">
            <v:textbox>
              <w:txbxContent>
                <w:p w:rsidR="00194A75" w:rsidRPr="00AE487E" w:rsidRDefault="00194A75">
                  <w:pPr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 w:rsidRPr="00AE487E">
                    <w:rPr>
                      <w:b/>
                      <w:bCs/>
                      <w:color w:val="FF0000"/>
                      <w:sz w:val="16"/>
                      <w:szCs w:val="16"/>
                    </w:rPr>
                    <w:t>X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pt;margin-top:30.8pt;width:12.55pt;height:13.5pt;z-index:251634688"/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Kalem        teker         terlik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57" type="#_x0000_t32" style="position:absolute;margin-left:191pt;margin-top:18.5pt;width:.45pt;height:11.1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104pt;margin-top:18.5pt;width:.45pt;height:11.1pt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17.1pt;margin-top:21.35pt;width:.45pt;height:11.1pt;z-index:251656192" o:connectortype="straight">
            <v:stroke endarrow="block"/>
          </v:shape>
        </w:pict>
      </w:r>
      <w:r>
        <w:rPr>
          <w:noProof/>
          <w:lang w:eastAsia="tr-TR"/>
        </w:rPr>
        <w:pict>
          <v:rect id="_x0000_s1060" style="position:absolute;margin-left:198.7pt;margin-top:29.6pt;width:12.55pt;height:13.5pt;z-index:251653120"/>
        </w:pict>
      </w:r>
      <w:r>
        <w:rPr>
          <w:noProof/>
          <w:lang w:eastAsia="tr-TR"/>
        </w:rPr>
        <w:pict>
          <v:rect id="_x0000_s1061" style="position:absolute;margin-left:186.15pt;margin-top:29.6pt;width:12.55pt;height:13.5pt;z-index:251652096"/>
        </w:pict>
      </w:r>
      <w:r>
        <w:rPr>
          <w:noProof/>
          <w:lang w:eastAsia="tr-TR"/>
        </w:rPr>
        <w:pict>
          <v:rect id="_x0000_s1062" style="position:absolute;margin-left:173.6pt;margin-top:29.6pt;width:12.55pt;height:13.5pt;z-index:251651072"/>
        </w:pict>
      </w:r>
      <w:r>
        <w:rPr>
          <w:noProof/>
          <w:lang w:eastAsia="tr-TR"/>
        </w:rPr>
        <w:pict>
          <v:rect id="_x0000_s1063" style="position:absolute;margin-left:110.8pt;margin-top:29.6pt;width:12.55pt;height:13.5pt;z-index:251650048"/>
        </w:pict>
      </w:r>
      <w:r>
        <w:rPr>
          <w:noProof/>
          <w:lang w:eastAsia="tr-TR"/>
        </w:rPr>
        <w:pict>
          <v:rect id="_x0000_s1064" style="position:absolute;margin-left:98.25pt;margin-top:29.6pt;width:12.55pt;height:13.5pt;z-index:251649024"/>
        </w:pict>
      </w:r>
      <w:r>
        <w:rPr>
          <w:noProof/>
          <w:lang w:eastAsia="tr-TR"/>
        </w:rPr>
        <w:pict>
          <v:rect id="_x0000_s1065" style="position:absolute;margin-left:85.7pt;margin-top:29.6pt;width:12.55pt;height:13.5pt;z-index:251648000"/>
        </w:pict>
      </w:r>
      <w:r>
        <w:rPr>
          <w:noProof/>
          <w:lang w:eastAsia="tr-TR"/>
        </w:rPr>
        <w:pict>
          <v:rect id="_x0000_s1066" style="position:absolute;margin-left:23.8pt;margin-top:32.45pt;width:12.55pt;height:13.5pt;z-index:251646976"/>
        </w:pict>
      </w:r>
      <w:r>
        <w:rPr>
          <w:noProof/>
          <w:lang w:eastAsia="tr-TR"/>
        </w:rPr>
        <w:pict>
          <v:rect id="_x0000_s1067" style="position:absolute;margin-left:12.65pt;margin-top:32.45pt;width:12.55pt;height:13.5pt;z-index:251645952"/>
        </w:pict>
      </w:r>
      <w:r>
        <w:rPr>
          <w:noProof/>
          <w:lang w:eastAsia="tr-TR"/>
        </w:rPr>
        <w:pict>
          <v:rect id="_x0000_s1068" style="position:absolute;margin-left:.1pt;margin-top:32.45pt;width:12.55pt;height:13.5pt;z-index:251644928"/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Sepet         eczane      hemşire  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shape id="_x0000_s1069" type="#_x0000_t75" alt="https://encrypted-tbn2.gstatic.com/images?q=tbn:ANd9GcQZDjXtrpcCX6tqZan3_dMqSxja-84URId_xONSS0pJ-glhDz2Y" style="position:absolute;margin-left:-6.45pt;margin-top:16.9pt;width:28.9pt;height:46.35pt;z-index:251664384;visibility:visible">
            <v:imagedata r:id="rId12" o:title=""/>
          </v:shape>
        </w:pict>
      </w:r>
      <w:r>
        <w:rPr>
          <w:noProof/>
          <w:lang w:eastAsia="tr-TR"/>
        </w:rPr>
        <w:pict>
          <v:shape id="_x0000_s1070" type="#_x0000_t75" alt="https://encrypted-tbn0.gstatic.com/images?q=tbn:ANd9GcQ0b8AYpXlMYY0ZLnuMNKWVfORQP9b5-cviDZBU0YT1mdBWu42Zlw" style="position:absolute;margin-left:212.45pt;margin-top:35.75pt;width:16.85pt;height:32.85pt;z-index:251662336;visibility:visible">
            <v:imagedata r:id="rId13" o:title=""/>
          </v:shape>
        </w:pict>
      </w:r>
      <w:r>
        <w:rPr>
          <w:noProof/>
          <w:lang w:eastAsia="tr-TR"/>
        </w:rPr>
        <w:pict>
          <v:shape id="Resim 1" o:spid="_x0000_s1071" type="#_x0000_t75" style="position:absolute;margin-left:15.35pt;margin-top:25.1pt;width:190.8pt;height:152.65pt;z-index:-251656192;visibility:visible" wrapcoords="-85 0 -85 21494 21600 21494 21600 0 -85 0">
            <v:imagedata r:id="rId14" o:title=""/>
            <w10:wrap type="tight"/>
          </v:shape>
        </w:pict>
      </w:r>
      <w:r w:rsidRPr="00DE359B">
        <w:rPr>
          <w:rFonts w:ascii="Hand writing Mutlu" w:hAnsi="Hand writing Mutlu" w:cs="Hand writing Mutlu"/>
        </w:rPr>
        <w:t xml:space="preserve">İçinde </w:t>
      </w:r>
      <w:r w:rsidRPr="00DE359B">
        <w:rPr>
          <w:rFonts w:ascii="Times New Roman" w:hAnsi="Times New Roman" w:cs="Times New Roman"/>
        </w:rPr>
        <w:t>“</w:t>
      </w:r>
      <w:r w:rsidRPr="00DE359B">
        <w:rPr>
          <w:rFonts w:ascii="Hand writing Mutlu" w:hAnsi="Hand writing Mutlu" w:cs="Hand writing Mutlu"/>
        </w:rPr>
        <w:t xml:space="preserve">e </w:t>
      </w:r>
      <w:r w:rsidRPr="00DE359B">
        <w:rPr>
          <w:rFonts w:ascii="Times New Roman" w:hAnsi="Times New Roman" w:cs="Times New Roman"/>
        </w:rPr>
        <w:t>“</w:t>
      </w:r>
      <w:r w:rsidRPr="00DE359B">
        <w:rPr>
          <w:rFonts w:ascii="Hand writing Mutlu" w:hAnsi="Hand writing Mutlu" w:cs="Hand writing Mutlu"/>
        </w:rPr>
        <w:t xml:space="preserve"> sesi olan nesnelere ulaşabilir misin?</w:t>
      </w:r>
    </w:p>
    <w:p w:rsidR="00194A75" w:rsidRPr="00DE359B" w:rsidRDefault="00194A75">
      <w:pPr>
        <w:rPr>
          <w:rFonts w:ascii="Hand writing Mutlu" w:hAnsi="Hand writing Mutlu" w:cs="Hand writing Mutlu"/>
        </w:rPr>
      </w:pPr>
    </w:p>
    <w:p w:rsidR="00194A75" w:rsidRPr="00DE359B" w:rsidRDefault="00194A75">
      <w:pPr>
        <w:rPr>
          <w:rFonts w:ascii="Hand writing Mutlu" w:hAnsi="Hand writing Mutlu" w:cs="Hand writing Mutlu"/>
        </w:rPr>
      </w:pPr>
    </w:p>
    <w:p w:rsidR="00194A75" w:rsidRPr="00DE359B" w:rsidRDefault="00194A75">
      <w:pPr>
        <w:rPr>
          <w:rFonts w:ascii="Hand writing Mutlu" w:hAnsi="Hand writing Mutlu" w:cs="Hand writing Mutlu"/>
        </w:rPr>
      </w:pPr>
    </w:p>
    <w:p w:rsidR="00194A75" w:rsidRPr="00DE359B" w:rsidRDefault="00194A75">
      <w:pPr>
        <w:rPr>
          <w:rFonts w:ascii="Hand writing Mutlu" w:hAnsi="Hand writing Mutlu" w:cs="Hand writing Mutlu"/>
        </w:rPr>
      </w:pPr>
    </w:p>
    <w:p w:rsidR="00194A75" w:rsidRPr="00DE359B" w:rsidRDefault="00194A75">
      <w:pPr>
        <w:rPr>
          <w:rFonts w:ascii="Hand writing Mutlu" w:hAnsi="Hand writing Mutlu" w:cs="Hand writing Mutlu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shape id="_x0000_s1072" type="#_x0000_t75" alt="https://encrypted-tbn0.gstatic.com/images?q=tbn:ANd9GcSUyjiONV2z1CuYC0MQdSVdNL_5YYGwyjj6JHQQ-Pha4OJjUee3" style="position:absolute;margin-left:-4.05pt;margin-top:44.55pt;width:23.9pt;height:36.7pt;z-index:251667456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073" type="#_x0000_t75" alt="https://encrypted-tbn0.gstatic.com/images?q=tbn:ANd9GcSUyjiONV2z1CuYC0MQdSVdNL_5YYGwyjj6JHQQ-Pha4OJjUee3" style="position:absolute;margin-left:-5.1pt;margin-top:-4.25pt;width:23.75pt;height:36.7pt;z-index:251666432;visibility:visible">
            <v:imagedata r:id="rId15" o:title=""/>
          </v:shape>
        </w:pict>
      </w:r>
      <w:r w:rsidRPr="00DE359B">
        <w:rPr>
          <w:rFonts w:ascii="Hand writing Mutlu" w:hAnsi="Hand writing Mutlu" w:cs="Hand writing Mutlu"/>
          <w:sz w:val="48"/>
          <w:szCs w:val="48"/>
        </w:rPr>
        <w:t xml:space="preserve">  4  4  4  4  4  4  </w:t>
      </w:r>
    </w:p>
    <w:p w:rsidR="00194A75" w:rsidRPr="00DE359B" w:rsidRDefault="00194A75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shape id="_x0000_s1074" type="#_x0000_t75" alt="https://encrypted-tbn0.gstatic.com/images?q=tbn:ANd9GcSUyjiONV2z1CuYC0MQdSVdNL_5YYGwyjj6JHQQ-Pha4OJjUee3" style="position:absolute;margin-left:-4.05pt;margin-top:43.15pt;width:24pt;height:36.7pt;z-index:251668480;visibility:visible">
            <v:imagedata r:id="rId15" o:title=""/>
          </v:shape>
        </w:pict>
      </w:r>
      <w:r w:rsidRPr="00DE359B">
        <w:rPr>
          <w:rFonts w:ascii="Hand writing Mutlu" w:hAnsi="Hand writing Mutlu" w:cs="Hand writing Mutlu"/>
          <w:sz w:val="48"/>
          <w:szCs w:val="48"/>
        </w:rPr>
        <w:t xml:space="preserve">       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48"/>
          <w:szCs w:val="48"/>
        </w:rPr>
      </w:pPr>
      <w:r w:rsidRPr="00DE359B">
        <w:rPr>
          <w:rFonts w:ascii="Hand writing Mutlu" w:hAnsi="Hand writing Mutlu" w:cs="Hand writing Mutlu"/>
          <w:sz w:val="48"/>
          <w:szCs w:val="48"/>
        </w:rPr>
        <w:t xml:space="preserve">                        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 w:rsidRPr="00DE359B">
        <w:rPr>
          <w:rFonts w:ascii="Hand writing Mutlu" w:hAnsi="Hand writing Mutlu" w:cs="Hand writing Mutlu"/>
          <w:sz w:val="48"/>
          <w:szCs w:val="48"/>
        </w:rPr>
        <w:t xml:space="preserve">  </w:t>
      </w:r>
      <w:r w:rsidRPr="00DE359B">
        <w:rPr>
          <w:rFonts w:ascii="Hand writing Mutlu" w:hAnsi="Hand writing Mutlu" w:cs="Hand writing Mutlu"/>
          <w:sz w:val="28"/>
          <w:szCs w:val="28"/>
        </w:rPr>
        <w:t>Kutuların içindeki nesneleri sayarak karşılarına yazınız.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oval id="_x0000_s1075" style="position:absolute;margin-left:94.85pt;margin-top:495.7pt;width:120.2pt;height:44.5pt;z-index:251695104"/>
        </w:pict>
      </w:r>
      <w:r>
        <w:rPr>
          <w:noProof/>
          <w:lang w:eastAsia="tr-TR"/>
        </w:rPr>
        <w:pict>
          <v:oval id="_x0000_s1076" style="position:absolute;margin-left:20.95pt;margin-top:431.05pt;width:169.6pt;height:41.05pt;z-index:251694080"/>
        </w:pict>
      </w:r>
      <w:r>
        <w:rPr>
          <w:noProof/>
          <w:lang w:eastAsia="tr-TR"/>
        </w:rPr>
        <w:pict>
          <v:oval id="_x0000_s1077" style="position:absolute;margin-left:29.25pt;margin-top:323.8pt;width:161.3pt;height:48.3pt;z-index:251693056"/>
        </w:pict>
      </w:r>
      <w:r>
        <w:rPr>
          <w:noProof/>
          <w:lang w:eastAsia="tr-TR"/>
        </w:rPr>
        <w:pict>
          <v:oval id="_x0000_s1078" style="position:absolute;margin-left:29.25pt;margin-top:244.05pt;width:151.15pt;height:43pt;z-index:251677696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9" type="#_x0000_t13" style="position:absolute;margin-left:107.8pt;margin-top:192.55pt;width:38.2pt;height:7.15pt;z-index:251676672"/>
        </w:pict>
      </w:r>
      <w:r>
        <w:rPr>
          <w:noProof/>
          <w:lang w:eastAsia="tr-TR"/>
        </w:rPr>
        <w:pict>
          <v:shape id="_x0000_s1080" type="#_x0000_t13" style="position:absolute;margin-left:107.8pt;margin-top:136pt;width:38.2pt;height:7.15pt;z-index:251675648"/>
        </w:pict>
      </w:r>
      <w:r>
        <w:rPr>
          <w:noProof/>
          <w:lang w:eastAsia="tr-TR"/>
        </w:rPr>
        <w:pict>
          <v:shape id="_x0000_s1081" type="#_x0000_t13" style="position:absolute;margin-left:105pt;margin-top:75.2pt;width:38.2pt;height:7.15pt;z-index:251672576"/>
        </w:pict>
      </w:r>
      <w:r>
        <w:rPr>
          <w:noProof/>
          <w:lang w:eastAsia="tr-TR"/>
        </w:rPr>
        <w:pict>
          <v:shape id="_x0000_s1082" type="#_x0000_t13" style="position:absolute;margin-left:105pt;margin-top:22.95pt;width:38.2pt;height:7.15pt;z-index:-251645952" wrapcoords="15247 0 -424 2160 -424 17280 15247 19440 17788 19440 21600 12960 21600 6480 17788 0 15247 0">
            <w10:wrap type="tight"/>
          </v:shape>
        </w:pict>
      </w:r>
      <w:r>
        <w:rPr>
          <w:noProof/>
          <w:lang w:eastAsia="tr-TR"/>
        </w:rPr>
        <w:pict>
          <v:roundrect id="_x0000_s1083" style="position:absolute;margin-left:7.4pt;margin-top:1.35pt;width:90.35pt;height:45.9pt;z-index:251669504" arcsize="10923f">
            <v:textbox style="mso-next-textbox:#_x0000_s1083">
              <w:txbxContent>
                <w:p w:rsidR="00194A75" w:rsidRDefault="00194A75">
                  <w:r w:rsidRPr="008C4B6C">
                    <w:rPr>
                      <w:noProof/>
                      <w:lang w:eastAsia="tr-TR"/>
                    </w:rPr>
                    <w:pict>
                      <v:shape id="rg_hi" o:spid="_x0000_i1026" type="#_x0000_t75" alt="https://encrypted-tbn0.gstatic.com/images?q=tbn:ANd9GcQWyz5cEpqKITkCqoma628y6Q8_zNpYIztPVYEF9UdMClteimB9" style="width:67.5pt;height:36pt;visibility:visible">
                        <v:imagedata r:id="rId16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 w:rsidRPr="00DE359B">
        <w:rPr>
          <w:rFonts w:ascii="Hand writing Mutlu" w:hAnsi="Hand writing Mutlu" w:cs="Hand writing Mutlu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width:235.35pt;height:333.05pt;mso-position-horizontal-relative:char;mso-position-vertical-relative:line" strokeweight="3pt">
            <v:stroke dashstyle="1 1"/>
            <v:textbox style="mso-next-textbox:#_x0000_s1084">
              <w:txbxContent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Kutuya 2 tane balon çiziniz.</w:t>
                  </w: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4 tane kalem çiziniz.</w:t>
                  </w: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1 tane elma çiziniz.</w:t>
                  </w: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3 tane kalem çiziniz</w:t>
                  </w:r>
                </w:p>
                <w:p w:rsidR="00194A75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  <w:p w:rsidR="00194A75" w:rsidRPr="0011322D" w:rsidRDefault="00194A75">
                  <w:pPr>
                    <w:rPr>
                      <w:rFonts w:ascii="Hand writing Mutlu" w:hAnsi="Hand writing Mutlu" w:cs="Hand writing Mutlu"/>
                    </w:rPr>
                  </w:pPr>
                </w:p>
              </w:txbxContent>
            </v:textbox>
            <w10:anchorlock/>
          </v:shape>
        </w:pict>
      </w:r>
    </w:p>
    <w:p w:rsidR="00194A75" w:rsidRPr="00DE359B" w:rsidRDefault="00194A75">
      <w:pPr>
        <w:rPr>
          <w:rFonts w:ascii="Hand writing Mutlu" w:hAnsi="Hand writing Mutlu" w:cs="Hand writing Mutlu"/>
          <w:sz w:val="24"/>
          <w:szCs w:val="24"/>
        </w:rPr>
      </w:pPr>
      <w:r>
        <w:rPr>
          <w:noProof/>
          <w:lang w:eastAsia="tr-TR"/>
        </w:rPr>
        <w:pict>
          <v:shape id="_x0000_s1085" type="#_x0000_t75" alt="https://encrypted-tbn0.gstatic.com/images?q=tbn:ANd9GcTSkrSVA4pEFD97kSUV3t6C9HjqjoSp1Mt2bpcuIUAVwEIvbd7f" style="position:absolute;margin-left:63.15pt;margin-top:40.2pt;width:58.1pt;height:62.2pt;z-index:251679744;visibility:visible">
            <v:imagedata r:id="rId17" o:title=""/>
            <w10:anchorlock/>
          </v:shape>
        </w:pict>
      </w:r>
      <w:r>
        <w:rPr>
          <w:noProof/>
          <w:lang w:eastAsia="tr-TR"/>
        </w:rPr>
        <w:pict>
          <v:shape id="_x0000_s1086" type="#_x0000_t75" alt="https://encrypted-tbn3.gstatic.com/images?q=tbn:ANd9GcTa7et-6OiSCURRR0XPv29T8UmBzI6pjMKC7cDinB-fWo0Igxii" style="position:absolute;margin-left:7.1pt;margin-top:44.55pt;width:43.2pt;height:57.85pt;z-index:251678720;visibility:visible">
            <v:imagedata r:id="rId18" o:title=""/>
            <w10:anchorlock/>
          </v:shape>
        </w:pict>
      </w:r>
      <w:r>
        <w:rPr>
          <w:noProof/>
          <w:lang w:eastAsia="tr-TR"/>
        </w:rPr>
        <w:pict>
          <v:shape id="_x0000_s1087" type="#_x0000_t75" alt="https://encrypted-tbn0.gstatic.com/images?q=tbn:ANd9GcSEq1DPm-l_UVrwP-DHT1Dc5Sw7_ceuWCDJTxM4uuPih9F3gfOatw" style="position:absolute;margin-left:149.15pt;margin-top:55.45pt;width:46.1pt;height:47.35pt;z-index:251680768;visibility:visible">
            <v:imagedata r:id="rId19" o:title=""/>
            <w10:anchorlock/>
          </v:shape>
        </w:pict>
      </w:r>
      <w:r w:rsidRPr="00DE359B">
        <w:rPr>
          <w:rFonts w:ascii="Hand writing Mutlu" w:hAnsi="Hand writing Mutlu" w:cs="Hand writing Mutlu"/>
          <w:sz w:val="24"/>
          <w:szCs w:val="24"/>
        </w:rPr>
        <w:t>*Aşağıdaki varlıklardan en ağır olanını boyar mısın?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 w:rsidRPr="00DE359B">
        <w:rPr>
          <w:rFonts w:ascii="Hand writing Mutlu" w:hAnsi="Hand writing Mutlu" w:cs="Hand writing Mutlu"/>
          <w:sz w:val="28"/>
          <w:szCs w:val="28"/>
        </w:rPr>
        <w:t xml:space="preserve">          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88" type="#_x0000_t75" alt="https://encrypted-tbn2.gstatic.com/images?q=tbn:ANd9GcSHxg_nYCgdfSVbIH4KWviRE7X-IjOvbKFM0kmpLND119XWZ2SHDQ" style="position:absolute;margin-left:149.15pt;margin-top:28pt;width:38.7pt;height:44.45pt;z-index:251683840;visibility:visible">
            <v:imagedata r:id="rId20" o:title=""/>
            <w10:anchorlock/>
          </v:shape>
        </w:pict>
      </w:r>
      <w:r>
        <w:rPr>
          <w:noProof/>
          <w:lang w:eastAsia="tr-TR"/>
        </w:rPr>
        <w:pict>
          <v:shape id="_x0000_s1089" type="#_x0000_t75" alt="https://encrypted-tbn1.gstatic.com/images?q=tbn:ANd9GcTxZcybDJyeGpXwf04pQXbZoTPxwv64q34KCPFGV4N0JM4JL5sTWQ" style="position:absolute;margin-left:74.75pt;margin-top:28pt;width:35.8pt;height:44.45pt;z-index:251682816;visibility:visible">
            <v:imagedata r:id="rId21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>*En hafif olanını boyar mısın?</w:t>
      </w:r>
    </w:p>
    <w:p w:rsidR="00194A75" w:rsidRPr="00DE359B" w:rsidRDefault="00194A75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90" type="#_x0000_t75" alt="https://encrypted-tbn1.gstatic.com/images?q=tbn:ANd9GcT_OtR4mTDShQKxNxmqYnkPfb1P1H1fszH2CLCzcPwiu2kWg4VI" style="position:absolute;margin-left:7.1pt;margin-top:.1pt;width:29.85pt;height:29.95pt;z-index:251681792;visibility:visible">
            <v:imagedata r:id="rId22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                                      </w:t>
      </w:r>
    </w:p>
    <w:p w:rsidR="00194A75" w:rsidRPr="00DE359B" w:rsidRDefault="00194A75" w:rsidP="00C20AC9">
      <w:pPr>
        <w:spacing w:after="0" w:line="240" w:lineRule="auto"/>
        <w:rPr>
          <w:rFonts w:ascii="Hand writing Mutlu" w:hAnsi="Hand writing Mutlu" w:cs="Hand writing Mutlu"/>
          <w:sz w:val="28"/>
          <w:szCs w:val="28"/>
        </w:rPr>
      </w:pPr>
      <w:r w:rsidRPr="00DE359B">
        <w:rPr>
          <w:rFonts w:ascii="Hand writing Mutlu" w:hAnsi="Hand writing Mutlu" w:cs="Hand writing Mutlu"/>
          <w:sz w:val="28"/>
          <w:szCs w:val="28"/>
        </w:rPr>
        <w:t xml:space="preserve">*Sana göre ağacın </w:t>
      </w:r>
      <w:r w:rsidRPr="00DE359B">
        <w:rPr>
          <w:rFonts w:ascii="Hand writing Mutlu" w:hAnsi="Hand writing Mutlu" w:cs="Hand writing Mutlu"/>
          <w:sz w:val="28"/>
          <w:szCs w:val="28"/>
          <w:u w:val="single"/>
        </w:rPr>
        <w:t xml:space="preserve">sağındaki </w:t>
      </w:r>
    </w:p>
    <w:p w:rsidR="00194A75" w:rsidRPr="00DE359B" w:rsidRDefault="00194A75" w:rsidP="00C20AC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91" type="#_x0000_t75" alt="https://encrypted-tbn3.gstatic.com/images?q=tbn:ANd9GcQZaax4rvzVfao8F6fOOAi9L4lwtexad5ugSPlhGAjBaEgnwxKG" style="position:absolute;margin-left:56.9pt;margin-top:19.5pt;width:80.15pt;height:67.15pt;z-index:251684864;visibility:visible">
            <v:imagedata r:id="rId23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>varlığı daire içine al.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92" type="#_x0000_t75" alt="https://encrypted-tbn3.gstatic.com/images?q=tbn:ANd9GcSaDLBMTcwr6XBRwTlQmN1xTZIkatPqgFwyY6akADQ30LrK1mIsUg" style="position:absolute;margin-left:140.45pt;margin-top:8.5pt;width:27pt;height:43.2pt;z-index:251685888;visibility:visible">
            <v:imagedata r:id="rId24" o:title=""/>
            <w10:anchorlock/>
          </v:shape>
        </w:pict>
      </w:r>
      <w:r>
        <w:rPr>
          <w:noProof/>
          <w:lang w:eastAsia="tr-TR"/>
        </w:rPr>
        <w:pict>
          <v:roundrect id="_x0000_s1093" style="position:absolute;margin-left:-286.75pt;margin-top:21.55pt;width:90.35pt;height:45.9pt;z-index:251671552" arcsize="10923f">
            <v:textbox style="mso-next-textbox:#_x0000_s1093">
              <w:txbxContent>
                <w:p w:rsidR="00194A75" w:rsidRDefault="00194A75" w:rsidP="0011322D">
                  <w:r w:rsidRPr="008C4B6C">
                    <w:rPr>
                      <w:noProof/>
                      <w:lang w:eastAsia="tr-TR"/>
                    </w:rPr>
                    <w:pict>
                      <v:shape id="_x0000_i1029" type="#_x0000_t75" alt="https://encrypted-tbn2.gstatic.com/images?q=tbn:ANd9GcTC5kccUn6EeUUA_A8AWYGqFrdIHVXpNTxDYVPttwUNogzCR1ix1w" style="width:70.5pt;height:33.75pt;visibility:visible">
                        <v:imagedata r:id="rId25" o:title=""/>
                      </v:shape>
                    </w:pict>
                  </w:r>
                </w:p>
              </w:txbxContent>
            </v:textbox>
            <w10:anchorlock/>
          </v:roundrect>
        </w:pict>
      </w:r>
      <w:r>
        <w:rPr>
          <w:noProof/>
          <w:lang w:eastAsia="tr-TR"/>
        </w:rPr>
        <w:pict>
          <v:shape id="_x0000_s1094" type="#_x0000_t75" alt="https://encrypted-tbn2.gstatic.com/images?q=tbn:ANd9GcREsxY19qSdFmRFPKxjSPtWmxtGSXzclyccDuFJ67YJlTuntTIL" style="position:absolute;margin-left:36.9pt;margin-top:26.4pt;width:25.15pt;height:33.85pt;z-index:251686912;visibility:visible">
            <v:imagedata r:id="rId26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                          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C20AC9">
      <w:pPr>
        <w:tabs>
          <w:tab w:val="left" w:pos="2552"/>
        </w:tabs>
        <w:spacing w:after="0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roundrect id="_x0000_s1095" style="position:absolute;margin-left:-286.75pt;margin-top:4pt;width:90.35pt;height:45.9pt;z-index:251673600" arcsize="10923f">
            <v:textbox style="mso-next-textbox:#_x0000_s1095">
              <w:txbxContent>
                <w:p w:rsidR="00194A75" w:rsidRDefault="00194A75" w:rsidP="0011322D">
                  <w:r w:rsidRPr="008C4B6C">
                    <w:rPr>
                      <w:noProof/>
                      <w:lang w:eastAsia="tr-TR"/>
                    </w:rPr>
                    <w:pict>
                      <v:shape id="_x0000_i1031" type="#_x0000_t75" alt="https://encrypted-tbn2.gstatic.com/images?q=tbn:ANd9GcQjsT38miIKHANhX7Tmu6QkzaY1PUM_Ww2bwhdFp17Lhmf4x9u5" style="width:70.5pt;height:33.75pt;visibility:visible">
                        <v:imagedata r:id="rId27" o:title=""/>
                      </v:shape>
                    </w:pict>
                  </w:r>
                </w:p>
              </w:txbxContent>
            </v:textbox>
            <w10:anchorlock/>
          </v:roundrect>
        </w:pict>
      </w:r>
      <w:r>
        <w:rPr>
          <w:noProof/>
          <w:lang w:eastAsia="tr-TR"/>
        </w:rPr>
        <w:pict>
          <v:shape id="_x0000_s1096" type="#_x0000_t75" alt="https://encrypted-tbn2.gstatic.com/images?q=tbn:ANd9GcTHChQYwx_fyqCIh8dFX0GTZS1bPI8M4Gel39a1_fGCOnnaF_f0Ig" style="position:absolute;margin-left:63.15pt;margin-top:50.85pt;width:85.95pt;height:58.45pt;z-index:251687936;visibility:visible">
            <v:imagedata r:id="rId28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*Sana göre evin </w:t>
      </w:r>
      <w:r w:rsidRPr="00DE359B">
        <w:rPr>
          <w:rFonts w:ascii="Hand writing Mutlu" w:hAnsi="Hand writing Mutlu" w:cs="Hand writing Mutlu"/>
          <w:sz w:val="28"/>
          <w:szCs w:val="28"/>
          <w:u w:val="single"/>
        </w:rPr>
        <w:t>sol</w: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tarafındaki varlığı daire içine al. 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97" type="#_x0000_t75" alt="https://encrypted-tbn0.gstatic.com/images?q=tbn:ANd9GcTMfwUbNH8k9II_vsSppaB1uvny7zU0EJV7tpVzFP4JkW0GZu9R0w" style="position:absolute;margin-left:146.25pt;margin-top:16pt;width:59.85pt;height:20.25pt;z-index:251689984;visibility:visible">
            <v:imagedata r:id="rId29" o:title=""/>
            <w10:anchorlock/>
          </v:shape>
        </w:pict>
      </w:r>
      <w:r>
        <w:rPr>
          <w:noProof/>
          <w:lang w:eastAsia="tr-TR"/>
        </w:rPr>
        <w:pict>
          <v:roundrect id="_x0000_s1098" style="position:absolute;margin-left:-286.75pt;margin-top:224.25pt;width:90.35pt;height:49.8pt;z-index:251674624" arcsize="10923f">
            <v:textbox>
              <w:txbxContent>
                <w:p w:rsidR="00194A75" w:rsidRDefault="00194A75" w:rsidP="0011322D">
                  <w:r w:rsidRPr="008C4B6C">
                    <w:rPr>
                      <w:noProof/>
                      <w:lang w:eastAsia="tr-TR"/>
                    </w:rPr>
                    <w:pict>
                      <v:shape id="_x0000_i1033" type="#_x0000_t75" alt="https://encrypted-tbn2.gstatic.com/images?q=tbn:ANd9GcRBbICiSRamZvne96rRPFxY1cSo_TH_4S-alRAnET3P4uYiGBFs" style="width:66pt;height:31.5pt;visibility:visible">
                        <v:imagedata r:id="rId30" o:title=""/>
                      </v:shape>
                    </w:pict>
                  </w:r>
                </w:p>
              </w:txbxContent>
            </v:textbox>
            <w10:wrap type="square"/>
            <w10:anchorlock/>
          </v:roundrect>
        </w:pict>
      </w:r>
      <w:r>
        <w:rPr>
          <w:noProof/>
          <w:lang w:eastAsia="tr-TR"/>
        </w:rPr>
        <w:pict>
          <v:shape id="_x0000_s1099" type="#_x0000_t75" alt="https://encrypted-tbn0.gstatic.com/images?q=tbn:ANd9GcQD2hs79TuOMX7zNdZp_v1GEm7kT5exNGydNqRH0Lk8JtdvwYzhOg" style="position:absolute;margin-left:24.2pt;margin-top:29.65pt;width:38.1pt;height:28.5pt;z-index:251688960;visibility:visible">
            <v:imagedata r:id="rId31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                      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100" type="#_x0000_t75" alt="https://encrypted-tbn0.gstatic.com/images?q=tbn:ANd9GcT1yP_HuiGWXpulHOiZkS946jpmspMbNO9ATwAKM6x1gC3hpeUT" style="position:absolute;margin-left:75.75pt;margin-top:49.15pt;width:64.7pt;height:58.95pt;z-index:251691008;visibility:visible">
            <v:imagedata r:id="rId32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*Aşağıdaki çocuğun sana göre </w:t>
      </w:r>
      <w:r w:rsidRPr="00DE359B">
        <w:rPr>
          <w:rFonts w:ascii="Hand writing Mutlu" w:hAnsi="Hand writing Mutlu" w:cs="Hand writing Mutlu"/>
          <w:sz w:val="28"/>
          <w:szCs w:val="28"/>
          <w:u w:val="single"/>
        </w:rPr>
        <w:t>sağ</w: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 tarafına bir top çizer misin?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101" type="#_x0000_t75" alt="https://encrypted-tbn3.gstatic.com/images?q=tbn:ANd9GcQNkEo8PmHen7qPsPhwNtc7NKsoARaX94NQfCka6gsTyjI3estpQg" style="position:absolute;margin-left:61.25pt;margin-top:55.45pt;width:88.05pt;height:42.05pt;z-index:251692032;visibility:visible">
            <v:imagedata r:id="rId33" o:title=""/>
            <w10:anchorlock/>
          </v:shape>
        </w:pict>
      </w:r>
      <w:r w:rsidRPr="00DE359B">
        <w:rPr>
          <w:rFonts w:ascii="Hand writing Mutlu" w:hAnsi="Hand writing Mutlu" w:cs="Hand writing Mutlu"/>
          <w:sz w:val="28"/>
          <w:szCs w:val="28"/>
        </w:rPr>
        <w:t xml:space="preserve">Aşağıdaki okulun sana göre </w:t>
      </w:r>
      <w:r w:rsidRPr="00DE359B">
        <w:rPr>
          <w:rFonts w:ascii="Hand writing Mutlu" w:hAnsi="Hand writing Mutlu" w:cs="Hand writing Mutlu"/>
          <w:sz w:val="28"/>
          <w:szCs w:val="28"/>
          <w:u w:val="single"/>
        </w:rPr>
        <w:t xml:space="preserve">sol </w:t>
      </w:r>
      <w:r w:rsidRPr="00DE359B">
        <w:rPr>
          <w:rFonts w:ascii="Hand writing Mutlu" w:hAnsi="Hand writing Mutlu" w:cs="Hand writing Mutlu"/>
          <w:sz w:val="28"/>
          <w:szCs w:val="28"/>
        </w:rPr>
        <w:t>tarafına bir  öğrenci çizer misin?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AF015F">
      <w:pPr>
        <w:tabs>
          <w:tab w:val="left" w:pos="2552"/>
        </w:tabs>
        <w:spacing w:before="240" w:after="0"/>
        <w:rPr>
          <w:rFonts w:ascii="Hand writing Mutlu" w:hAnsi="Hand writing Mutlu" w:cs="Hand writing Mutlu"/>
          <w:sz w:val="28"/>
          <w:szCs w:val="28"/>
        </w:rPr>
      </w:pPr>
      <w:r w:rsidRPr="00DE359B">
        <w:rPr>
          <w:rFonts w:ascii="Hand writing Mutlu" w:hAnsi="Hand writing Mutlu" w:cs="Hand writing Mutlu"/>
          <w:sz w:val="28"/>
          <w:szCs w:val="28"/>
        </w:rPr>
        <w:t>Aferin Sana!</w:t>
      </w:r>
    </w:p>
    <w:p w:rsidR="00194A75" w:rsidRPr="00DE359B" w:rsidRDefault="00194A75" w:rsidP="00AF015F">
      <w:pPr>
        <w:tabs>
          <w:tab w:val="left" w:pos="2552"/>
        </w:tabs>
        <w:spacing w:after="0"/>
        <w:rPr>
          <w:rFonts w:ascii="Hand writing Mutlu" w:hAnsi="Hand writing Mutlu" w:cs="Hand writing Mutlu"/>
          <w:sz w:val="28"/>
          <w:szCs w:val="28"/>
        </w:rPr>
      </w:pPr>
      <w:r w:rsidRPr="00DE359B">
        <w:rPr>
          <w:rFonts w:ascii="Hand writing Mutlu" w:hAnsi="Hand writing Mutlu" w:cs="Hand writing Mutlu"/>
          <w:sz w:val="28"/>
          <w:szCs w:val="28"/>
        </w:rPr>
        <w:t>Yatmadan önce dişlerini fırçalamayı ve sütünü içmeyi unutma sakın!</w:t>
      </w:r>
    </w:p>
    <w:p w:rsidR="00194A75" w:rsidRPr="00DE359B" w:rsidRDefault="00194A75" w:rsidP="00AF015F">
      <w:pPr>
        <w:tabs>
          <w:tab w:val="left" w:pos="2552"/>
        </w:tabs>
        <w:spacing w:after="0"/>
        <w:rPr>
          <w:rFonts w:ascii="Hand writing Mutlu" w:hAnsi="Hand writing Mutlu" w:cs="Hand writing Mutlu"/>
        </w:rPr>
      </w:pPr>
      <w:r w:rsidRPr="00DE359B">
        <w:rPr>
          <w:rFonts w:ascii="Hand writing Mutlu" w:hAnsi="Hand writing Mutlu" w:cs="Hand writing Mutlu"/>
          <w:sz w:val="28"/>
          <w:szCs w:val="28"/>
        </w:rPr>
        <w:t xml:space="preserve">                          </w:t>
      </w:r>
      <w:r w:rsidRPr="00DE359B">
        <w:rPr>
          <w:rFonts w:ascii="Hand writing Mutlu" w:hAnsi="Hand writing Mutlu" w:cs="Hand writing Mutlu"/>
        </w:rPr>
        <w:t>Hanife İRİ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</w:rPr>
      </w:pPr>
      <w:r w:rsidRPr="00DE359B">
        <w:rPr>
          <w:rFonts w:ascii="Hand writing Mutlu" w:hAnsi="Hand writing Mutlu" w:cs="Hand writing Mutlu"/>
        </w:rPr>
        <w:t xml:space="preserve">                               1-D Sınıf Öğrt.</w:t>
      </w: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p w:rsidR="00194A75" w:rsidRPr="00DE359B" w:rsidRDefault="00194A75" w:rsidP="00C20AC9">
      <w:pPr>
        <w:tabs>
          <w:tab w:val="left" w:pos="2552"/>
        </w:tabs>
        <w:rPr>
          <w:rFonts w:ascii="Hand writing Mutlu" w:hAnsi="Hand writing Mutlu" w:cs="Hand writing Mutlu"/>
          <w:sz w:val="28"/>
          <w:szCs w:val="28"/>
        </w:rPr>
      </w:pPr>
    </w:p>
    <w:sectPr w:rsidR="00194A75" w:rsidRPr="00DE359B" w:rsidSect="002E07BD">
      <w:pgSz w:w="11906" w:h="16838"/>
      <w:pgMar w:top="568" w:right="282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62B23"/>
    <w:multiLevelType w:val="hybridMultilevel"/>
    <w:tmpl w:val="D43A57F8"/>
    <w:lvl w:ilvl="0" w:tplc="DC3222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823"/>
    <w:rsid w:val="000A0823"/>
    <w:rsid w:val="000B0B6B"/>
    <w:rsid w:val="0011322D"/>
    <w:rsid w:val="0015124C"/>
    <w:rsid w:val="00194A75"/>
    <w:rsid w:val="00227D8F"/>
    <w:rsid w:val="002E07BD"/>
    <w:rsid w:val="0066632F"/>
    <w:rsid w:val="00681346"/>
    <w:rsid w:val="007337DF"/>
    <w:rsid w:val="007432B9"/>
    <w:rsid w:val="008C4B6C"/>
    <w:rsid w:val="00A14C2B"/>
    <w:rsid w:val="00A66479"/>
    <w:rsid w:val="00AE487E"/>
    <w:rsid w:val="00AF015F"/>
    <w:rsid w:val="00B06476"/>
    <w:rsid w:val="00B2354F"/>
    <w:rsid w:val="00C20AC9"/>
    <w:rsid w:val="00C44DBC"/>
    <w:rsid w:val="00DE359B"/>
    <w:rsid w:val="00DF0B54"/>
    <w:rsid w:val="00FA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D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0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8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20AC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3</Pages>
  <Words>222</Words>
  <Characters>1270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HaNiFe</dc:creator>
  <cp:keywords>www.sorubak.com</cp:keywords>
  <dc:description>www.sorubak.com</dc:description>
  <cp:lastModifiedBy>edanur</cp:lastModifiedBy>
  <cp:revision>7</cp:revision>
  <cp:lastPrinted>2012-10-15T18:49:00Z</cp:lastPrinted>
  <dcterms:created xsi:type="dcterms:W3CDTF">2012-10-15T17:10:00Z</dcterms:created>
  <dcterms:modified xsi:type="dcterms:W3CDTF">2013-10-24T20:30:00Z</dcterms:modified>
  <cp:category>www.sorubak.com</cp:category>
</cp:coreProperties>
</file>