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00C" w:rsidRDefault="0091200C" w:rsidP="00287EBA"/>
    <w:tbl>
      <w:tblPr>
        <w:tblW w:w="1104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80"/>
        <w:gridCol w:w="3680"/>
        <w:gridCol w:w="3680"/>
      </w:tblGrid>
      <w:tr w:rsidR="0091200C" w:rsidRPr="001A71C8">
        <w:trPr>
          <w:trHeight w:val="1321"/>
          <w:jc w:val="center"/>
        </w:trPr>
        <w:tc>
          <w:tcPr>
            <w:tcW w:w="3680" w:type="dxa"/>
            <w:vAlign w:val="center"/>
          </w:tcPr>
          <w:p w:rsidR="0091200C" w:rsidRPr="001A71C8" w:rsidRDefault="0091200C" w:rsidP="002A2A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A71C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TED </w:t>
            </w:r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382" o:spid="_x0000_s1027" type="#_x0000_t75" alt="ted logo" style="position:absolute;left:0;text-align:left;margin-left:-70.7pt;margin-top:-16.15pt;width:55.7pt;height:59.25pt;z-index:-251664384;visibility:visible;mso-position-horizontal-relative:text;mso-position-vertical-relative:text" wrapcoords="-292 0 -292 21327 21600 21327 21600 0 -292 0">
                  <v:imagedata r:id="rId6" o:title=""/>
                  <w10:wrap type="tight"/>
                </v:shape>
              </w:pict>
            </w:r>
            <w:r w:rsidRPr="001A71C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           HATAY</w:t>
            </w:r>
          </w:p>
          <w:p w:rsidR="0091200C" w:rsidRPr="001A71C8" w:rsidRDefault="0091200C" w:rsidP="002A2A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A71C8">
              <w:rPr>
                <w:rFonts w:ascii="Arial" w:hAnsi="Arial" w:cs="Arial"/>
                <w:b/>
                <w:bCs/>
                <w:sz w:val="28"/>
                <w:szCs w:val="28"/>
              </w:rPr>
              <w:t>KOLEJİ</w:t>
            </w:r>
          </w:p>
        </w:tc>
        <w:tc>
          <w:tcPr>
            <w:tcW w:w="3680" w:type="dxa"/>
            <w:vAlign w:val="center"/>
          </w:tcPr>
          <w:p w:rsidR="0091200C" w:rsidRPr="001A71C8" w:rsidRDefault="0091200C" w:rsidP="002A2A90">
            <w:pPr>
              <w:jc w:val="center"/>
              <w:rPr>
                <w:rFonts w:ascii="Arial" w:hAnsi="Arial" w:cs="Arial"/>
                <w:b/>
                <w:bCs/>
              </w:rPr>
            </w:pPr>
            <w:r w:rsidRPr="001A71C8">
              <w:rPr>
                <w:rFonts w:ascii="Arial" w:hAnsi="Arial" w:cs="Arial"/>
                <w:b/>
                <w:bCs/>
              </w:rPr>
              <w:t>ÖZEL İLK OKULU</w:t>
            </w:r>
          </w:p>
          <w:p w:rsidR="0091200C" w:rsidRPr="001A71C8" w:rsidRDefault="0091200C" w:rsidP="002A2A9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3680" w:type="dxa"/>
            <w:vAlign w:val="center"/>
          </w:tcPr>
          <w:p w:rsidR="0091200C" w:rsidRPr="001A71C8" w:rsidRDefault="0091200C" w:rsidP="002A2A90">
            <w:pPr>
              <w:jc w:val="both"/>
              <w:rPr>
                <w:rFonts w:ascii="Arial" w:hAnsi="Arial" w:cs="Arial"/>
                <w:b/>
                <w:bCs/>
              </w:rPr>
            </w:pPr>
            <w:r w:rsidRPr="001A71C8">
              <w:rPr>
                <w:rFonts w:ascii="Arial" w:hAnsi="Arial" w:cs="Arial"/>
                <w:b/>
                <w:bCs/>
              </w:rPr>
              <w:t xml:space="preserve">DOK. NO           : </w:t>
            </w:r>
            <w:r w:rsidRPr="001A71C8">
              <w:rPr>
                <w:rFonts w:ascii="Arial" w:hAnsi="Arial" w:cs="Arial"/>
              </w:rPr>
              <w:t>SF-092</w:t>
            </w:r>
          </w:p>
          <w:p w:rsidR="0091200C" w:rsidRPr="001A71C8" w:rsidRDefault="0091200C" w:rsidP="002A2A90">
            <w:pPr>
              <w:jc w:val="both"/>
              <w:rPr>
                <w:rFonts w:ascii="Arial" w:hAnsi="Arial" w:cs="Arial"/>
              </w:rPr>
            </w:pPr>
            <w:r w:rsidRPr="001A71C8">
              <w:rPr>
                <w:rFonts w:ascii="Arial" w:hAnsi="Arial" w:cs="Arial"/>
                <w:b/>
                <w:bCs/>
              </w:rPr>
              <w:t>REV. NO           :</w:t>
            </w:r>
            <w:r w:rsidRPr="001A71C8">
              <w:rPr>
                <w:rFonts w:ascii="Arial" w:hAnsi="Arial" w:cs="Arial"/>
              </w:rPr>
              <w:t xml:space="preserve"> 0</w:t>
            </w:r>
          </w:p>
          <w:p w:rsidR="0091200C" w:rsidRPr="001A71C8" w:rsidRDefault="0091200C" w:rsidP="002A2A90">
            <w:pPr>
              <w:jc w:val="both"/>
              <w:rPr>
                <w:rFonts w:ascii="Arial" w:hAnsi="Arial" w:cs="Arial"/>
              </w:rPr>
            </w:pPr>
            <w:r w:rsidRPr="001A71C8">
              <w:rPr>
                <w:rFonts w:ascii="Arial" w:hAnsi="Arial" w:cs="Arial"/>
              </w:rPr>
              <w:t>REV.TARİHİ      :  0</w:t>
            </w:r>
          </w:p>
          <w:p w:rsidR="0091200C" w:rsidRPr="001A71C8" w:rsidRDefault="0091200C" w:rsidP="002A2A90">
            <w:pPr>
              <w:jc w:val="both"/>
              <w:rPr>
                <w:rFonts w:ascii="Arial" w:hAnsi="Arial" w:cs="Arial"/>
                <w:b/>
                <w:bCs/>
              </w:rPr>
            </w:pPr>
            <w:r w:rsidRPr="001A71C8">
              <w:rPr>
                <w:rFonts w:ascii="Arial" w:hAnsi="Arial" w:cs="Arial"/>
                <w:b/>
                <w:bCs/>
              </w:rPr>
              <w:t>YAYIN TARİHİ : 0</w:t>
            </w:r>
          </w:p>
        </w:tc>
      </w:tr>
    </w:tbl>
    <w:p w:rsidR="0091200C" w:rsidRPr="00750703" w:rsidRDefault="0091200C" w:rsidP="00287EBA">
      <w:pPr>
        <w:rPr>
          <w:rFonts w:ascii="Arial Narrow" w:hAnsi="Arial Narrow" w:cs="Arial Narrow"/>
          <w:b/>
          <w:bCs/>
        </w:rPr>
      </w:pPr>
      <w:r>
        <w:rPr>
          <w:noProof/>
          <w:lang w:eastAsia="tr-TR"/>
        </w:rPr>
        <w:pict>
          <v:shape id="Resim 381" o:spid="_x0000_s1028" type="#_x0000_t75" alt="untitled" style="position:absolute;margin-left:414pt;margin-top:11.9pt;width:79.5pt;height:66.25pt;z-index:251653120;visibility:visible;mso-position-horizontal-relative:text;mso-position-vertical-relative:text">
            <v:imagedata r:id="rId7" o:title=""/>
          </v:shape>
        </w:pict>
      </w:r>
      <w:r w:rsidRPr="00750703">
        <w:rPr>
          <w:rFonts w:ascii="Arial Narrow" w:hAnsi="Arial Narrow" w:cs="Arial Narrow"/>
          <w:b/>
          <w:bCs/>
        </w:rPr>
        <w:t>ADI SOYADI  :</w:t>
      </w:r>
    </w:p>
    <w:p w:rsidR="0091200C" w:rsidRDefault="0091200C" w:rsidP="00287EBA"/>
    <w:tbl>
      <w:tblPr>
        <w:tblW w:w="108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31"/>
        <w:gridCol w:w="4125"/>
      </w:tblGrid>
      <w:tr w:rsidR="0091200C" w:rsidRPr="001A71C8">
        <w:trPr>
          <w:trHeight w:val="844"/>
        </w:trPr>
        <w:tc>
          <w:tcPr>
            <w:tcW w:w="6731" w:type="dxa"/>
            <w:tcBorders>
              <w:top w:val="thickThinLargeGap" w:sz="18" w:space="0" w:color="auto"/>
              <w:left w:val="thickThinLargeGap" w:sz="18" w:space="0" w:color="auto"/>
              <w:bottom w:val="thickThinLargeGap" w:sz="18" w:space="0" w:color="auto"/>
              <w:right w:val="thickThinLargeGap" w:sz="18" w:space="0" w:color="auto"/>
            </w:tcBorders>
          </w:tcPr>
          <w:p w:rsidR="0091200C" w:rsidRPr="001A71C8" w:rsidRDefault="0091200C" w:rsidP="002A2A90">
            <w:r w:rsidRPr="001A71C8">
              <w:t xml:space="preserve">Sınıf:Sınıf Çalışması   </w:t>
            </w:r>
          </w:p>
          <w:p w:rsidR="0091200C" w:rsidRPr="001A71C8" w:rsidRDefault="0091200C" w:rsidP="002A2A90">
            <w:r w:rsidRPr="001A71C8">
              <w:t>Ders:Türkçe</w:t>
            </w:r>
          </w:p>
          <w:p w:rsidR="0091200C" w:rsidRPr="001A71C8" w:rsidRDefault="0091200C" w:rsidP="002A2A90">
            <w:r w:rsidRPr="001A71C8">
              <w:t>Konu:Okuma-Yazma</w:t>
            </w:r>
          </w:p>
        </w:tc>
        <w:tc>
          <w:tcPr>
            <w:tcW w:w="4125" w:type="dxa"/>
            <w:tcBorders>
              <w:top w:val="thickThinLargeGap" w:sz="18" w:space="0" w:color="auto"/>
              <w:left w:val="thickThinLargeGap" w:sz="18" w:space="0" w:color="auto"/>
              <w:bottom w:val="thickThinLargeGap" w:sz="18" w:space="0" w:color="auto"/>
              <w:right w:val="thickThinLargeGap" w:sz="18" w:space="0" w:color="auto"/>
            </w:tcBorders>
          </w:tcPr>
          <w:p w:rsidR="0091200C" w:rsidRPr="001A71C8" w:rsidRDefault="0091200C" w:rsidP="002A2A90"/>
          <w:p w:rsidR="0091200C" w:rsidRPr="001A71C8" w:rsidRDefault="0091200C" w:rsidP="002A2A90"/>
          <w:p w:rsidR="0091200C" w:rsidRPr="001A71C8" w:rsidRDefault="0091200C" w:rsidP="002A2A90">
            <w:r w:rsidRPr="001A71C8">
              <w:t xml:space="preserve"> Tarih:   …/10//2012</w:t>
            </w:r>
          </w:p>
        </w:tc>
      </w:tr>
    </w:tbl>
    <w:p w:rsidR="0091200C" w:rsidRDefault="0091200C" w:rsidP="00287EBA">
      <w:pPr>
        <w:rPr>
          <w:color w:val="999999"/>
          <w:sz w:val="18"/>
          <w:szCs w:val="18"/>
        </w:rPr>
      </w:pPr>
    </w:p>
    <w:p w:rsidR="0091200C" w:rsidRPr="002E2AB7" w:rsidRDefault="0091200C" w:rsidP="00287EBA">
      <w:pPr>
        <w:rPr>
          <w:rFonts w:ascii="Hand writing Mutlu" w:hAnsi="Hand writing Mutlu" w:cs="Hand writing Mutlu"/>
          <w:color w:val="999999"/>
          <w:sz w:val="72"/>
          <w:szCs w:val="72"/>
        </w:rPr>
      </w:pPr>
      <w:r>
        <w:rPr>
          <w:noProof/>
          <w:lang w:eastAsia="tr-TR"/>
        </w:rPr>
        <w:pict>
          <v:group id="Grup 343" o:spid="_x0000_s1029" style="position:absolute;margin-left:-13.95pt;margin-top:12.6pt;width:482.05pt;height:44.2pt;z-index:-251658240" coordorigin="1054,7115" coordsize="10286,704">
            <v:group id="Group 157" o:spid="_x0000_s1030" style="position:absolute;left:1080;top:7132;width:10260;height:652" coordorigin="751,4013" coordsize="9707,557">
              <v:rect id="Rectangle 158" o:spid="_x0000_s1031" style="position:absolute;left:751;top:4399;width:9707;height:171;visibility:visible" filled="f" strokecolor="#548dd4" strokeweight="1.5pt">
                <v:stroke dashstyle="1 1" endcap="round"/>
                <v:shadow color="#868686"/>
                <v:path arrowok="t"/>
              </v:rect>
              <v:rect id="Rectangle 159" o:spid="_x0000_s1032" style="position:absolute;left:751;top:4185;width:9707;height:214;visibility:visible" filled="f" strokecolor="red" strokeweight="1pt">
                <v:shadow color="#868686"/>
                <v:path arrowok="t"/>
              </v:rect>
              <v:rect id="Rectangle 160" o:spid="_x0000_s1033" style="position:absolute;left:751;top:4013;width:9707;height:172;visibility:visible" filled="f" strokecolor="#548dd4" strokeweight="1.5pt">
                <v:stroke dashstyle="1 1" endcap="round"/>
                <v:shadow color="#868686"/>
                <v:path arrowok="t"/>
              </v:rect>
            </v:group>
            <v:group id="Group 161" o:spid="_x0000_s1034" style="position:absolute;left:1054;top:7115;width:2293;height:687" coordorigin="1054,7115" coordsize="2293,687">
              <v:shape id="Freeform 162" o:spid="_x0000_s1035" style="position:absolute;left:1054;top:7132;width:515;height:670;visibility:visible;mso-wrap-style:square;v-text-anchor:top" coordsize="515,670" path="m515,l,670e" filled="f" strokecolor="#548dd4">
                <v:stroke dashstyle="1 1"/>
                <v:shadow color="#868686"/>
                <v:path arrowok="t" o:connecttype="custom" o:connectlocs="515,0;0,670" o:connectangles="0,0"/>
              </v:shape>
              <v:shape id="Freeform 163" o:spid="_x0000_s1036" style="position:absolute;left:1406;top:7115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64" o:spid="_x0000_s1037" style="position:absolute;left:1774;top:7115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65" o:spid="_x0000_s1038" style="position:absolute;left:2119;top:7132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66" o:spid="_x0000_s1039" style="position:absolute;left:2479;top:7115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67" o:spid="_x0000_s1040" style="position:absolute;left:2832;top:7115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168" o:spid="_x0000_s1041" style="position:absolute;left:3162;top:7132;width:2293;height:687" coordorigin="1054,7115" coordsize="2293,687">
              <v:shape id="Freeform 169" o:spid="_x0000_s1042" style="position:absolute;left:1054;top:7132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70" o:spid="_x0000_s1043" style="position:absolute;left:1406;top:7115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71" o:spid="_x0000_s1044" style="position:absolute;left:1774;top:7115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72" o:spid="_x0000_s1045" style="position:absolute;left:2119;top:7132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73" o:spid="_x0000_s1046" style="position:absolute;left:2479;top:7115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74" o:spid="_x0000_s1047" style="position:absolute;left:2832;top:7115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shape id="Freeform 175" o:spid="_x0000_s1048" style="position:absolute;left:9530;top:7132;width:515;height:670;visibility:visible;mso-wrap-style:square;v-text-anchor:top" coordsize="515,670" path="m515,l,670e" filled="f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176" o:spid="_x0000_s1049" style="position:absolute;left:9882;top:7115;width:515;height:670;visibility:visible;mso-wrap-style:square;v-text-anchor:top" coordsize="515,670" path="m515,l,670e" filled="f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177" o:spid="_x0000_s1050" style="position:absolute;left:10250;top:7115;width:515;height:670;visibility:visible;mso-wrap-style:square;v-text-anchor:top" coordsize="515,670" path="m515,l,670e" filled="f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178" o:spid="_x0000_s1051" style="position:absolute;left:10595;top:7132;width:515;height:670;visibility:visible;mso-wrap-style:square;v-text-anchor:top" coordsize="515,670" path="m515,l,670e" filled="f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179" o:spid="_x0000_s1052" style="position:absolute;left:10955;top:7334;width:364;height:451;visibility:visible;mso-wrap-style:square;v-text-anchor:top" coordsize="364,451" path="m364,l,451e" filled="f" strokecolor="#548dd4">
              <v:stroke dashstyle="1 1" endcap="round"/>
              <v:shadow color="#868686"/>
              <v:path arrowok="t" o:connecttype="custom" o:connectlocs="364,0;0,451" o:connectangles="0,0"/>
            </v:shape>
            <v:group id="Group 180" o:spid="_x0000_s1053" style="position:absolute;left:5298;top:7122;width:2293;height:687" coordorigin="1054,7115" coordsize="2293,687">
              <v:shape id="Freeform 181" o:spid="_x0000_s1054" style="position:absolute;left:1054;top:7132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82" o:spid="_x0000_s1055" style="position:absolute;left:1406;top:7115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83" o:spid="_x0000_s1056" style="position:absolute;left:1774;top:7115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84" o:spid="_x0000_s1057" style="position:absolute;left:2119;top:7132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85" o:spid="_x0000_s1058" style="position:absolute;left:2479;top:7115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86" o:spid="_x0000_s1059" style="position:absolute;left:2832;top:7115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187" o:spid="_x0000_s1060" style="position:absolute;left:7390;top:7132;width:2293;height:687" coordorigin="1054,7115" coordsize="2293,687">
              <v:shape id="Freeform 188" o:spid="_x0000_s1061" style="position:absolute;left:1054;top:7132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89" o:spid="_x0000_s1062" style="position:absolute;left:1406;top:7115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90" o:spid="_x0000_s1063" style="position:absolute;left:1774;top:7115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91" o:spid="_x0000_s1064" style="position:absolute;left:2119;top:7132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92" o:spid="_x0000_s1065" style="position:absolute;left:2479;top:7115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93" o:spid="_x0000_s1066" style="position:absolute;left:2832;top:7115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</v:group>
        </w:pict>
      </w:r>
      <w:r>
        <w:rPr>
          <w:rFonts w:ascii="Nurhan Uz" w:hAnsi="Nurhan Uz" w:cs="Nurhan Uz"/>
          <w:b/>
          <w:bCs/>
          <w:color w:val="999999"/>
          <w:sz w:val="72"/>
          <w:szCs w:val="72"/>
        </w:rPr>
        <w:t>A AAAAAAA</w:t>
      </w:r>
    </w:p>
    <w:p w:rsidR="0091200C" w:rsidRPr="00287EBA" w:rsidRDefault="0091200C" w:rsidP="00287EBA">
      <w:pPr>
        <w:rPr>
          <w:rFonts w:ascii="Nurhan Uz" w:hAnsi="Nurhan Uz" w:cs="Nurhan Uz"/>
          <w:color w:val="999999"/>
          <w:sz w:val="72"/>
          <w:szCs w:val="72"/>
        </w:rPr>
      </w:pPr>
      <w:r>
        <w:rPr>
          <w:noProof/>
          <w:lang w:eastAsia="tr-TR"/>
        </w:rPr>
        <w:pict>
          <v:group id="Grup 305" o:spid="_x0000_s1067" style="position:absolute;margin-left:-13.35pt;margin-top:11.65pt;width:482.05pt;height:44.2pt;z-index:-251653120" coordorigin="1054,7115" coordsize="10286,704">
            <v:group id="Group 347" o:spid="_x0000_s1068" style="position:absolute;left:1080;top:7132;width:10260;height:652" coordorigin="751,4013" coordsize="9707,557">
              <v:rect id="Rectangle 348" o:spid="_x0000_s1069" style="position:absolute;left:751;top:4399;width:9707;height:171;visibility:visible" filled="f" strokecolor="#548dd4" strokeweight="1.5pt">
                <v:stroke dashstyle="1 1" endcap="round"/>
                <v:shadow color="#868686"/>
                <v:path arrowok="t"/>
              </v:rect>
              <v:rect id="Rectangle 349" o:spid="_x0000_s1070" style="position:absolute;left:751;top:4185;width:9707;height:214;visibility:visible" filled="f" strokecolor="red" strokeweight="1pt">
                <v:shadow color="#868686"/>
                <v:path arrowok="t"/>
              </v:rect>
              <v:rect id="Rectangle 350" o:spid="_x0000_s1071" style="position:absolute;left:751;top:4013;width:9707;height:172;visibility:visible" filled="f" strokecolor="#548dd4" strokeweight="1.5pt">
                <v:stroke dashstyle="1 1" endcap="round"/>
                <v:shadow color="#868686"/>
                <v:path arrowok="t"/>
              </v:rect>
            </v:group>
            <v:group id="Group 351" o:spid="_x0000_s1072" style="position:absolute;left:1054;top:7115;width:2293;height:687" coordorigin="1054,7115" coordsize="2293,687">
              <v:shape id="Freeform 352" o:spid="_x0000_s1073" style="position:absolute;left:1054;top:7132;width:515;height:670;visibility:visible;mso-wrap-style:square;v-text-anchor:top" coordsize="515,670" path="m515,l,670e" filled="f" strokecolor="#548dd4">
                <v:stroke dashstyle="1 1"/>
                <v:shadow color="#868686"/>
                <v:path arrowok="t" o:connecttype="custom" o:connectlocs="515,0;0,670" o:connectangles="0,0"/>
              </v:shape>
              <v:shape id="Freeform 353" o:spid="_x0000_s1074" style="position:absolute;left:1406;top:7115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54" o:spid="_x0000_s1075" style="position:absolute;left:1774;top:7115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55" o:spid="_x0000_s1076" style="position:absolute;left:2119;top:7132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56" o:spid="_x0000_s1077" style="position:absolute;left:2479;top:7115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57" o:spid="_x0000_s1078" style="position:absolute;left:2832;top:7115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358" o:spid="_x0000_s1079" style="position:absolute;left:3162;top:7132;width:2293;height:687" coordorigin="1054,7115" coordsize="2293,687">
              <v:shape id="Freeform 359" o:spid="_x0000_s1080" style="position:absolute;left:1054;top:7132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60" o:spid="_x0000_s1081" style="position:absolute;left:1406;top:7115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61" o:spid="_x0000_s1082" style="position:absolute;left:1774;top:7115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62" o:spid="_x0000_s1083" style="position:absolute;left:2119;top:7132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63" o:spid="_x0000_s1084" style="position:absolute;left:2479;top:7115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64" o:spid="_x0000_s1085" style="position:absolute;left:2832;top:7115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shape id="Freeform 365" o:spid="_x0000_s1086" style="position:absolute;left:9530;top:7132;width:515;height:670;visibility:visible;mso-wrap-style:square;v-text-anchor:top" coordsize="515,670" path="m515,l,670e" filled="f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366" o:spid="_x0000_s1087" style="position:absolute;left:9882;top:7115;width:515;height:670;visibility:visible;mso-wrap-style:square;v-text-anchor:top" coordsize="515,670" path="m515,l,670e" filled="f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367" o:spid="_x0000_s1088" style="position:absolute;left:10250;top:7115;width:515;height:670;visibility:visible;mso-wrap-style:square;v-text-anchor:top" coordsize="515,670" path="m515,l,670e" filled="f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368" o:spid="_x0000_s1089" style="position:absolute;left:10595;top:7132;width:515;height:670;visibility:visible;mso-wrap-style:square;v-text-anchor:top" coordsize="515,670" path="m515,l,670e" filled="f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369" o:spid="_x0000_s1090" style="position:absolute;left:10955;top:7334;width:364;height:451;visibility:visible;mso-wrap-style:square;v-text-anchor:top" coordsize="364,451" path="m364,l,451e" filled="f" strokecolor="#548dd4">
              <v:stroke dashstyle="1 1" endcap="round"/>
              <v:shadow color="#868686"/>
              <v:path arrowok="t" o:connecttype="custom" o:connectlocs="364,0;0,451" o:connectangles="0,0"/>
            </v:shape>
            <v:group id="Group 370" o:spid="_x0000_s1091" style="position:absolute;left:5298;top:7122;width:2293;height:687" coordorigin="1054,7115" coordsize="2293,687">
              <v:shape id="Freeform 371" o:spid="_x0000_s1092" style="position:absolute;left:1054;top:7132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72" o:spid="_x0000_s1093" style="position:absolute;left:1406;top:7115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73" o:spid="_x0000_s1094" style="position:absolute;left:1774;top:7115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74" o:spid="_x0000_s1095" style="position:absolute;left:2119;top:7132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75" o:spid="_x0000_s1096" style="position:absolute;left:2479;top:7115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76" o:spid="_x0000_s1097" style="position:absolute;left:2832;top:7115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377" o:spid="_x0000_s1098" style="position:absolute;left:7390;top:7132;width:2293;height:687" coordorigin="1054,7115" coordsize="2293,687">
              <v:shape id="Freeform 378" o:spid="_x0000_s1099" style="position:absolute;left:1054;top:7132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79" o:spid="_x0000_s1100" style="position:absolute;left:1406;top:7115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80" o:spid="_x0000_s1101" style="position:absolute;left:1774;top:7115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81" o:spid="_x0000_s1102" style="position:absolute;left:2119;top:7132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82" o:spid="_x0000_s1103" style="position:absolute;left:2479;top:7115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83" o:spid="_x0000_s1104" style="position:absolute;left:2832;top:7115;width:515;height:670;visibility:visible;mso-wrap-style:square;v-text-anchor:top" coordsize="515,670" path="m515,l,670e" filled="f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</v:group>
        </w:pict>
      </w:r>
      <w:r>
        <w:rPr>
          <w:rFonts w:ascii="Nurhan Uz" w:hAnsi="Nurhan Uz" w:cs="Nurhan Uz"/>
          <w:b/>
          <w:bCs/>
          <w:color w:val="999999"/>
          <w:sz w:val="72"/>
          <w:szCs w:val="72"/>
        </w:rPr>
        <w:t>A AAAAAAA</w:t>
      </w:r>
    </w:p>
    <w:p w:rsidR="0091200C" w:rsidRPr="00C5234D" w:rsidRDefault="0091200C" w:rsidP="00287EBA">
      <w:pPr>
        <w:rPr>
          <w:rFonts w:ascii="Nurhan Uz" w:hAnsi="Nurhan Uz" w:cs="Nurhan Uz"/>
          <w:color w:val="999999"/>
          <w:sz w:val="72"/>
          <w:szCs w:val="72"/>
        </w:rPr>
      </w:pPr>
      <w:r>
        <w:rPr>
          <w:noProof/>
          <w:lang w:eastAsia="tr-TR"/>
        </w:rPr>
        <w:pict>
          <v:group id="Grup 267" o:spid="_x0000_s1105" style="position:absolute;margin-left:-12.95pt;margin-top:12.4pt;width:482.05pt;height:44.2pt;z-index:-251661312" coordorigin="1054,7115" coordsize="10286,704">
            <v:group id="Group 43" o:spid="_x0000_s1106" style="position:absolute;left:1080;top:7132;width:10260;height:652" coordorigin="751,4013" coordsize="9707,557">
              <v:rect id="Rectangle 44" o:spid="_x0000_s1107" style="position:absolute;left:751;top:4399;width:9707;height:171;visibility:visible" strokecolor="#548dd4" strokeweight="1.5pt">
                <v:stroke dashstyle="1 1" endcap="round"/>
                <v:shadow color="#868686"/>
                <v:path arrowok="t"/>
              </v:rect>
              <v:rect id="Rectangle 45" o:spid="_x0000_s1108" style="position:absolute;left:751;top:4185;width:9707;height:214;visibility:visible" strokecolor="red" strokeweight="1pt">
                <v:shadow color="#868686"/>
                <v:path arrowok="t"/>
              </v:rect>
              <v:rect id="Rectangle 46" o:spid="_x0000_s1109" style="position:absolute;left:751;top:4013;width:9707;height:172;visibility:visible" strokecolor="#548dd4" strokeweight="1.5pt">
                <v:stroke dashstyle="1 1" endcap="round"/>
                <v:shadow color="#868686"/>
                <v:path arrowok="t"/>
              </v:rect>
            </v:group>
            <v:group id="Group 47" o:spid="_x0000_s1110" style="position:absolute;left:1054;top:7115;width:2293;height:687" coordorigin="1054,7115" coordsize="2293,687">
              <v:shape id="Freeform 48" o:spid="_x0000_s1111" style="position:absolute;left:1054;top:7132;width:515;height:670;visibility:visible;mso-wrap-style:square;v-text-anchor:top" coordsize="515,670" path="m515,l,670e" strokecolor="#548dd4">
                <v:stroke dashstyle="1 1"/>
                <v:shadow color="#868686"/>
                <v:path arrowok="t" o:connecttype="custom" o:connectlocs="515,0;0,670" o:connectangles="0,0"/>
              </v:shape>
              <v:shape id="Freeform 49" o:spid="_x0000_s1112" style="position:absolute;left:1406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50" o:spid="_x0000_s1113" style="position:absolute;left:1774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51" o:spid="_x0000_s1114" style="position:absolute;left:2119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52" o:spid="_x0000_s1115" style="position:absolute;left:2479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53" o:spid="_x0000_s1116" style="position:absolute;left:2832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54" o:spid="_x0000_s1117" style="position:absolute;left:3162;top:7132;width:2293;height:687" coordorigin="1054,7115" coordsize="2293,687">
              <v:shape id="Freeform 55" o:spid="_x0000_s1118" style="position:absolute;left:1054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56" o:spid="_x0000_s1119" style="position:absolute;left:1406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57" o:spid="_x0000_s1120" style="position:absolute;left:1774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" o:spid="_x0000_s1121" style="position:absolute;left:2119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59" o:spid="_x0000_s1122" style="position:absolute;left:2479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" o:spid="_x0000_s1123" style="position:absolute;left:2832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shape id="Freeform 61" o:spid="_x0000_s1124" style="position:absolute;left:9530;top:7132;width:515;height:670;visibility:visible;mso-wrap-style:square;v-text-anchor:top" coordsize="515,670" path="m515,l,670e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62" o:spid="_x0000_s1125" style="position:absolute;left:9882;top:7115;width:515;height:670;visibility:visible;mso-wrap-style:square;v-text-anchor:top" coordsize="515,670" path="m515,l,670e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63" o:spid="_x0000_s1126" style="position:absolute;left:10250;top:7115;width:515;height:670;visibility:visible;mso-wrap-style:square;v-text-anchor:top" coordsize="515,670" path="m515,l,670e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64" o:spid="_x0000_s1127" style="position:absolute;left:10595;top:7132;width:515;height:670;visibility:visible;mso-wrap-style:square;v-text-anchor:top" coordsize="515,670" path="m515,l,670e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65" o:spid="_x0000_s1128" style="position:absolute;left:10955;top:7334;width:364;height:451;visibility:visible;mso-wrap-style:square;v-text-anchor:top" coordsize="364,451" path="m364,l,451e" strokecolor="#548dd4">
              <v:stroke dashstyle="1 1" endcap="round"/>
              <v:shadow color="#868686"/>
              <v:path arrowok="t" o:connecttype="custom" o:connectlocs="364,0;0,451" o:connectangles="0,0"/>
            </v:shape>
            <v:group id="Group 66" o:spid="_x0000_s1129" style="position:absolute;left:5298;top:7122;width:2293;height:687" coordorigin="1054,7115" coordsize="2293,687">
              <v:shape id="Freeform 67" o:spid="_x0000_s1130" style="position:absolute;left:1054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68" o:spid="_x0000_s1131" style="position:absolute;left:1406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69" o:spid="_x0000_s1132" style="position:absolute;left:1774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70" o:spid="_x0000_s1133" style="position:absolute;left:2119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71" o:spid="_x0000_s1134" style="position:absolute;left:2479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72" o:spid="_x0000_s1135" style="position:absolute;left:2832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73" o:spid="_x0000_s1136" style="position:absolute;left:7390;top:7132;width:2293;height:687" coordorigin="1054,7115" coordsize="2293,687">
              <v:shape id="Freeform 74" o:spid="_x0000_s1137" style="position:absolute;left:1054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75" o:spid="_x0000_s1138" style="position:absolute;left:1406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76" o:spid="_x0000_s1139" style="position:absolute;left:1774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77" o:spid="_x0000_s1140" style="position:absolute;left:2119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78" o:spid="_x0000_s1141" style="position:absolute;left:2479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79" o:spid="_x0000_s1142" style="position:absolute;left:2832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</v:group>
        </w:pict>
      </w:r>
      <w:r>
        <w:rPr>
          <w:rFonts w:ascii="Nurhan Uz" w:hAnsi="Nurhan Uz" w:cs="Nurhan Uz"/>
          <w:b/>
          <w:bCs/>
          <w:color w:val="999999"/>
          <w:sz w:val="72"/>
          <w:szCs w:val="72"/>
        </w:rPr>
        <w:t>A AAAAAAA</w:t>
      </w:r>
    </w:p>
    <w:p w:rsidR="0091200C" w:rsidRPr="002E2AB7" w:rsidRDefault="0091200C" w:rsidP="00287EBA">
      <w:pPr>
        <w:rPr>
          <w:rFonts w:ascii="Hand writing Mutlu" w:hAnsi="Hand writing Mutlu" w:cs="Hand writing Mutlu"/>
          <w:color w:val="999999"/>
          <w:sz w:val="72"/>
          <w:szCs w:val="72"/>
        </w:rPr>
      </w:pPr>
      <w:r>
        <w:rPr>
          <w:noProof/>
          <w:lang w:eastAsia="tr-TR"/>
        </w:rPr>
        <w:pict>
          <v:group id="Grup 229" o:spid="_x0000_s1143" style="position:absolute;margin-left:0;margin-top:9.15pt;width:482.05pt;height:44.2pt;z-index:-251662336;mso-position-horizontal:center" coordorigin="1054,7115" coordsize="10286,704">
            <v:group id="Group 5" o:spid="_x0000_s1144" style="position:absolute;left:1080;top:7132;width:10260;height:652" coordorigin="751,4013" coordsize="9707,557">
              <v:rect id="Rectangle 6" o:spid="_x0000_s1145" style="position:absolute;left:751;top:4399;width:9707;height:171;visibility:visible" strokecolor="#548dd4" strokeweight="1.5pt">
                <v:stroke dashstyle="1 1" endcap="round"/>
                <v:shadow color="#868686"/>
                <v:path arrowok="t"/>
              </v:rect>
              <v:rect id="Rectangle 7" o:spid="_x0000_s1146" style="position:absolute;left:751;top:4185;width:9707;height:214;visibility:visible" strokecolor="red" strokeweight="1pt">
                <v:shadow color="#868686"/>
                <v:path arrowok="t"/>
              </v:rect>
              <v:rect id="Rectangle 8" o:spid="_x0000_s1147" style="position:absolute;left:751;top:4013;width:9707;height:172;visibility:visible" strokecolor="#548dd4" strokeweight="1.5pt">
                <v:stroke dashstyle="1 1" endcap="round"/>
                <v:shadow color="#868686"/>
                <v:path arrowok="t"/>
              </v:rect>
            </v:group>
            <v:group id="Group 9" o:spid="_x0000_s1148" style="position:absolute;left:1054;top:7115;width:2293;height:687" coordorigin="1054,7115" coordsize="2293,687">
              <v:shape id="Freeform 10" o:spid="_x0000_s1149" style="position:absolute;left:1054;top:7132;width:515;height:670;visibility:visible;mso-wrap-style:square;v-text-anchor:top" coordsize="515,670" path="m515,l,670e" strokecolor="#548dd4">
                <v:stroke dashstyle="1 1"/>
                <v:shadow color="#868686"/>
                <v:path arrowok="t" o:connecttype="custom" o:connectlocs="515,0;0,670" o:connectangles="0,0"/>
              </v:shape>
              <v:shape id="Freeform 11" o:spid="_x0000_s1150" style="position:absolute;left:1406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2" o:spid="_x0000_s1151" style="position:absolute;left:1774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3" o:spid="_x0000_s1152" style="position:absolute;left:2119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4" o:spid="_x0000_s1153" style="position:absolute;left:2479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5" o:spid="_x0000_s1154" style="position:absolute;left:2832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16" o:spid="_x0000_s1155" style="position:absolute;left:3162;top:7132;width:2293;height:687" coordorigin="1054,7115" coordsize="2293,687">
              <v:shape id="Freeform 17" o:spid="_x0000_s1156" style="position:absolute;left:1054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8" o:spid="_x0000_s1157" style="position:absolute;left:1406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9" o:spid="_x0000_s1158" style="position:absolute;left:1774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0" o:spid="_x0000_s1159" style="position:absolute;left:2119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1" o:spid="_x0000_s1160" style="position:absolute;left:2479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2" o:spid="_x0000_s1161" style="position:absolute;left:2832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shape id="Freeform 23" o:spid="_x0000_s1162" style="position:absolute;left:9530;top:7132;width:515;height:670;visibility:visible;mso-wrap-style:square;v-text-anchor:top" coordsize="515,670" path="m515,l,670e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24" o:spid="_x0000_s1163" style="position:absolute;left:9882;top:7115;width:515;height:670;visibility:visible;mso-wrap-style:square;v-text-anchor:top" coordsize="515,670" path="m515,l,670e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25" o:spid="_x0000_s1164" style="position:absolute;left:10250;top:7115;width:515;height:670;visibility:visible;mso-wrap-style:square;v-text-anchor:top" coordsize="515,670" path="m515,l,670e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26" o:spid="_x0000_s1165" style="position:absolute;left:10595;top:7132;width:515;height:670;visibility:visible;mso-wrap-style:square;v-text-anchor:top" coordsize="515,670" path="m515,l,670e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27" o:spid="_x0000_s1166" style="position:absolute;left:10955;top:7334;width:364;height:451;visibility:visible;mso-wrap-style:square;v-text-anchor:top" coordsize="364,451" path="m364,l,451e" strokecolor="#548dd4">
              <v:stroke dashstyle="1 1" endcap="round"/>
              <v:shadow color="#868686"/>
              <v:path arrowok="t" o:connecttype="custom" o:connectlocs="364,0;0,451" o:connectangles="0,0"/>
            </v:shape>
            <v:group id="Group 28" o:spid="_x0000_s1167" style="position:absolute;left:5298;top:7122;width:2293;height:687" coordorigin="1054,7115" coordsize="2293,687">
              <v:shape id="Freeform 29" o:spid="_x0000_s1168" style="position:absolute;left:1054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0" o:spid="_x0000_s1169" style="position:absolute;left:1406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1" o:spid="_x0000_s1170" style="position:absolute;left:1774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2" o:spid="_x0000_s1171" style="position:absolute;left:2119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3" o:spid="_x0000_s1172" style="position:absolute;left:2479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4" o:spid="_x0000_s1173" style="position:absolute;left:2832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35" o:spid="_x0000_s1174" style="position:absolute;left:7390;top:7132;width:2293;height:687" coordorigin="1054,7115" coordsize="2293,687">
              <v:shape id="Freeform 36" o:spid="_x0000_s1175" style="position:absolute;left:1054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7" o:spid="_x0000_s1176" style="position:absolute;left:1406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8" o:spid="_x0000_s1177" style="position:absolute;left:1774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9" o:spid="_x0000_s1178" style="position:absolute;left:2119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40" o:spid="_x0000_s1179" style="position:absolute;left:2479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41" o:spid="_x0000_s1180" style="position:absolute;left:2832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</v:group>
        </w:pict>
      </w:r>
      <w:r>
        <w:rPr>
          <w:rFonts w:ascii="Nurhan Uz" w:hAnsi="Nurhan Uz" w:cs="Nurhan Uz"/>
          <w:b/>
          <w:bCs/>
          <w:color w:val="999999"/>
          <w:sz w:val="72"/>
          <w:szCs w:val="72"/>
        </w:rPr>
        <w:t>A AAAAAAA</w:t>
      </w:r>
    </w:p>
    <w:p w:rsidR="0091200C" w:rsidRPr="002E2AB7" w:rsidRDefault="0091200C" w:rsidP="00287EBA">
      <w:pPr>
        <w:rPr>
          <w:rFonts w:ascii="Hand writing Mutlu" w:hAnsi="Hand writing Mutlu" w:cs="Hand writing Mutlu"/>
          <w:color w:val="999999"/>
          <w:sz w:val="72"/>
          <w:szCs w:val="72"/>
        </w:rPr>
      </w:pPr>
      <w:r>
        <w:rPr>
          <w:noProof/>
          <w:lang w:eastAsia="tr-TR"/>
        </w:rPr>
        <w:pict>
          <v:group id="Grup 191" o:spid="_x0000_s1181" style="position:absolute;margin-left:-14.55pt;margin-top:11.35pt;width:482.05pt;height:44.2pt;z-index:-251659264" coordorigin="1054,7115" coordsize="10286,704">
            <v:group id="Group 119" o:spid="_x0000_s1182" style="position:absolute;left:1080;top:7132;width:10260;height:652" coordorigin="751,4013" coordsize="9707,557">
              <v:rect id="Rectangle 120" o:spid="_x0000_s1183" style="position:absolute;left:751;top:4399;width:9707;height:171;visibility:visible" strokecolor="#548dd4" strokeweight="1.5pt">
                <v:stroke dashstyle="1 1" endcap="round"/>
                <v:shadow color="#868686"/>
                <v:path arrowok="t"/>
              </v:rect>
              <v:rect id="Rectangle 121" o:spid="_x0000_s1184" style="position:absolute;left:751;top:4185;width:9707;height:214;visibility:visible" strokecolor="red" strokeweight="1pt">
                <v:shadow color="#868686"/>
                <v:path arrowok="t"/>
              </v:rect>
              <v:rect id="Rectangle 122" o:spid="_x0000_s1185" style="position:absolute;left:751;top:4013;width:9707;height:172;visibility:visible" strokecolor="#548dd4" strokeweight="1.5pt">
                <v:stroke dashstyle="1 1" endcap="round"/>
                <v:shadow color="#868686"/>
                <v:path arrowok="t"/>
              </v:rect>
            </v:group>
            <v:group id="Group 123" o:spid="_x0000_s1186" style="position:absolute;left:1054;top:7115;width:2293;height:687" coordorigin="1054,7115" coordsize="2293,687">
              <v:shape id="Freeform 124" o:spid="_x0000_s1187" style="position:absolute;left:1054;top:7132;width:515;height:670;visibility:visible;mso-wrap-style:square;v-text-anchor:top" coordsize="515,670" path="m515,l,670e" strokecolor="#548dd4">
                <v:stroke dashstyle="1 1"/>
                <v:shadow color="#868686"/>
                <v:path arrowok="t" o:connecttype="custom" o:connectlocs="515,0;0,670" o:connectangles="0,0"/>
              </v:shape>
              <v:shape id="Freeform 125" o:spid="_x0000_s1188" style="position:absolute;left:1406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26" o:spid="_x0000_s1189" style="position:absolute;left:1774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27" o:spid="_x0000_s1190" style="position:absolute;left:2119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28" o:spid="_x0000_s1191" style="position:absolute;left:2479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29" o:spid="_x0000_s1192" style="position:absolute;left:2832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130" o:spid="_x0000_s1193" style="position:absolute;left:3162;top:7132;width:2293;height:687" coordorigin="1054,7115" coordsize="2293,687">
              <v:shape id="Freeform 131" o:spid="_x0000_s1194" style="position:absolute;left:1054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32" o:spid="_x0000_s1195" style="position:absolute;left:1406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33" o:spid="_x0000_s1196" style="position:absolute;left:1774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34" o:spid="_x0000_s1197" style="position:absolute;left:2119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35" o:spid="_x0000_s1198" style="position:absolute;left:2479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36" o:spid="_x0000_s1199" style="position:absolute;left:2832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shape id="Freeform 137" o:spid="_x0000_s1200" style="position:absolute;left:9530;top:7132;width:515;height:670;visibility:visible;mso-wrap-style:square;v-text-anchor:top" coordsize="515,670" path="m515,l,670e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138" o:spid="_x0000_s1201" style="position:absolute;left:9882;top:7115;width:515;height:670;visibility:visible;mso-wrap-style:square;v-text-anchor:top" coordsize="515,670" path="m515,l,670e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139" o:spid="_x0000_s1202" style="position:absolute;left:10250;top:7115;width:515;height:670;visibility:visible;mso-wrap-style:square;v-text-anchor:top" coordsize="515,670" path="m515,l,670e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140" o:spid="_x0000_s1203" style="position:absolute;left:10595;top:7132;width:515;height:670;visibility:visible;mso-wrap-style:square;v-text-anchor:top" coordsize="515,670" path="m515,l,670e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141" o:spid="_x0000_s1204" style="position:absolute;left:10955;top:7334;width:364;height:451;visibility:visible;mso-wrap-style:square;v-text-anchor:top" coordsize="364,451" path="m364,l,451e" strokecolor="#548dd4">
              <v:stroke dashstyle="1 1" endcap="round"/>
              <v:shadow color="#868686"/>
              <v:path arrowok="t" o:connecttype="custom" o:connectlocs="364,0;0,451" o:connectangles="0,0"/>
            </v:shape>
            <v:group id="Group 142" o:spid="_x0000_s1205" style="position:absolute;left:5298;top:7122;width:2293;height:687" coordorigin="1054,7115" coordsize="2293,687">
              <v:shape id="Freeform 143" o:spid="_x0000_s1206" style="position:absolute;left:1054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44" o:spid="_x0000_s1207" style="position:absolute;left:1406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45" o:spid="_x0000_s1208" style="position:absolute;left:1774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46" o:spid="_x0000_s1209" style="position:absolute;left:2119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47" o:spid="_x0000_s1210" style="position:absolute;left:2479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48" o:spid="_x0000_s1211" style="position:absolute;left:2832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149" o:spid="_x0000_s1212" style="position:absolute;left:7390;top:7132;width:2293;height:687" coordorigin="1054,7115" coordsize="2293,687">
              <v:shape id="Freeform 150" o:spid="_x0000_s1213" style="position:absolute;left:1054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51" o:spid="_x0000_s1214" style="position:absolute;left:1406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52" o:spid="_x0000_s1215" style="position:absolute;left:1774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53" o:spid="_x0000_s1216" style="position:absolute;left:2119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54" o:spid="_x0000_s1217" style="position:absolute;left:2479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55" o:spid="_x0000_s1218" style="position:absolute;left:2832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</v:group>
        </w:pict>
      </w:r>
      <w:r>
        <w:rPr>
          <w:rFonts w:ascii="Nurhan Uz" w:hAnsi="Nurhan Uz" w:cs="Nurhan Uz"/>
          <w:b/>
          <w:bCs/>
          <w:color w:val="999999"/>
          <w:sz w:val="72"/>
          <w:szCs w:val="72"/>
        </w:rPr>
        <w:t>A AAAAAAA</w:t>
      </w:r>
    </w:p>
    <w:p w:rsidR="0091200C" w:rsidRDefault="0091200C" w:rsidP="00287EBA">
      <w:pPr>
        <w:rPr>
          <w:rFonts w:ascii="Hand writing Mutlu" w:hAnsi="Hand writing Mutlu" w:cs="Hand writing Mutlu"/>
          <w:color w:val="999999"/>
          <w:sz w:val="72"/>
          <w:szCs w:val="72"/>
        </w:rPr>
      </w:pPr>
      <w:r>
        <w:rPr>
          <w:noProof/>
          <w:lang w:eastAsia="tr-TR"/>
        </w:rPr>
        <w:pict>
          <v:group id="Grup 153" o:spid="_x0000_s1219" style="position:absolute;margin-left:-12.95pt;margin-top:11.1pt;width:482.05pt;height:44.2pt;z-index:-251657216" coordorigin="1054,7115" coordsize="10286,704">
            <v:group id="Group 195" o:spid="_x0000_s1220" style="position:absolute;left:1080;top:7132;width:10260;height:652" coordorigin="751,4013" coordsize="9707,557">
              <v:rect id="Rectangle 196" o:spid="_x0000_s1221" style="position:absolute;left:751;top:4399;width:9707;height:171;visibility:visible" strokecolor="#548dd4" strokeweight="1.5pt">
                <v:stroke dashstyle="1 1" endcap="round"/>
                <v:shadow color="#868686"/>
                <v:path arrowok="t"/>
              </v:rect>
              <v:rect id="Rectangle 197" o:spid="_x0000_s1222" style="position:absolute;left:751;top:4185;width:9707;height:214;visibility:visible" strokecolor="red" strokeweight="1pt">
                <v:shadow color="#868686"/>
                <v:path arrowok="t"/>
              </v:rect>
              <v:rect id="Rectangle 198" o:spid="_x0000_s1223" style="position:absolute;left:751;top:4013;width:9707;height:172;visibility:visible" strokecolor="#548dd4" strokeweight="1.5pt">
                <v:stroke dashstyle="1 1" endcap="round"/>
                <v:shadow color="#868686"/>
                <v:path arrowok="t"/>
              </v:rect>
            </v:group>
            <v:group id="Group 199" o:spid="_x0000_s1224" style="position:absolute;left:1054;top:7115;width:2293;height:687" coordorigin="1054,7115" coordsize="2293,687">
              <v:shape id="Freeform 200" o:spid="_x0000_s1225" style="position:absolute;left:1054;top:7132;width:515;height:670;visibility:visible;mso-wrap-style:square;v-text-anchor:top" coordsize="515,670" path="m515,l,670e" strokecolor="#548dd4">
                <v:stroke dashstyle="1 1"/>
                <v:shadow color="#868686"/>
                <v:path arrowok="t" o:connecttype="custom" o:connectlocs="515,0;0,670" o:connectangles="0,0"/>
              </v:shape>
              <v:shape id="Freeform 201" o:spid="_x0000_s1226" style="position:absolute;left:1406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02" o:spid="_x0000_s1227" style="position:absolute;left:1774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03" o:spid="_x0000_s1228" style="position:absolute;left:2119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04" o:spid="_x0000_s1229" style="position:absolute;left:2479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05" o:spid="_x0000_s1230" style="position:absolute;left:2832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206" o:spid="_x0000_s1231" style="position:absolute;left:3162;top:7132;width:2293;height:687" coordorigin="1054,7115" coordsize="2293,687">
              <v:shape id="Freeform 207" o:spid="_x0000_s1232" style="position:absolute;left:1054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08" o:spid="_x0000_s1233" style="position:absolute;left:1406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09" o:spid="_x0000_s1234" style="position:absolute;left:1774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10" o:spid="_x0000_s1235" style="position:absolute;left:2119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11" o:spid="_x0000_s1236" style="position:absolute;left:2479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12" o:spid="_x0000_s1237" style="position:absolute;left:2832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shape id="Freeform 213" o:spid="_x0000_s1238" style="position:absolute;left:9530;top:7132;width:515;height:670;visibility:visible;mso-wrap-style:square;v-text-anchor:top" coordsize="515,670" path="m515,l,670e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214" o:spid="_x0000_s1239" style="position:absolute;left:9882;top:7115;width:515;height:670;visibility:visible;mso-wrap-style:square;v-text-anchor:top" coordsize="515,670" path="m515,l,670e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215" o:spid="_x0000_s1240" style="position:absolute;left:10250;top:7115;width:515;height:670;visibility:visible;mso-wrap-style:square;v-text-anchor:top" coordsize="515,670" path="m515,l,670e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216" o:spid="_x0000_s1241" style="position:absolute;left:10595;top:7132;width:515;height:670;visibility:visible;mso-wrap-style:square;v-text-anchor:top" coordsize="515,670" path="m515,l,670e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217" o:spid="_x0000_s1242" style="position:absolute;left:10955;top:7334;width:364;height:451;visibility:visible;mso-wrap-style:square;v-text-anchor:top" coordsize="364,451" path="m364,l,451e" strokecolor="#548dd4">
              <v:stroke dashstyle="1 1" endcap="round"/>
              <v:shadow color="#868686"/>
              <v:path arrowok="t" o:connecttype="custom" o:connectlocs="364,0;0,451" o:connectangles="0,0"/>
            </v:shape>
            <v:group id="Group 218" o:spid="_x0000_s1243" style="position:absolute;left:5298;top:7122;width:2293;height:687" coordorigin="1054,7115" coordsize="2293,687">
              <v:shape id="Freeform 219" o:spid="_x0000_s1244" style="position:absolute;left:1054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20" o:spid="_x0000_s1245" style="position:absolute;left:1406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21" o:spid="_x0000_s1246" style="position:absolute;left:1774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22" o:spid="_x0000_s1247" style="position:absolute;left:2119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23" o:spid="_x0000_s1248" style="position:absolute;left:2479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24" o:spid="_x0000_s1249" style="position:absolute;left:2832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225" o:spid="_x0000_s1250" style="position:absolute;left:7390;top:7132;width:2293;height:687" coordorigin="1054,7115" coordsize="2293,687">
              <v:shape id="Freeform 226" o:spid="_x0000_s1251" style="position:absolute;left:1054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27" o:spid="_x0000_s1252" style="position:absolute;left:1406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28" o:spid="_x0000_s1253" style="position:absolute;left:1774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29" o:spid="_x0000_s1254" style="position:absolute;left:2119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30" o:spid="_x0000_s1255" style="position:absolute;left:2479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31" o:spid="_x0000_s1256" style="position:absolute;left:2832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</v:group>
        </w:pict>
      </w:r>
      <w:r>
        <w:rPr>
          <w:rFonts w:ascii="Nurhan Uz" w:hAnsi="Nurhan Uz" w:cs="Nurhan Uz"/>
          <w:b/>
          <w:bCs/>
          <w:color w:val="999999"/>
          <w:sz w:val="72"/>
          <w:szCs w:val="72"/>
        </w:rPr>
        <w:t>A AAAAAAA</w:t>
      </w:r>
    </w:p>
    <w:p w:rsidR="0091200C" w:rsidRPr="002E2AB7" w:rsidRDefault="0091200C" w:rsidP="00287EBA">
      <w:pPr>
        <w:rPr>
          <w:rFonts w:ascii="Hand writing Mutlu" w:hAnsi="Hand writing Mutlu" w:cs="Hand writing Mutlu"/>
          <w:color w:val="999999"/>
          <w:sz w:val="72"/>
          <w:szCs w:val="72"/>
        </w:rPr>
      </w:pPr>
      <w:r>
        <w:rPr>
          <w:noProof/>
          <w:lang w:eastAsia="tr-TR"/>
        </w:rPr>
        <w:pict>
          <v:group id="Grup 115" o:spid="_x0000_s1257" style="position:absolute;margin-left:-12.95pt;margin-top:10.35pt;width:482.05pt;height:44.2pt;z-index:-251660288" coordorigin="1054,7115" coordsize="10286,704">
            <v:group id="Group 81" o:spid="_x0000_s1258" style="position:absolute;left:1080;top:7132;width:10260;height:652" coordorigin="751,4013" coordsize="9707,557">
              <v:rect id="Rectangle 82" o:spid="_x0000_s1259" style="position:absolute;left:751;top:4399;width:9707;height:171;visibility:visible" strokecolor="#548dd4" strokeweight="1.5pt">
                <v:stroke dashstyle="1 1" endcap="round"/>
                <v:shadow color="#868686"/>
                <v:path arrowok="t"/>
              </v:rect>
              <v:rect id="Rectangle 83" o:spid="_x0000_s1260" style="position:absolute;left:751;top:4185;width:9707;height:214;visibility:visible" strokecolor="red" strokeweight="1pt">
                <v:shadow color="#868686"/>
                <v:path arrowok="t"/>
              </v:rect>
              <v:rect id="Rectangle 84" o:spid="_x0000_s1261" style="position:absolute;left:751;top:4013;width:9707;height:172;visibility:visible" strokecolor="#548dd4" strokeweight="1.5pt">
                <v:stroke dashstyle="1 1" endcap="round"/>
                <v:shadow color="#868686"/>
                <v:path arrowok="t"/>
              </v:rect>
            </v:group>
            <v:group id="Group 85" o:spid="_x0000_s1262" style="position:absolute;left:1054;top:7115;width:2293;height:687" coordorigin="1054,7115" coordsize="2293,687">
              <v:shape id="Freeform 86" o:spid="_x0000_s1263" style="position:absolute;left:1054;top:7132;width:515;height:670;visibility:visible;mso-wrap-style:square;v-text-anchor:top" coordsize="515,670" path="m515,l,670e" strokecolor="#548dd4">
                <v:stroke dashstyle="1 1"/>
                <v:shadow color="#868686"/>
                <v:path arrowok="t" o:connecttype="custom" o:connectlocs="515,0;0,670" o:connectangles="0,0"/>
              </v:shape>
              <v:shape id="Freeform 87" o:spid="_x0000_s1264" style="position:absolute;left:1406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88" o:spid="_x0000_s1265" style="position:absolute;left:1774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89" o:spid="_x0000_s1266" style="position:absolute;left:2119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90" o:spid="_x0000_s1267" style="position:absolute;left:2479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91" o:spid="_x0000_s1268" style="position:absolute;left:2832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92" o:spid="_x0000_s1269" style="position:absolute;left:3162;top:7132;width:2293;height:687" coordorigin="1054,7115" coordsize="2293,687">
              <v:shape id="Freeform 93" o:spid="_x0000_s1270" style="position:absolute;left:1054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94" o:spid="_x0000_s1271" style="position:absolute;left:1406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95" o:spid="_x0000_s1272" style="position:absolute;left:1774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96" o:spid="_x0000_s1273" style="position:absolute;left:2119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97" o:spid="_x0000_s1274" style="position:absolute;left:2479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98" o:spid="_x0000_s1275" style="position:absolute;left:2832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shape id="Freeform 99" o:spid="_x0000_s1276" style="position:absolute;left:9530;top:7132;width:515;height:670;visibility:visible;mso-wrap-style:square;v-text-anchor:top" coordsize="515,670" path="m515,l,670e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100" o:spid="_x0000_s1277" style="position:absolute;left:9882;top:7115;width:515;height:670;visibility:visible;mso-wrap-style:square;v-text-anchor:top" coordsize="515,670" path="m515,l,670e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101" o:spid="_x0000_s1278" style="position:absolute;left:10250;top:7115;width:515;height:670;visibility:visible;mso-wrap-style:square;v-text-anchor:top" coordsize="515,670" path="m515,l,670e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102" o:spid="_x0000_s1279" style="position:absolute;left:10595;top:7132;width:515;height:670;visibility:visible;mso-wrap-style:square;v-text-anchor:top" coordsize="515,670" path="m515,l,670e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103" o:spid="_x0000_s1280" style="position:absolute;left:10955;top:7334;width:364;height:451;visibility:visible;mso-wrap-style:square;v-text-anchor:top" coordsize="364,451" path="m364,l,451e" strokecolor="#548dd4">
              <v:stroke dashstyle="1 1" endcap="round"/>
              <v:shadow color="#868686"/>
              <v:path arrowok="t" o:connecttype="custom" o:connectlocs="364,0;0,451" o:connectangles="0,0"/>
            </v:shape>
            <v:group id="Group 104" o:spid="_x0000_s1281" style="position:absolute;left:5298;top:7122;width:2293;height:687" coordorigin="1054,7115" coordsize="2293,687">
              <v:shape id="Freeform 105" o:spid="_x0000_s1282" style="position:absolute;left:1054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06" o:spid="_x0000_s1283" style="position:absolute;left:1406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07" o:spid="_x0000_s1284" style="position:absolute;left:1774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08" o:spid="_x0000_s1285" style="position:absolute;left:2119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09" o:spid="_x0000_s1286" style="position:absolute;left:2479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10" o:spid="_x0000_s1287" style="position:absolute;left:2832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111" o:spid="_x0000_s1288" style="position:absolute;left:7390;top:7132;width:2293;height:687" coordorigin="1054,7115" coordsize="2293,687">
              <v:shape id="Freeform 112" o:spid="_x0000_s1289" style="position:absolute;left:1054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13" o:spid="_x0000_s1290" style="position:absolute;left:1406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14" o:spid="_x0000_s1291" style="position:absolute;left:1774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15" o:spid="_x0000_s1292" style="position:absolute;left:2119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16" o:spid="_x0000_s1293" style="position:absolute;left:2479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117" o:spid="_x0000_s1294" style="position:absolute;left:2832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</v:group>
        </w:pict>
      </w:r>
      <w:r>
        <w:rPr>
          <w:rFonts w:ascii="Nurhan Uz" w:hAnsi="Nurhan Uz" w:cs="Nurhan Uz"/>
          <w:b/>
          <w:bCs/>
          <w:color w:val="999999"/>
          <w:sz w:val="72"/>
          <w:szCs w:val="72"/>
        </w:rPr>
        <w:t>A AAAAAAA</w:t>
      </w:r>
    </w:p>
    <w:p w:rsidR="0091200C" w:rsidRDefault="0091200C" w:rsidP="00287EBA">
      <w:pPr>
        <w:rPr>
          <w:rFonts w:ascii="Hand writing Mutlu" w:hAnsi="Hand writing Mutlu" w:cs="Hand writing Mutlu"/>
          <w:color w:val="999999"/>
          <w:sz w:val="72"/>
          <w:szCs w:val="72"/>
        </w:rPr>
      </w:pPr>
      <w:r>
        <w:rPr>
          <w:noProof/>
          <w:lang w:eastAsia="tr-TR"/>
        </w:rPr>
        <w:pict>
          <v:group id="Grup 77" o:spid="_x0000_s1295" style="position:absolute;margin-left:-13.15pt;margin-top:9.8pt;width:482.05pt;height:44.2pt;z-index:-251656192" coordorigin="1054,7115" coordsize="10286,704">
            <v:group id="Group 233" o:spid="_x0000_s1296" style="position:absolute;left:1080;top:7132;width:10260;height:652" coordorigin="751,4013" coordsize="9707,557">
              <v:rect id="Rectangle 234" o:spid="_x0000_s1297" style="position:absolute;left:751;top:4399;width:9707;height:171;visibility:visible" strokecolor="#548dd4" strokeweight="1.5pt">
                <v:stroke dashstyle="1 1" endcap="round"/>
                <v:shadow color="#868686"/>
                <v:path arrowok="t"/>
              </v:rect>
              <v:rect id="Rectangle 235" o:spid="_x0000_s1298" style="position:absolute;left:751;top:4185;width:9707;height:214;visibility:visible" strokecolor="red" strokeweight="1pt">
                <v:shadow color="#868686"/>
                <v:path arrowok="t"/>
              </v:rect>
              <v:rect id="Rectangle 236" o:spid="_x0000_s1299" style="position:absolute;left:751;top:4013;width:9707;height:172;visibility:visible" strokecolor="#548dd4" strokeweight="1.5pt">
                <v:stroke dashstyle="1 1" endcap="round"/>
                <v:shadow color="#868686"/>
                <v:path arrowok="t"/>
              </v:rect>
            </v:group>
            <v:group id="Group 237" o:spid="_x0000_s1300" style="position:absolute;left:1054;top:7115;width:2293;height:687" coordorigin="1054,7115" coordsize="2293,687">
              <v:shape id="Freeform 238" o:spid="_x0000_s1301" style="position:absolute;left:1054;top:7132;width:515;height:670;visibility:visible;mso-wrap-style:square;v-text-anchor:top" coordsize="515,670" path="m515,l,670e" strokecolor="#548dd4">
                <v:stroke dashstyle="1 1"/>
                <v:shadow color="#868686"/>
                <v:path arrowok="t" o:connecttype="custom" o:connectlocs="515,0;0,670" o:connectangles="0,0"/>
              </v:shape>
              <v:shape id="Freeform 239" o:spid="_x0000_s1302" style="position:absolute;left:1406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40" o:spid="_x0000_s1303" style="position:absolute;left:1774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41" o:spid="_x0000_s1304" style="position:absolute;left:2119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42" o:spid="_x0000_s1305" style="position:absolute;left:2479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43" o:spid="_x0000_s1306" style="position:absolute;left:2832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244" o:spid="_x0000_s1307" style="position:absolute;left:3162;top:7132;width:2293;height:687" coordorigin="1054,7115" coordsize="2293,687">
              <v:shape id="Freeform 245" o:spid="_x0000_s1308" style="position:absolute;left:1054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46" o:spid="_x0000_s1309" style="position:absolute;left:1406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47" o:spid="_x0000_s1310" style="position:absolute;left:1774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48" o:spid="_x0000_s1311" style="position:absolute;left:2119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49" o:spid="_x0000_s1312" style="position:absolute;left:2479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50" o:spid="_x0000_s1313" style="position:absolute;left:2832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shape id="Freeform 251" o:spid="_x0000_s1314" style="position:absolute;left:9530;top:7132;width:515;height:670;visibility:visible;mso-wrap-style:square;v-text-anchor:top" coordsize="515,670" path="m515,l,670e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252" o:spid="_x0000_s1315" style="position:absolute;left:9882;top:7115;width:515;height:670;visibility:visible;mso-wrap-style:square;v-text-anchor:top" coordsize="515,670" path="m515,l,670e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253" o:spid="_x0000_s1316" style="position:absolute;left:10250;top:7115;width:515;height:670;visibility:visible;mso-wrap-style:square;v-text-anchor:top" coordsize="515,670" path="m515,l,670e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254" o:spid="_x0000_s1317" style="position:absolute;left:10595;top:7132;width:515;height:670;visibility:visible;mso-wrap-style:square;v-text-anchor:top" coordsize="515,670" path="m515,l,670e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255" o:spid="_x0000_s1318" style="position:absolute;left:10955;top:7334;width:364;height:451;visibility:visible;mso-wrap-style:square;v-text-anchor:top" coordsize="364,451" path="m364,l,451e" strokecolor="#548dd4">
              <v:stroke dashstyle="1 1" endcap="round"/>
              <v:shadow color="#868686"/>
              <v:path arrowok="t" o:connecttype="custom" o:connectlocs="364,0;0,451" o:connectangles="0,0"/>
            </v:shape>
            <v:group id="Group 256" o:spid="_x0000_s1319" style="position:absolute;left:5298;top:7122;width:2293;height:687" coordorigin="1054,7115" coordsize="2293,687">
              <v:shape id="Freeform 257" o:spid="_x0000_s1320" style="position:absolute;left:1054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58" o:spid="_x0000_s1321" style="position:absolute;left:1406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59" o:spid="_x0000_s1322" style="position:absolute;left:1774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60" o:spid="_x0000_s1323" style="position:absolute;left:2119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61" o:spid="_x0000_s1324" style="position:absolute;left:2479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62" o:spid="_x0000_s1325" style="position:absolute;left:2832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263" o:spid="_x0000_s1326" style="position:absolute;left:7390;top:7132;width:2293;height:687" coordorigin="1054,7115" coordsize="2293,687">
              <v:shape id="Freeform 264" o:spid="_x0000_s1327" style="position:absolute;left:1054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65" o:spid="_x0000_s1328" style="position:absolute;left:1406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66" o:spid="_x0000_s1329" style="position:absolute;left:1774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67" o:spid="_x0000_s1330" style="position:absolute;left:2119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68" o:spid="_x0000_s1331" style="position:absolute;left:2479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69" o:spid="_x0000_s1332" style="position:absolute;left:2832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</v:group>
        </w:pict>
      </w:r>
      <w:r>
        <w:rPr>
          <w:rFonts w:ascii="Nurhan Uz" w:hAnsi="Nurhan Uz" w:cs="Nurhan Uz"/>
          <w:b/>
          <w:bCs/>
          <w:color w:val="999999"/>
          <w:sz w:val="72"/>
          <w:szCs w:val="72"/>
        </w:rPr>
        <w:t>A AAAAAAA</w:t>
      </w:r>
    </w:p>
    <w:p w:rsidR="0091200C" w:rsidRDefault="0091200C" w:rsidP="00287EBA">
      <w:pPr>
        <w:rPr>
          <w:rFonts w:ascii="Hand writing Mutlu" w:hAnsi="Hand writing Mutlu" w:cs="Hand writing Mutlu"/>
          <w:color w:val="999999"/>
          <w:sz w:val="72"/>
          <w:szCs w:val="72"/>
        </w:rPr>
      </w:pPr>
      <w:r>
        <w:rPr>
          <w:noProof/>
          <w:lang w:eastAsia="tr-TR"/>
        </w:rPr>
        <w:pict>
          <v:group id="Grup 39" o:spid="_x0000_s1333" style="position:absolute;margin-left:-11.95pt;margin-top:10.05pt;width:482.05pt;height:44.2pt;z-index:-251655168" coordorigin="1054,7115" coordsize="10286,704">
            <v:group id="Group 271" o:spid="_x0000_s1334" style="position:absolute;left:1080;top:7132;width:10260;height:652" coordorigin="751,4013" coordsize="9707,557">
              <v:rect id="Rectangle 272" o:spid="_x0000_s1335" style="position:absolute;left:751;top:4399;width:9707;height:171;visibility:visible" strokecolor="#548dd4" strokeweight="1.5pt">
                <v:stroke dashstyle="1 1" endcap="round"/>
                <v:shadow color="#868686"/>
                <v:path arrowok="t"/>
              </v:rect>
              <v:rect id="Rectangle 273" o:spid="_x0000_s1336" style="position:absolute;left:751;top:4185;width:9707;height:214;visibility:visible" strokecolor="red" strokeweight="1pt">
                <v:shadow color="#868686"/>
                <v:path arrowok="t"/>
              </v:rect>
              <v:rect id="Rectangle 274" o:spid="_x0000_s1337" style="position:absolute;left:751;top:4013;width:9707;height:172;visibility:visible" strokecolor="#548dd4" strokeweight="1.5pt">
                <v:stroke dashstyle="1 1" endcap="round"/>
                <v:shadow color="#868686"/>
                <v:path arrowok="t"/>
              </v:rect>
            </v:group>
            <v:group id="Group 275" o:spid="_x0000_s1338" style="position:absolute;left:1054;top:7115;width:2293;height:687" coordorigin="1054,7115" coordsize="2293,687">
              <v:shape id="Freeform 276" o:spid="_x0000_s1339" style="position:absolute;left:1054;top:7132;width:515;height:670;visibility:visible;mso-wrap-style:square;v-text-anchor:top" coordsize="515,670" path="m515,l,670e" strokecolor="#548dd4">
                <v:stroke dashstyle="1 1"/>
                <v:shadow color="#868686"/>
                <v:path arrowok="t" o:connecttype="custom" o:connectlocs="515,0;0,670" o:connectangles="0,0"/>
              </v:shape>
              <v:shape id="Freeform 277" o:spid="_x0000_s1340" style="position:absolute;left:1406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78" o:spid="_x0000_s1341" style="position:absolute;left:1774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79" o:spid="_x0000_s1342" style="position:absolute;left:2119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80" o:spid="_x0000_s1343" style="position:absolute;left:2479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81" o:spid="_x0000_s1344" style="position:absolute;left:2832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282" o:spid="_x0000_s1345" style="position:absolute;left:3162;top:7132;width:2293;height:687" coordorigin="1054,7115" coordsize="2293,687">
              <v:shape id="Freeform 283" o:spid="_x0000_s1346" style="position:absolute;left:1054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84" o:spid="_x0000_s1347" style="position:absolute;left:1406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85" o:spid="_x0000_s1348" style="position:absolute;left:1774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86" o:spid="_x0000_s1349" style="position:absolute;left:2119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87" o:spid="_x0000_s1350" style="position:absolute;left:2479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88" o:spid="_x0000_s1351" style="position:absolute;left:2832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shape id="Freeform 289" o:spid="_x0000_s1352" style="position:absolute;left:9530;top:7132;width:515;height:670;visibility:visible;mso-wrap-style:square;v-text-anchor:top" coordsize="515,670" path="m515,l,670e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290" o:spid="_x0000_s1353" style="position:absolute;left:9882;top:7115;width:515;height:670;visibility:visible;mso-wrap-style:square;v-text-anchor:top" coordsize="515,670" path="m515,l,670e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291" o:spid="_x0000_s1354" style="position:absolute;left:10250;top:7115;width:515;height:670;visibility:visible;mso-wrap-style:square;v-text-anchor:top" coordsize="515,670" path="m515,l,670e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292" o:spid="_x0000_s1355" style="position:absolute;left:10595;top:7132;width:515;height:670;visibility:visible;mso-wrap-style:square;v-text-anchor:top" coordsize="515,670" path="m515,l,670e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293" o:spid="_x0000_s1356" style="position:absolute;left:10955;top:7334;width:364;height:451;visibility:visible;mso-wrap-style:square;v-text-anchor:top" coordsize="364,451" path="m364,l,451e" strokecolor="#548dd4">
              <v:stroke dashstyle="1 1" endcap="round"/>
              <v:shadow color="#868686"/>
              <v:path arrowok="t" o:connecttype="custom" o:connectlocs="364,0;0,451" o:connectangles="0,0"/>
            </v:shape>
            <v:group id="Group 294" o:spid="_x0000_s1357" style="position:absolute;left:5298;top:7122;width:2293;height:687" coordorigin="1054,7115" coordsize="2293,687">
              <v:shape id="Freeform 295" o:spid="_x0000_s1358" style="position:absolute;left:1054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96" o:spid="_x0000_s1359" style="position:absolute;left:1406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97" o:spid="_x0000_s1360" style="position:absolute;left:1774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98" o:spid="_x0000_s1361" style="position:absolute;left:2119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299" o:spid="_x0000_s1362" style="position:absolute;left:2479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00" o:spid="_x0000_s1363" style="position:absolute;left:2832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301" o:spid="_x0000_s1364" style="position:absolute;left:7390;top:7132;width:2293;height:687" coordorigin="1054,7115" coordsize="2293,687">
              <v:shape id="Freeform 302" o:spid="_x0000_s1365" style="position:absolute;left:1054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03" o:spid="_x0000_s1366" style="position:absolute;left:1406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04" o:spid="_x0000_s1367" style="position:absolute;left:1774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05" o:spid="_x0000_s1368" style="position:absolute;left:2119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06" o:spid="_x0000_s1369" style="position:absolute;left:2479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07" o:spid="_x0000_s1370" style="position:absolute;left:2832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</v:group>
        </w:pict>
      </w:r>
      <w:r>
        <w:rPr>
          <w:rFonts w:ascii="Nurhan Uz" w:hAnsi="Nurhan Uz" w:cs="Nurhan Uz"/>
          <w:b/>
          <w:bCs/>
          <w:color w:val="999999"/>
          <w:sz w:val="72"/>
          <w:szCs w:val="72"/>
        </w:rPr>
        <w:t>A AAAAAAA</w:t>
      </w:r>
    </w:p>
    <w:p w:rsidR="0091200C" w:rsidRDefault="0091200C">
      <w:pPr>
        <w:rPr>
          <w:rFonts w:ascii="Nurhan Uz" w:hAnsi="Nurhan Uz" w:cs="Nurhan Uz"/>
          <w:b/>
          <w:bCs/>
          <w:color w:val="999999"/>
          <w:sz w:val="72"/>
          <w:szCs w:val="72"/>
        </w:rPr>
      </w:pPr>
      <w:r>
        <w:rPr>
          <w:noProof/>
          <w:lang w:eastAsia="tr-TR"/>
        </w:rPr>
        <w:pict>
          <v:group id="Grup 1" o:spid="_x0000_s1371" style="position:absolute;margin-left:-12.95pt;margin-top:9.95pt;width:482.05pt;height:44.2pt;z-index:-251654144" coordorigin="1054,7115" coordsize="10286,704">
            <v:group id="Group 309" o:spid="_x0000_s1372" style="position:absolute;left:1080;top:7132;width:10260;height:652" coordorigin="751,4013" coordsize="9707,557">
              <v:rect id="Rectangle 310" o:spid="_x0000_s1373" style="position:absolute;left:751;top:4399;width:9707;height:171;visibility:visible" strokecolor="#548dd4" strokeweight="1.5pt">
                <v:stroke dashstyle="1 1" endcap="round"/>
                <v:shadow color="#868686"/>
                <v:path arrowok="t"/>
              </v:rect>
              <v:rect id="Rectangle 311" o:spid="_x0000_s1374" style="position:absolute;left:751;top:4185;width:9707;height:214;visibility:visible" strokecolor="red" strokeweight="1pt">
                <v:shadow color="#868686"/>
                <v:path arrowok="t"/>
              </v:rect>
              <v:rect id="Rectangle 312" o:spid="_x0000_s1375" style="position:absolute;left:751;top:4013;width:9707;height:172;visibility:visible" strokecolor="#548dd4" strokeweight="1.5pt">
                <v:stroke dashstyle="1 1" endcap="round"/>
                <v:shadow color="#868686"/>
                <v:path arrowok="t"/>
              </v:rect>
            </v:group>
            <v:group id="Group 313" o:spid="_x0000_s1376" style="position:absolute;left:1054;top:7115;width:2293;height:687" coordorigin="1054,7115" coordsize="2293,687">
              <v:shape id="Freeform 314" o:spid="_x0000_s1377" style="position:absolute;left:1054;top:7132;width:515;height:670;visibility:visible;mso-wrap-style:square;v-text-anchor:top" coordsize="515,670" path="m515,l,670e" strokecolor="#548dd4">
                <v:stroke dashstyle="1 1"/>
                <v:shadow color="#868686"/>
                <v:path arrowok="t" o:connecttype="custom" o:connectlocs="515,0;0,670" o:connectangles="0,0"/>
              </v:shape>
              <v:shape id="Freeform 315" o:spid="_x0000_s1378" style="position:absolute;left:1406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16" o:spid="_x0000_s1379" style="position:absolute;left:1774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17" o:spid="_x0000_s1380" style="position:absolute;left:2119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18" o:spid="_x0000_s1381" style="position:absolute;left:2479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19" o:spid="_x0000_s1382" style="position:absolute;left:2832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320" o:spid="_x0000_s1383" style="position:absolute;left:3162;top:7132;width:2293;height:687" coordorigin="1054,7115" coordsize="2293,687">
              <v:shape id="Freeform 321" o:spid="_x0000_s1384" style="position:absolute;left:1054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22" o:spid="_x0000_s1385" style="position:absolute;left:1406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23" o:spid="_x0000_s1386" style="position:absolute;left:1774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24" o:spid="_x0000_s1387" style="position:absolute;left:2119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25" o:spid="_x0000_s1388" style="position:absolute;left:2479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26" o:spid="_x0000_s1389" style="position:absolute;left:2832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shape id="Freeform 327" o:spid="_x0000_s1390" style="position:absolute;left:9530;top:7132;width:515;height:670;visibility:visible;mso-wrap-style:square;v-text-anchor:top" coordsize="515,670" path="m515,l,670e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328" o:spid="_x0000_s1391" style="position:absolute;left:9882;top:7115;width:515;height:670;visibility:visible;mso-wrap-style:square;v-text-anchor:top" coordsize="515,670" path="m515,l,670e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329" o:spid="_x0000_s1392" style="position:absolute;left:10250;top:7115;width:515;height:670;visibility:visible;mso-wrap-style:square;v-text-anchor:top" coordsize="515,670" path="m515,l,670e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330" o:spid="_x0000_s1393" style="position:absolute;left:10595;top:7132;width:515;height:670;visibility:visible;mso-wrap-style:square;v-text-anchor:top" coordsize="515,670" path="m515,l,670e" strokecolor="#548dd4">
              <v:stroke dashstyle="1 1" endcap="round"/>
              <v:shadow color="#868686"/>
              <v:path arrowok="t" o:connecttype="custom" o:connectlocs="515,0;0,670" o:connectangles="0,0"/>
            </v:shape>
            <v:shape id="Freeform 331" o:spid="_x0000_s1394" style="position:absolute;left:10955;top:7334;width:364;height:451;visibility:visible;mso-wrap-style:square;v-text-anchor:top" coordsize="364,451" path="m364,l,451e" strokecolor="#548dd4">
              <v:stroke dashstyle="1 1" endcap="round"/>
              <v:shadow color="#868686"/>
              <v:path arrowok="t" o:connecttype="custom" o:connectlocs="364,0;0,451" o:connectangles="0,0"/>
            </v:shape>
            <v:group id="Group 332" o:spid="_x0000_s1395" style="position:absolute;left:5298;top:7122;width:2293;height:687" coordorigin="1054,7115" coordsize="2293,687">
              <v:shape id="Freeform 333" o:spid="_x0000_s1396" style="position:absolute;left:1054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34" o:spid="_x0000_s1397" style="position:absolute;left:1406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35" o:spid="_x0000_s1398" style="position:absolute;left:1774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36" o:spid="_x0000_s1399" style="position:absolute;left:2119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37" o:spid="_x0000_s1400" style="position:absolute;left:2479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38" o:spid="_x0000_s1401" style="position:absolute;left:2832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339" o:spid="_x0000_s1402" style="position:absolute;left:7390;top:7132;width:2293;height:687" coordorigin="1054,7115" coordsize="2293,687">
              <v:shape id="Freeform 340" o:spid="_x0000_s1403" style="position:absolute;left:1054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41" o:spid="_x0000_s1404" style="position:absolute;left:1406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42" o:spid="_x0000_s1405" style="position:absolute;left:1774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43" o:spid="_x0000_s1406" style="position:absolute;left:2119;top:7132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44" o:spid="_x0000_s1407" style="position:absolute;left:2479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  <v:shape id="Freeform 345" o:spid="_x0000_s1408" style="position:absolute;left:2832;top:7115;width:515;height:670;visibility:visible;mso-wrap-style:square;v-text-anchor:top" coordsize="515,670" path="m515,l,670e" strokecolor="#548dd4">
                <v:stroke dashstyle="1 1" endcap="round"/>
                <v:shadow color="#868686"/>
                <v:path arrowok="t" o:connecttype="custom" o:connectlocs="515,0;0,670" o:connectangles="0,0"/>
              </v:shape>
            </v:group>
          </v:group>
        </w:pict>
      </w:r>
      <w:bookmarkStart w:id="0" w:name="_GoBack"/>
      <w:bookmarkEnd w:id="0"/>
      <w:r>
        <w:rPr>
          <w:rFonts w:ascii="Nurhan Uz" w:hAnsi="Nurhan Uz" w:cs="Nurhan Uz"/>
          <w:b/>
          <w:bCs/>
          <w:color w:val="999999"/>
          <w:sz w:val="72"/>
          <w:szCs w:val="72"/>
        </w:rPr>
        <w:t xml:space="preserve">A AAAAAAA </w:t>
      </w:r>
    </w:p>
    <w:p w:rsidR="0091200C" w:rsidRPr="00287EBA" w:rsidRDefault="0091200C">
      <w:pPr>
        <w:rPr>
          <w:rFonts w:ascii="Hand writing Mutlu" w:hAnsi="Hand writing Mutlu" w:cs="Hand writing Mutlu"/>
          <w:color w:val="999999"/>
          <w:sz w:val="72"/>
          <w:szCs w:val="72"/>
        </w:rPr>
      </w:pPr>
      <w:hyperlink r:id="rId8" w:history="1">
        <w:r>
          <w:rPr>
            <w:rStyle w:val="Hyperlink"/>
            <w:rFonts w:ascii="Hand writing Mutlu" w:hAnsi="Hand writing Mutlu" w:cs="Hand writing Mutlu"/>
            <w:outline/>
            <w:sz w:val="40"/>
            <w:szCs w:val="40"/>
          </w:rPr>
          <w:t>www.sorubak.com</w:t>
        </w:r>
      </w:hyperlink>
    </w:p>
    <w:sectPr w:rsidR="0091200C" w:rsidRPr="00287EBA" w:rsidSect="00305F8A">
      <w:headerReference w:type="default" r:id="rId9"/>
      <w:pgSz w:w="11906" w:h="16838"/>
      <w:pgMar w:top="719" w:right="1417" w:bottom="107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200C" w:rsidRDefault="0091200C">
      <w:r>
        <w:separator/>
      </w:r>
    </w:p>
  </w:endnote>
  <w:endnote w:type="continuationSeparator" w:id="1">
    <w:p w:rsidR="0091200C" w:rsidRDefault="009120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200C" w:rsidRDefault="0091200C">
      <w:r>
        <w:separator/>
      </w:r>
    </w:p>
  </w:footnote>
  <w:footnote w:type="continuationSeparator" w:id="1">
    <w:p w:rsidR="0091200C" w:rsidRDefault="009120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00C" w:rsidRDefault="0091200C">
    <w:pPr>
      <w:pStyle w:val="Header"/>
    </w:pPr>
    <w:r>
      <w:rPr>
        <w:noProof/>
        <w:lang w:eastAsia="tr-TR"/>
      </w:rPr>
      <w:pict>
        <v:rect id="Dikdörtgen 383" o:spid="_x0000_s2049" style="position:absolute;margin-left:-51.35pt;margin-top:28.65pt;width:555pt;height:726pt;z-index:251660288;visibility:visible" filled="f" strokeweight="4.5pt">
          <v:stroke linestyle="thinThick"/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3CC1"/>
    <w:rsid w:val="000F1034"/>
    <w:rsid w:val="001A71C8"/>
    <w:rsid w:val="00287EBA"/>
    <w:rsid w:val="002A2A90"/>
    <w:rsid w:val="002E2AB7"/>
    <w:rsid w:val="00305F8A"/>
    <w:rsid w:val="00327494"/>
    <w:rsid w:val="005D7E8B"/>
    <w:rsid w:val="006811C4"/>
    <w:rsid w:val="00750703"/>
    <w:rsid w:val="00753789"/>
    <w:rsid w:val="007D62D3"/>
    <w:rsid w:val="007E457F"/>
    <w:rsid w:val="00897724"/>
    <w:rsid w:val="0091200C"/>
    <w:rsid w:val="00A811A9"/>
    <w:rsid w:val="00BC61E6"/>
    <w:rsid w:val="00BE3906"/>
    <w:rsid w:val="00C5234D"/>
    <w:rsid w:val="00CA7D08"/>
    <w:rsid w:val="00DD1885"/>
    <w:rsid w:val="00F460D8"/>
    <w:rsid w:val="00F63CC1"/>
    <w:rsid w:val="00FF3D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EBA"/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87EB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287EBA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F460D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59</Words>
  <Characters>339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Ted1</dc:creator>
  <cp:keywords/>
  <dc:description/>
  <cp:lastModifiedBy>edanur</cp:lastModifiedBy>
  <cp:revision>3</cp:revision>
  <cp:lastPrinted>2012-10-16T09:55:00Z</cp:lastPrinted>
  <dcterms:created xsi:type="dcterms:W3CDTF">2012-10-16T09:55:00Z</dcterms:created>
  <dcterms:modified xsi:type="dcterms:W3CDTF">2013-11-07T15:26:00Z</dcterms:modified>
</cp:coreProperties>
</file>