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152" w:rsidRDefault="004A6152" w:rsidP="00766A94">
      <w:pPr>
        <w:rPr>
          <w:rFonts w:ascii="Arial Black" w:hAnsi="Arial Black" w:cs="Arial Black"/>
          <w:sz w:val="16"/>
          <w:szCs w:val="16"/>
        </w:rPr>
      </w:pPr>
      <w:r>
        <w:rPr>
          <w:rFonts w:ascii="Arial Black" w:hAnsi="Arial Black" w:cs="Arial Black"/>
          <w:sz w:val="16"/>
          <w:szCs w:val="16"/>
        </w:rPr>
        <w:t xml:space="preserve">                    </w:t>
      </w:r>
    </w:p>
    <w:p w:rsidR="004A6152" w:rsidRDefault="004A6152" w:rsidP="00766A94">
      <w:pPr>
        <w:rPr>
          <w:rFonts w:ascii="Arial Black" w:hAnsi="Arial Black" w:cs="Arial Black"/>
          <w:sz w:val="16"/>
          <w:szCs w:val="16"/>
        </w:rPr>
      </w:pPr>
      <w:r>
        <w:rPr>
          <w:rFonts w:ascii="Arial Black" w:hAnsi="Arial Black" w:cs="Arial Black"/>
          <w:sz w:val="16"/>
          <w:szCs w:val="16"/>
        </w:rPr>
        <w:t xml:space="preserve">    </w:t>
      </w:r>
    </w:p>
    <w:p w:rsidR="004A6152" w:rsidRDefault="004A6152" w:rsidP="00766A94">
      <w:pPr>
        <w:rPr>
          <w:rFonts w:ascii="Arial Black" w:hAnsi="Arial Black" w:cs="Arial Black"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261.9pt;margin-top:-.05pt;width:162.75pt;height:120.75pt;z-index:251650560;visibility:visible">
            <v:imagedata r:id="rId4" o:title=""/>
          </v:shape>
        </w:pict>
      </w:r>
      <w:r>
        <w:rPr>
          <w:noProof/>
        </w:rPr>
        <w:pict>
          <v:group id="_x0000_s1027" style="position:absolute;margin-left:-5.9pt;margin-top:6.05pt;width:242.85pt;height:130.4pt;z-index:251660800" coordorigin="3107,630" coordsize="5126,2358">
            <v:roundrect id="_x0000_s1028" style="position:absolute;left:3209;top:630;width:1519;height:1185" arcsize="10923f" o:regroupid="1" fillcolor="#c2d69b" strokecolor="#c2d69b" strokeweight="1pt">
              <v:fill color2="#eaf1dd" angle="-45" focus="-50%" type="gradient"/>
              <v:shadow color="#4e6128" opacity=".5" offset="-6pt,6pt"/>
              <o:extrusion v:ext="view" on="t" rotationangle="-25,25" viewpoint="0,0" viewpointorigin="0,0" skewangle="0" skewamt="0" lightposition=",50000" type="perspective"/>
              <v:textbox style="mso-next-textbox:#_x0000_s1028">
                <w:txbxContent>
                  <w:p w:rsidR="004A6152" w:rsidRPr="00B21423" w:rsidRDefault="004A6152" w:rsidP="00B21423">
                    <w:pPr>
                      <w:jc w:val="center"/>
                      <w:rPr>
                        <w:rFonts w:ascii="Hand writing Mutlu" w:hAnsi="Hand writing Mutlu" w:cs="Hand writing Mutlu"/>
                        <w:sz w:val="68"/>
                        <w:szCs w:val="68"/>
                      </w:rPr>
                    </w:pPr>
                    <w:r>
                      <w:rPr>
                        <w:rFonts w:ascii="Hand writing Mutlu" w:hAnsi="Hand writing Mutlu" w:cs="Hand writing Mutlu"/>
                        <w:sz w:val="68"/>
                        <w:szCs w:val="68"/>
                      </w:rPr>
                      <w:t>l</w:t>
                    </w:r>
                  </w:p>
                </w:txbxContent>
              </v:textbox>
            </v:roundrect>
            <v:roundrect id="_x0000_s1029" style="position:absolute;left:3107;top:1953;width:1621;height:1035" arcsize="10923f" o:regroupid="1" fillcolor="#c2d69b" strokecolor="#c2d69b" strokeweight="1pt">
              <v:fill color2="#eaf1dd" angle="-45" focus="-50%" type="gradient"/>
              <v:shadow color="#4e6128" opacity=".5" offset="-6pt,6pt"/>
              <o:extrusion v:ext="view" on="t" rotationangle="-25,25" viewpoint="0,0" viewpointorigin="0,0" skewangle="0" skewamt="0" lightposition=",50000" type="perspective"/>
              <v:textbox style="mso-next-textbox:#_x0000_s1029">
                <w:txbxContent>
                  <w:p w:rsidR="004A6152" w:rsidRPr="00B21423" w:rsidRDefault="004A6152" w:rsidP="00D067C3">
                    <w:pPr>
                      <w:jc w:val="center"/>
                      <w:rPr>
                        <w:rFonts w:ascii="Hand writing Mutlu" w:hAnsi="Hand writing Mutlu" w:cs="Hand writing Mutlu"/>
                        <w:sz w:val="68"/>
                        <w:szCs w:val="68"/>
                      </w:rPr>
                    </w:pPr>
                    <w:r>
                      <w:rPr>
                        <w:rFonts w:ascii="Hand writing Mutlu" w:hAnsi="Hand writing Mutlu" w:cs="Hand writing Mutlu"/>
                        <w:sz w:val="68"/>
                        <w:szCs w:val="68"/>
                      </w:rPr>
                      <w:t>a</w:t>
                    </w:r>
                  </w:p>
                </w:txbxContent>
              </v:textbox>
            </v:roundrect>
            <v:roundrect id="_x0000_s1030" style="position:absolute;left:6013;top:1198;width:2220;height:1610" arcsize="10923f" o:regroupid="1" fillcolor="#c2d69b" strokecolor="#c2d69b" strokeweight="1pt">
              <v:fill color2="#eaf1dd" angle="-45" focus="-50%" type="gradient"/>
              <v:shadow color="#4e6128" opacity=".5" offset="-6pt,6pt"/>
              <o:extrusion v:ext="view" on="t" rotationangle="-25,25" viewpoint="0,0" viewpointorigin="0,0" skewangle="0" skewamt="0" lightposition=",50000" type="perspective"/>
              <v:textbox style="mso-next-textbox:#_x0000_s1030">
                <w:txbxContent>
                  <w:p w:rsidR="004A6152" w:rsidRPr="00D067C3" w:rsidRDefault="004A6152" w:rsidP="00D067C3">
                    <w:pPr>
                      <w:jc w:val="center"/>
                      <w:rPr>
                        <w:rFonts w:ascii="Hand writing Mutlu" w:hAnsi="Hand writing Mutlu" w:cs="Hand writing Mutlu"/>
                        <w:sz w:val="96"/>
                        <w:szCs w:val="96"/>
                      </w:rPr>
                    </w:pPr>
                    <w:r>
                      <w:rPr>
                        <w:rFonts w:ascii="Hand writing Mutlu" w:hAnsi="Hand writing Mutlu" w:cs="Hand writing Mutlu"/>
                        <w:sz w:val="96"/>
                        <w:szCs w:val="96"/>
                      </w:rPr>
                      <w:t>la</w:t>
                    </w:r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1" type="#_x0000_t13" style="position:absolute;left:4998;top:1410;width:1069;height:225;rotation:1760221fd" o:regroupid="1" fillcolor="#c2d69b" strokecolor="#c2d69b" strokeweight="1pt">
              <v:fill color2="#eaf1dd" angle="-45" focus="-50%" type="gradient"/>
              <v:shadow type="perspective" color="#4e6128" opacity=".5" offset="1pt" offset2="-3pt"/>
              <o:extrusion v:ext="view" on="t" rotationangle="-5,15" viewpoint="0,0" viewpointorigin="0,0" skewangle="0" skewamt="0" lightposition=",50000" type="perspective"/>
            </v:shape>
            <v:shape id="_x0000_s1032" type="#_x0000_t13" style="position:absolute;left:4917;top:2171;width:1127;height:224;rotation:-1809022fd" o:regroupid="1" fillcolor="#c2d69b" strokecolor="#c2d69b" strokeweight="1pt">
              <v:fill color2="#eaf1dd" angle="-45" focus="-50%" type="gradient"/>
              <v:shadow type="perspective" color="#4e6128" opacity=".5" offset="1pt" offset2="-3pt"/>
              <o:extrusion v:ext="view" on="t" rotationangle="-15,15" viewpoint="0,0" viewpointorigin="0,0" skewangle="0" skewamt="0" lightposition=",50000" type="perspective"/>
            </v:shape>
          </v:group>
        </w:pict>
      </w:r>
    </w:p>
    <w:p w:rsidR="004A6152" w:rsidRDefault="004A6152" w:rsidP="00766A94">
      <w:pPr>
        <w:rPr>
          <w:rFonts w:ascii="Arial Black" w:hAnsi="Arial Black" w:cs="Arial Black"/>
          <w:sz w:val="16"/>
          <w:szCs w:val="16"/>
        </w:rPr>
      </w:pPr>
    </w:p>
    <w:p w:rsidR="004A6152" w:rsidRDefault="004A6152" w:rsidP="00BF4FDA">
      <w:pPr>
        <w:rPr>
          <w:rFonts w:ascii="Arial Black" w:hAnsi="Arial Black" w:cs="Arial Black"/>
          <w:sz w:val="16"/>
          <w:szCs w:val="16"/>
        </w:rPr>
      </w:pPr>
      <w:r>
        <w:rPr>
          <w:rFonts w:ascii="Arial Black" w:hAnsi="Arial Black" w:cs="Arial Black"/>
          <w:sz w:val="16"/>
          <w:szCs w:val="16"/>
        </w:rPr>
        <w:t xml:space="preserve">          </w:t>
      </w:r>
    </w:p>
    <w:p w:rsidR="004A6152" w:rsidRDefault="004A6152" w:rsidP="00BF4FDA">
      <w:pPr>
        <w:rPr>
          <w:rFonts w:ascii="Arial Black" w:hAnsi="Arial Black" w:cs="Arial Black"/>
          <w:sz w:val="16"/>
          <w:szCs w:val="16"/>
        </w:rPr>
      </w:pPr>
    </w:p>
    <w:p w:rsidR="004A6152" w:rsidRDefault="004A6152" w:rsidP="00BF4FDA">
      <w:pPr>
        <w:rPr>
          <w:rFonts w:ascii="Arial Black" w:hAnsi="Arial Black" w:cs="Arial Black"/>
          <w:sz w:val="16"/>
          <w:szCs w:val="16"/>
        </w:rPr>
      </w:pPr>
    </w:p>
    <w:p w:rsidR="004A6152" w:rsidRDefault="004A6152" w:rsidP="00BF4FDA">
      <w:pPr>
        <w:rPr>
          <w:rFonts w:ascii="Arial Black" w:hAnsi="Arial Black" w:cs="Arial Black"/>
          <w:sz w:val="16"/>
          <w:szCs w:val="16"/>
        </w:rPr>
      </w:pPr>
    </w:p>
    <w:p w:rsidR="004A6152" w:rsidRDefault="004A6152" w:rsidP="00BF4FDA">
      <w:pPr>
        <w:rPr>
          <w:rFonts w:ascii="Arial Black" w:hAnsi="Arial Black" w:cs="Arial Black"/>
          <w:sz w:val="16"/>
          <w:szCs w:val="16"/>
        </w:rPr>
      </w:pPr>
      <w:r>
        <w:rPr>
          <w:noProof/>
        </w:rPr>
        <w:pict>
          <v:shape id="Resim 2" o:spid="_x0000_s1033" type="#_x0000_t75" style="position:absolute;margin-left:314.4pt;margin-top:8.75pt;width:240pt;height:131.25pt;z-index:-251663872;visibility:visible">
            <v:imagedata r:id="rId5" o:title=""/>
          </v:shape>
        </w:pict>
      </w:r>
    </w:p>
    <w:p w:rsidR="004A6152" w:rsidRDefault="004A6152" w:rsidP="00BF4FDA">
      <w:pPr>
        <w:rPr>
          <w:rFonts w:ascii="Arial Black" w:hAnsi="Arial Black" w:cs="Arial Black"/>
          <w:sz w:val="16"/>
          <w:szCs w:val="16"/>
        </w:rPr>
      </w:pPr>
      <w:r>
        <w:rPr>
          <w:rFonts w:ascii="Arial Black" w:hAnsi="Arial Black" w:cs="Arial Black"/>
          <w:sz w:val="16"/>
          <w:szCs w:val="16"/>
        </w:rPr>
        <w:t xml:space="preserve">                </w:t>
      </w:r>
    </w:p>
    <w:p w:rsidR="004A6152" w:rsidRDefault="004A6152" w:rsidP="006314E5">
      <w:pPr>
        <w:rPr>
          <w:rFonts w:ascii="Hand writing Mutlu" w:hAnsi="Hand writing Mutlu" w:cs="Hand writing Mutlu"/>
          <w:outline/>
          <w:sz w:val="20"/>
          <w:szCs w:val="20"/>
        </w:rPr>
      </w:pPr>
      <w:r w:rsidRPr="006314E5">
        <w:rPr>
          <w:rFonts w:ascii="Hand writing Mutlu" w:hAnsi="Hand writing Mutlu" w:cs="Hand writing Mutlu"/>
          <w:outline/>
          <w:sz w:val="20"/>
          <w:szCs w:val="20"/>
        </w:rPr>
        <w:t xml:space="preserve"> </w:t>
      </w:r>
      <w:r>
        <w:rPr>
          <w:rFonts w:ascii="Hand writing Mutlu" w:hAnsi="Hand writing Mutlu" w:cs="Hand writing Mutlu"/>
          <w:outline/>
          <w:sz w:val="20"/>
          <w:szCs w:val="20"/>
        </w:rPr>
        <w:t xml:space="preserve">        </w:t>
      </w:r>
      <w:r w:rsidRPr="006314E5">
        <w:rPr>
          <w:rFonts w:ascii="Hand writing Mutlu" w:hAnsi="Hand writing Mutlu" w:cs="Hand writing Mutlu"/>
          <w:outline/>
          <w:sz w:val="20"/>
          <w:szCs w:val="20"/>
        </w:rPr>
        <w:t xml:space="preserve"> </w:t>
      </w:r>
    </w:p>
    <w:p w:rsidR="004A6152" w:rsidRDefault="004A6152" w:rsidP="006314E5">
      <w:pPr>
        <w:rPr>
          <w:rFonts w:ascii="Hand writing Mutlu" w:hAnsi="Hand writing Mutlu" w:cs="Hand writing Mutlu"/>
          <w:outline/>
          <w:sz w:val="20"/>
          <w:szCs w:val="20"/>
        </w:rPr>
      </w:pPr>
      <w:r>
        <w:rPr>
          <w:rFonts w:ascii="Hand writing Mutlu" w:hAnsi="Hand writing Mutlu" w:cs="Hand writing Mutlu"/>
          <w:outline/>
          <w:sz w:val="20"/>
          <w:szCs w:val="20"/>
        </w:rPr>
        <w:t xml:space="preserve">           </w:t>
      </w:r>
    </w:p>
    <w:p w:rsidR="004A6152" w:rsidRPr="00F80421" w:rsidRDefault="004A6152" w:rsidP="006314E5">
      <w:pPr>
        <w:rPr>
          <w:rFonts w:ascii="Calibri" w:hAnsi="Calibri" w:cs="Calibri"/>
          <w:sz w:val="200"/>
          <w:szCs w:val="200"/>
        </w:rPr>
      </w:pPr>
      <w:r>
        <w:rPr>
          <w:noProof/>
        </w:rPr>
        <w:pict>
          <v:shape id="Resim 3" o:spid="_x0000_s1034" type="#_x0000_t75" style="position:absolute;margin-left:154.85pt;margin-top:12.5pt;width:182.95pt;height:174.95pt;rotation:-1186475fd;z-index:-251664896;visibility:visible">
            <v:imagedata r:id="rId6" o:title=""/>
          </v:shape>
        </w:pict>
      </w:r>
      <w:r>
        <w:rPr>
          <w:rFonts w:ascii="Hand writing Mutlu" w:hAnsi="Hand writing Mutlu" w:cs="Hand writing Mutlu"/>
          <w:outline/>
          <w:sz w:val="20"/>
          <w:szCs w:val="20"/>
        </w:rPr>
        <w:t xml:space="preserve">    </w:t>
      </w:r>
      <w:r>
        <w:rPr>
          <w:rFonts w:ascii="Hand writing Mutlu" w:hAnsi="Hand writing Mutlu" w:cs="Hand writing Mutlu"/>
          <w:outline/>
          <w:sz w:val="240"/>
          <w:szCs w:val="240"/>
        </w:rPr>
        <w:t>la</w:t>
      </w:r>
      <w:r w:rsidRPr="0004285C">
        <w:rPr>
          <w:rFonts w:ascii="Hand writing Mutlu" w:hAnsi="Hand writing Mutlu" w:cs="Hand writing Mutlu"/>
          <w:outline/>
          <w:sz w:val="220"/>
          <w:szCs w:val="220"/>
        </w:rPr>
        <w:t xml:space="preserve"> </w:t>
      </w:r>
      <w:r>
        <w:rPr>
          <w:rFonts w:ascii="Hand writing Mutlu" w:hAnsi="Hand writing Mutlu" w:cs="Hand writing Mutlu"/>
          <w:outline/>
          <w:sz w:val="40"/>
          <w:szCs w:val="40"/>
        </w:rPr>
        <w:t xml:space="preserve">                      </w:t>
      </w:r>
      <w:r>
        <w:rPr>
          <w:rFonts w:ascii="Hand writing Mutlu" w:hAnsi="Hand writing Mutlu" w:cs="Hand writing Mutlu"/>
          <w:outline/>
          <w:sz w:val="56"/>
          <w:szCs w:val="56"/>
        </w:rPr>
        <w:t xml:space="preserve"> </w:t>
      </w:r>
      <w:r>
        <w:rPr>
          <w:rFonts w:ascii="Hand writing Mutlu" w:hAnsi="Hand writing Mutlu" w:cs="Hand writing Mutlu"/>
          <w:outline/>
          <w:sz w:val="240"/>
          <w:szCs w:val="240"/>
        </w:rPr>
        <w:t>la</w:t>
      </w:r>
    </w:p>
    <w:p w:rsidR="004A6152" w:rsidRPr="009A154E" w:rsidRDefault="004A6152">
      <w:pPr>
        <w:rPr>
          <w:rFonts w:ascii="Nurhan Uz" w:hAnsi="Nurhan Uz" w:cs="Nurhan Uz"/>
          <w:sz w:val="68"/>
          <w:szCs w:val="68"/>
        </w:rPr>
      </w:pPr>
      <w:r>
        <w:rPr>
          <w:noProof/>
        </w:rPr>
        <w:pict>
          <v:group id="_x0000_s1035" style="position:absolute;margin-left:-7.4pt;margin-top:13.45pt;width:540pt;height:36pt;z-index:251654656" coordorigin="387,821" coordsize="10800,720">
            <v:group id="_x0000_s1036" style="position:absolute;left:387;top:821;width:10800;height:720" coordorigin="387,821" coordsize="10800,720">
              <v:rect id="_x0000_s10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40" style="position:absolute;left:387;top:821;width:10800;height:720" coordorigin="387,821" coordsize="10800,720">
              <v:shape id="_x0000_s10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sz w:val="68"/>
          <w:szCs w:val="68"/>
        </w:rPr>
        <w:t xml:space="preserve"> la  la  la  la  la  la  la  la  </w:t>
      </w:r>
    </w:p>
    <w:p w:rsidR="004A6152" w:rsidRPr="009A154E" w:rsidRDefault="004A6152" w:rsidP="0004285C">
      <w:pPr>
        <w:rPr>
          <w:rFonts w:ascii="Nurhan Uz" w:hAnsi="Nurhan Uz" w:cs="Nurhan Uz"/>
          <w:sz w:val="68"/>
          <w:szCs w:val="68"/>
        </w:rPr>
      </w:pPr>
      <w:r>
        <w:rPr>
          <w:noProof/>
        </w:rPr>
        <w:pict>
          <v:group id="_x0000_s1081" style="position:absolute;margin-left:-7.4pt;margin-top:13.45pt;width:540pt;height:36pt;z-index:251658752" coordorigin="387,821" coordsize="10800,720">
            <v:group id="_x0000_s1082" style="position:absolute;left:387;top:821;width:10800;height:720" coordorigin="387,821" coordsize="10800,720">
              <v:rect id="_x0000_s10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86" style="position:absolute;left:387;top:821;width:10800;height:720" coordorigin="387,821" coordsize="10800,720">
              <v:shape id="_x0000_s10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group id="_x0000_s1127" style="position:absolute;margin-left:-7.4pt;margin-top:13.45pt;width:540pt;height:36pt;z-index:251661824" coordorigin="387,821" coordsize="10800,720">
            <v:group id="_x0000_s1128" style="position:absolute;left:387;top:821;width:10800;height:720" coordorigin="387,821" coordsize="10800,720">
              <v:rect id="_x0000_s11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32" style="position:absolute;left:387;top:821;width:10800;height:720" coordorigin="387,821" coordsize="10800,720">
              <v:shape id="_x0000_s11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sz w:val="68"/>
          <w:szCs w:val="68"/>
        </w:rPr>
        <w:t xml:space="preserve">la la la la la la la la la la la </w:t>
      </w:r>
    </w:p>
    <w:p w:rsidR="004A6152" w:rsidRPr="009A154E" w:rsidRDefault="004A6152" w:rsidP="00BC678A">
      <w:pPr>
        <w:rPr>
          <w:rFonts w:ascii="Nurhan Uz" w:hAnsi="Nurhan Uz" w:cs="Nurhan Uz"/>
          <w:sz w:val="68"/>
          <w:szCs w:val="68"/>
        </w:rPr>
      </w:pPr>
      <w:r>
        <w:rPr>
          <w:noProof/>
        </w:rPr>
        <w:pict>
          <v:group id="_x0000_s1173" style="position:absolute;margin-left:-7.4pt;margin-top:13.45pt;width:540pt;height:36pt;z-index:251663872" coordorigin="387,821" coordsize="10800,720">
            <v:group id="_x0000_s1174" style="position:absolute;left:387;top:821;width:10800;height:720" coordorigin="387,821" coordsize="10800,720">
              <v:rect id="_x0000_s11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78" style="position:absolute;left:387;top:821;width:10800;height:720" coordorigin="387,821" coordsize="10800,720">
              <v:shape id="_x0000_s11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group id="_x0000_s1219" style="position:absolute;margin-left:-7.4pt;margin-top:13.45pt;width:540pt;height:36pt;z-index:251664896" coordorigin="387,821" coordsize="10800,720">
            <v:group id="_x0000_s1220" style="position:absolute;left:387;top:821;width:10800;height:720" coordorigin="387,821" coordsize="10800,720">
              <v:rect id="_x0000_s12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24" style="position:absolute;left:387;top:821;width:10800;height:720" coordorigin="387,821" coordsize="10800,720">
              <v:shape id="_x0000_s12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sz w:val="68"/>
          <w:szCs w:val="68"/>
        </w:rPr>
        <w:t xml:space="preserve">la la la la la la la la la la la </w:t>
      </w:r>
    </w:p>
    <w:p w:rsidR="004A6152" w:rsidRPr="009A154E" w:rsidRDefault="004A6152" w:rsidP="0004285C">
      <w:pPr>
        <w:rPr>
          <w:rFonts w:ascii="Nurhan Uz" w:hAnsi="Nurhan Uz" w:cs="Nurhan Uz"/>
          <w:sz w:val="68"/>
          <w:szCs w:val="68"/>
        </w:rPr>
      </w:pPr>
      <w:r>
        <w:rPr>
          <w:noProof/>
        </w:rPr>
        <w:pict>
          <v:group id="_x0000_s1265" style="position:absolute;margin-left:-7.4pt;margin-top:13.45pt;width:540pt;height:36pt;z-index:251662848" coordorigin="387,821" coordsize="10800,720">
            <v:group id="_x0000_s1266" style="position:absolute;left:387;top:821;width:10800;height:720" coordorigin="387,821" coordsize="10800,720">
              <v:rect id="_x0000_s12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70" style="position:absolute;left:387;top:821;width:10800;height:720" coordorigin="387,821" coordsize="10800,720">
              <v:shape id="_x0000_s12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sz w:val="68"/>
          <w:szCs w:val="68"/>
        </w:rPr>
        <w:t xml:space="preserve">la </w:t>
      </w:r>
    </w:p>
    <w:p w:rsidR="004A6152" w:rsidRPr="009A154E" w:rsidRDefault="004A6152" w:rsidP="009A154E">
      <w:pPr>
        <w:rPr>
          <w:rFonts w:ascii="Nurhan Uz" w:hAnsi="Nurhan Uz" w:cs="Nurhan Uz"/>
          <w:sz w:val="68"/>
          <w:szCs w:val="68"/>
        </w:rPr>
      </w:pPr>
      <w:r>
        <w:rPr>
          <w:noProof/>
        </w:rPr>
        <w:pict>
          <v:group id="_x0000_s1311" style="position:absolute;margin-left:-7.4pt;margin-top:13.45pt;width:540pt;height:36pt;z-index:251659776" coordorigin="387,821" coordsize="10800,720">
            <v:group id="_x0000_s1312" style="position:absolute;left:387;top:821;width:10800;height:720" coordorigin="387,821" coordsize="10800,720">
              <v:rect id="_x0000_s13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16" style="position:absolute;left:387;top:821;width:10800;height:720" coordorigin="387,821" coordsize="10800,720">
              <v:shape id="_x0000_s13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sz w:val="68"/>
          <w:szCs w:val="68"/>
        </w:rPr>
        <w:t>la</w:t>
      </w:r>
    </w:p>
    <w:p w:rsidR="004A6152" w:rsidRPr="009A154E" w:rsidRDefault="004A6152">
      <w:pPr>
        <w:rPr>
          <w:rFonts w:ascii="Hand writing Mutlu" w:hAnsi="Hand writing Mutlu" w:cs="Hand writing Mutlu"/>
          <w:sz w:val="68"/>
          <w:szCs w:val="68"/>
        </w:rPr>
      </w:pPr>
      <w:r>
        <w:rPr>
          <w:noProof/>
        </w:rPr>
        <w:pict>
          <v:group id="_x0000_s1357" style="position:absolute;margin-left:-7.4pt;margin-top:12.9pt;width:540pt;height:36pt;z-index:251655680" coordorigin="387,821" coordsize="10800,720">
            <v:group id="_x0000_s1358" style="position:absolute;left:387;top:821;width:10800;height:720" coordorigin="387,821" coordsize="10800,720">
              <v:rect id="_x0000_s13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62" style="position:absolute;left:387;top:821;width:10800;height:720" coordorigin="387,821" coordsize="10800,720">
              <v:shape id="_x0000_s13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 w:cs="Hand writing Mutlu"/>
          <w:sz w:val="68"/>
          <w:szCs w:val="68"/>
        </w:rPr>
        <w:t>la</w:t>
      </w:r>
    </w:p>
    <w:p w:rsidR="004A6152" w:rsidRPr="009A154E" w:rsidRDefault="004A6152">
      <w:pPr>
        <w:rPr>
          <w:rFonts w:ascii="Hand writing Mutlu" w:hAnsi="Hand writing Mutlu" w:cs="Hand writing Mutlu"/>
          <w:sz w:val="68"/>
          <w:szCs w:val="68"/>
        </w:rPr>
      </w:pPr>
      <w:r>
        <w:rPr>
          <w:noProof/>
        </w:rPr>
        <w:pict>
          <v:group id="_x0000_s1403" style="position:absolute;margin-left:-7.5pt;margin-top:12.7pt;width:540pt;height:36pt;z-index:251653632" coordorigin="387,821" coordsize="10800,720">
            <v:group id="_x0000_s1404" style="position:absolute;left:387;top:821;width:10800;height:720" coordorigin="387,821" coordsize="10800,720" o:regroupid="1">
              <v:rect id="_x0000_s1405" style="position:absolute;left:387;top:1320;width:10800;height:221" o:regroupid="2" filled="f" fillcolor="black" strokecolor="#0d0d0d" strokeweight=".62pt">
                <v:stroke dashstyle="1 1" endcap="round"/>
                <v:path arrowok="t"/>
              </v:rect>
              <v:rect id="_x0000_s1406" style="position:absolute;left:387;top:1043;width:10800;height:277" o:regroupid="2" filled="f" fillcolor="black" strokecolor="#0d0d0d" strokeweight=".62pt">
                <v:stroke dashstyle="1 1" endcap="round"/>
                <v:path arrowok="t"/>
              </v:rect>
              <v:rect id="_x0000_s1407" style="position:absolute;left:387;top:821;width:10800;height:222" o:regroupid="2" filled="f" fillcolor="black" strokecolor="#0d0d0d" strokeweight=".62pt">
                <v:stroke dashstyle="1 1" endcap="round"/>
                <v:path arrowok="t"/>
              </v:rect>
            </v:group>
            <v:group id="_x0000_s1408" style="position:absolute;left:387;top:821;width:10800;height:720" coordorigin="387,821" coordsize="10800,720" o:regroupid="1">
              <v:shape id="_x0000_s1409" style="position:absolute;left:38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9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6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119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146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17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20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2268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254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280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307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334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361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388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415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441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468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49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52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549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576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60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63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656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683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710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737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764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791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818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845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871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8988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92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95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979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1006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46" style="position:absolute;left:103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106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1086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4A6152" w:rsidRPr="009A154E" w:rsidRDefault="004A6152">
      <w:pPr>
        <w:rPr>
          <w:rFonts w:ascii="Hand writing Mutlu" w:hAnsi="Hand writing Mutlu" w:cs="Hand writing Mutlu"/>
          <w:sz w:val="68"/>
          <w:szCs w:val="68"/>
        </w:rPr>
      </w:pPr>
      <w:r>
        <w:rPr>
          <w:noProof/>
        </w:rPr>
        <w:pict>
          <v:group id="_x0000_s1449" style="position:absolute;margin-left:-7.5pt;margin-top:12.9pt;width:540pt;height:36pt;z-index:251656704" coordorigin="387,821" coordsize="10800,720">
            <v:group id="_x0000_s1450" style="position:absolute;left:387;top:821;width:10800;height:720" coordorigin="387,821" coordsize="10800,720">
              <v:rect id="_x0000_s145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5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5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54" style="position:absolute;left:387;top:821;width:10800;height:720" coordorigin="387,821" coordsize="10800,720">
              <v:shape id="_x0000_s145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4A6152" w:rsidRPr="009A154E" w:rsidRDefault="004A6152">
      <w:pPr>
        <w:rPr>
          <w:rFonts w:ascii="Nurhan Uz" w:hAnsi="Nurhan Uz" w:cs="Nurhan Uz"/>
          <w:sz w:val="68"/>
          <w:szCs w:val="68"/>
        </w:rPr>
      </w:pPr>
      <w:hyperlink r:id="rId7" w:history="1">
        <w:r>
          <w:rPr>
            <w:rStyle w:val="Hyperlink"/>
            <w:rFonts w:ascii="Hand writing Mutlu" w:hAnsi="Hand writing Mutlu" w:cs="Hand writing Mutlu"/>
            <w:sz w:val="60"/>
            <w:szCs w:val="60"/>
          </w:rPr>
          <w:t>www.sorubak.com</w:t>
        </w:r>
      </w:hyperlink>
      <w:r>
        <w:rPr>
          <w:noProof/>
        </w:rPr>
        <w:pict>
          <v:group id="_x0000_s1495" style="position:absolute;margin-left:-8.15pt;margin-top:13.05pt;width:540pt;height:36pt;z-index:251657728;mso-position-horizontal-relative:text;mso-position-vertical-relative:text" coordorigin="387,821" coordsize="10800,720">
            <v:group id="_x0000_s1496" style="position:absolute;left:387;top:821;width:10800;height:720" coordorigin="387,821" coordsize="10800,720">
              <v:rect id="_x0000_s149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9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00" style="position:absolute;left:387;top:821;width:10800;height:720" coordorigin="387,821" coordsize="10800,720">
              <v:shape id="_x0000_s150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sectPr w:rsidR="004A6152" w:rsidRPr="009A154E" w:rsidSect="00766A94">
      <w:pgSz w:w="11906" w:h="16838" w:code="9"/>
      <w:pgMar w:top="0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752"/>
    <w:rsid w:val="000034AB"/>
    <w:rsid w:val="0004285C"/>
    <w:rsid w:val="00050721"/>
    <w:rsid w:val="0006551B"/>
    <w:rsid w:val="001163D4"/>
    <w:rsid w:val="001467E5"/>
    <w:rsid w:val="001F044C"/>
    <w:rsid w:val="002A2A67"/>
    <w:rsid w:val="002E4E54"/>
    <w:rsid w:val="004064DC"/>
    <w:rsid w:val="004A6152"/>
    <w:rsid w:val="0054106B"/>
    <w:rsid w:val="00567304"/>
    <w:rsid w:val="006314E5"/>
    <w:rsid w:val="006E3D49"/>
    <w:rsid w:val="007276F5"/>
    <w:rsid w:val="00766A94"/>
    <w:rsid w:val="007B3A80"/>
    <w:rsid w:val="00812A17"/>
    <w:rsid w:val="00965EDC"/>
    <w:rsid w:val="009A154E"/>
    <w:rsid w:val="009E5D58"/>
    <w:rsid w:val="009F375D"/>
    <w:rsid w:val="00B01DBC"/>
    <w:rsid w:val="00B21423"/>
    <w:rsid w:val="00BB2752"/>
    <w:rsid w:val="00BC678A"/>
    <w:rsid w:val="00BD7299"/>
    <w:rsid w:val="00BF4FDA"/>
    <w:rsid w:val="00D067C3"/>
    <w:rsid w:val="00D4585F"/>
    <w:rsid w:val="00D77197"/>
    <w:rsid w:val="00E9149D"/>
    <w:rsid w:val="00EB351A"/>
    <w:rsid w:val="00EC706D"/>
    <w:rsid w:val="00F27824"/>
    <w:rsid w:val="00F80421"/>
    <w:rsid w:val="00FE6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06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C67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678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163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1</Pages>
  <Words>44</Words>
  <Characters>257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aksam</dc:creator>
  <cp:keywords>www.sorubak.com</cp:keywords>
  <dc:description>www.sorubak.com</dc:description>
  <cp:lastModifiedBy>edanur</cp:lastModifiedBy>
  <cp:revision>4</cp:revision>
  <dcterms:created xsi:type="dcterms:W3CDTF">2012-11-05T23:43:00Z</dcterms:created>
  <dcterms:modified xsi:type="dcterms:W3CDTF">2013-11-17T19:40:00Z</dcterms:modified>
  <cp:category>www.sorubak.com</cp:category>
</cp:coreProperties>
</file>