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E4C" w:rsidRPr="00562ABE" w:rsidRDefault="001A6E4C">
      <w:pPr>
        <w:rPr>
          <w:rFonts w:ascii="Arial" w:hAnsi="Arial" w:cs="Arial"/>
          <w:sz w:val="144"/>
          <w:szCs w:val="14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g_hi" o:spid="_x0000_s1026" type="#_x0000_t75" alt="http://t1.gstatic.com/images?q=tbn:ANd9GcQQXNgZO-Y_whgFabI2atMbBHJMcF-a7BHKegGIJjpFIKZOW7vqGg" href="http://www.google.com.tr/imgres?q=leylek+resmi&amp;hl=tr&amp;sa=X&amp;rlz=1R2GTKR_trTR424&amp;biw=1240&amp;bih=635&amp;tbm=isch&amp;prmd=imvns&amp;tbnid=CYAJr5Ba_FltLM:&amp;imgrefurl=http://www.kazimcapaci.com/leylek.htm&amp;docid=N3jIIAtpBNvx6M&amp;imgurl=http://www.kazimcapaci.com/leylek_dosyalar/image003.jpg&amp;w=876&amp;h=635&amp;ei=YIiXUL_JOuSO4gSSloC4Cw&amp;zoom=1&amp;iact=hc&amp;vpx=541&amp;vpy=262&amp;dur=1288&amp;hovh=191&amp;hovw=264&amp;tx=162&amp;ty=92&amp;sig=101233795444370513530&amp;page=4&amp;tbnh=155&amp;tbnw=232&amp;start=63&amp;ndsp=24&amp;ved=1t:429,r:57,s:20,i:3" style="position:absolute;margin-left:304.75pt;margin-top:-.25pt;width:198.4pt;height:133.25pt;z-index:-251668480;visibility:visible" wrapcoords="-82 0 -82 21479 21600 21479 21600 0 -82 0" o:button="t">
            <v:fill o:detectmouseclick="t"/>
            <v:imagedata r:id="rId4" o:title=""/>
            <w10:wrap type="tight"/>
          </v:shape>
        </w:pict>
      </w:r>
      <w:r>
        <w:rPr>
          <w:rFonts w:ascii="Nurhan Uz" w:hAnsi="Nurhan Uz" w:cs="Nurhan Uz"/>
          <w:sz w:val="144"/>
          <w:szCs w:val="144"/>
        </w:rPr>
        <w:t xml:space="preserve"> L-</w:t>
      </w:r>
      <w:r>
        <w:rPr>
          <w:rFonts w:ascii="Arial" w:hAnsi="Arial" w:cs="Arial"/>
          <w:sz w:val="144"/>
          <w:szCs w:val="144"/>
        </w:rPr>
        <w:t xml:space="preserve">L      </w:t>
      </w:r>
    </w:p>
    <w:p w:rsidR="001A6E4C" w:rsidRPr="005F7754" w:rsidRDefault="001A6E4C">
      <w:pPr>
        <w:rPr>
          <w:rFonts w:ascii="Nurhan Uz" w:hAnsi="Nurhan Uz" w:cs="Nurhan Uz"/>
          <w:sz w:val="70"/>
          <w:szCs w:val="70"/>
        </w:rPr>
      </w:pPr>
      <w:r>
        <w:rPr>
          <w:noProof/>
          <w:lang w:eastAsia="tr-TR"/>
        </w:rPr>
        <w:pict>
          <v:group id="_x0000_s1027" style="position:absolute;margin-left:10.85pt;margin-top:13.05pt;width:540pt;height:36pt;z-index:251642880" coordorigin="567,14787" coordsize="10800,720">
            <v:group id="_x0000_s1028" style="position:absolute;left:567;top:14787;width:10800;height:720" coordorigin="567,14787" coordsize="10800,720">
              <v:rect id="_x0000_s1029" style="position:absolute;left:567;top:15286;width:10800;height:221" filled="f" fillcolor="black" strokecolor="#3cc" strokeweight=".62pt">
                <v:stroke dashstyle="1 1" endcap="round"/>
                <v:path arrowok="t"/>
              </v:rect>
              <v:rect id="_x0000_s1030" style="position:absolute;left:567;top:15009;width:10800;height:277" filled="f" fillcolor="black" strokecolor="red" strokeweight=".62pt">
                <v:stroke dashstyle="1 1" endcap="round"/>
                <v:path arrowok="t"/>
              </v:rect>
              <v:rect id="_x0000_s1031" style="position:absolute;left:567;top:14787;width:10800;height:222" filled="f" fillcolor="black" strokecolor="#3cc" strokeweight=".62pt">
                <v:stroke dashstyle="1 1" endcap="round"/>
                <v:path arrowok="t"/>
              </v:rect>
            </v:group>
            <v:group id="_x0000_s1032" style="position:absolute;left:567;top:14787;width:10800;height:720" coordorigin="567,14787" coordsize="10800,720">
              <v:shape id="_x0000_s1033"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034"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035"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036"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037"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038"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039"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040"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041"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042"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043"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044"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045"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046"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047"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048"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049"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050"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051"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052"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053"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054"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055"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056"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057"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058"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059"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060"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061"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062"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063"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064"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065"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066"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067"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068"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069"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070"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071"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072"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5F7754">
        <w:rPr>
          <w:rFonts w:ascii="Nurhan Uz" w:hAnsi="Nurhan Uz" w:cs="Nurhan Uz"/>
          <w:sz w:val="70"/>
          <w:szCs w:val="70"/>
        </w:rPr>
        <w:t xml:space="preserve"> L L L L L L L L L L L L</w:t>
      </w:r>
    </w:p>
    <w:p w:rsidR="001A6E4C" w:rsidRPr="005F7754" w:rsidRDefault="001A6E4C">
      <w:pPr>
        <w:rPr>
          <w:rFonts w:ascii="Nurhan Uz" w:hAnsi="Nurhan Uz" w:cs="Nurhan Uz"/>
          <w:sz w:val="70"/>
          <w:szCs w:val="70"/>
        </w:rPr>
      </w:pPr>
      <w:r>
        <w:rPr>
          <w:noProof/>
          <w:lang w:eastAsia="tr-TR"/>
        </w:rPr>
        <w:pict>
          <v:group id="_x0000_s1073" style="position:absolute;margin-left:15.75pt;margin-top:12.9pt;width:540pt;height:36pt;z-index:251643904" coordorigin="567,14787" coordsize="10800,720">
            <v:group id="_x0000_s1074" style="position:absolute;left:567;top:14787;width:10800;height:720" coordorigin="567,14787" coordsize="10800,720">
              <v:rect id="_x0000_s1075" style="position:absolute;left:567;top:15286;width:10800;height:221" filled="f" fillcolor="black" strokecolor="#3cc" strokeweight=".62pt">
                <v:stroke dashstyle="1 1" endcap="round"/>
                <v:path arrowok="t"/>
              </v:rect>
              <v:rect id="_x0000_s1076" style="position:absolute;left:567;top:15009;width:10800;height:277" filled="f" fillcolor="black" strokecolor="red" strokeweight=".62pt">
                <v:stroke dashstyle="1 1" endcap="round"/>
                <v:path arrowok="t"/>
              </v:rect>
              <v:rect id="_x0000_s1077" style="position:absolute;left:567;top:14787;width:10800;height:222" filled="f" fillcolor="black" strokecolor="#3cc" strokeweight=".62pt">
                <v:stroke dashstyle="1 1" endcap="round"/>
                <v:path arrowok="t"/>
              </v:rect>
            </v:group>
            <v:group id="_x0000_s1078" style="position:absolute;left:567;top:14787;width:10800;height:720" coordorigin="567,14787" coordsize="10800,720">
              <v:shape id="_x0000_s1079"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080"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081"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082"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083"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084"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085"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086"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087"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088"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089"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090"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091"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092"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093"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094"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095"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096"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097"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098"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099"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100"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101"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102"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103"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104"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105"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106"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107"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108"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109"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110"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111"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112"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113"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114"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115"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116"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117"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118"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5F7754">
        <w:rPr>
          <w:rFonts w:ascii="Nurhan Uz" w:hAnsi="Nurhan Uz" w:cs="Nurhan Uz"/>
          <w:sz w:val="70"/>
          <w:szCs w:val="70"/>
        </w:rPr>
        <w:t xml:space="preserve"> L L L L L L L L L L L L</w:t>
      </w:r>
    </w:p>
    <w:p w:rsidR="001A6E4C" w:rsidRPr="005F7754" w:rsidRDefault="001A6E4C">
      <w:pPr>
        <w:rPr>
          <w:rFonts w:ascii="Nurhan Uz" w:hAnsi="Nurhan Uz" w:cs="Nurhan Uz"/>
          <w:sz w:val="70"/>
          <w:szCs w:val="70"/>
        </w:rPr>
      </w:pPr>
      <w:r>
        <w:rPr>
          <w:noProof/>
          <w:lang w:eastAsia="tr-TR"/>
        </w:rPr>
        <w:pict>
          <v:group id="_x0000_s1119" style="position:absolute;margin-left:15.75pt;margin-top:11.45pt;width:540pt;height:36pt;z-index:251644928" coordorigin="567,14787" coordsize="10800,720">
            <v:group id="_x0000_s1120" style="position:absolute;left:567;top:14787;width:10800;height:720" coordorigin="567,14787" coordsize="10800,720">
              <v:rect id="_x0000_s1121" style="position:absolute;left:567;top:15286;width:10800;height:221" filled="f" fillcolor="black" strokecolor="#3cc" strokeweight=".62pt">
                <v:stroke dashstyle="1 1" endcap="round"/>
                <v:path arrowok="t"/>
              </v:rect>
              <v:rect id="_x0000_s1122" style="position:absolute;left:567;top:15009;width:10800;height:277" filled="f" fillcolor="black" strokecolor="red" strokeweight=".62pt">
                <v:stroke dashstyle="1 1" endcap="round"/>
                <v:path arrowok="t"/>
              </v:rect>
              <v:rect id="_x0000_s1123" style="position:absolute;left:567;top:14787;width:10800;height:222" filled="f" fillcolor="black" strokecolor="#3cc" strokeweight=".62pt">
                <v:stroke dashstyle="1 1" endcap="round"/>
                <v:path arrowok="t"/>
              </v:rect>
            </v:group>
            <v:group id="_x0000_s1124" style="position:absolute;left:567;top:14787;width:10800;height:720" coordorigin="567,14787" coordsize="10800,720">
              <v:shape id="_x0000_s1125"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126"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127"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128"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129"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130"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131"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132"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133"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134"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135"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136"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137"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138"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139"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140"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141"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142"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143"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144"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145"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146"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147"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148"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149"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150"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151"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152"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153"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154"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155"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156"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157"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158"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159"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160"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161"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162"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163"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164"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5F7754">
        <w:rPr>
          <w:rFonts w:ascii="Nurhan Uz" w:hAnsi="Nurhan Uz" w:cs="Nurhan Uz"/>
          <w:sz w:val="70"/>
          <w:szCs w:val="70"/>
        </w:rPr>
        <w:t xml:space="preserve"> L L L </w:t>
      </w:r>
    </w:p>
    <w:p w:rsidR="001A6E4C" w:rsidRPr="005F7754" w:rsidRDefault="001A6E4C">
      <w:pPr>
        <w:rPr>
          <w:rFonts w:ascii="Nurhan Uz" w:hAnsi="Nurhan Uz" w:cs="Nurhan Uz"/>
          <w:sz w:val="70"/>
          <w:szCs w:val="70"/>
        </w:rPr>
      </w:pPr>
      <w:r>
        <w:rPr>
          <w:noProof/>
          <w:lang w:eastAsia="tr-TR"/>
        </w:rPr>
        <w:pict>
          <v:group id="_x0000_s1165" style="position:absolute;margin-left:15.75pt;margin-top:10.65pt;width:540pt;height:36pt;z-index:251645952" coordorigin="567,14787" coordsize="10800,720">
            <v:group id="_x0000_s1166" style="position:absolute;left:567;top:14787;width:10800;height:720" coordorigin="567,14787" coordsize="10800,720">
              <v:rect id="_x0000_s1167" style="position:absolute;left:567;top:15286;width:10800;height:221" filled="f" fillcolor="black" strokecolor="#3cc" strokeweight=".62pt">
                <v:stroke dashstyle="1 1" endcap="round"/>
                <v:path arrowok="t"/>
              </v:rect>
              <v:rect id="_x0000_s1168" style="position:absolute;left:567;top:15009;width:10800;height:277" filled="f" fillcolor="black" strokecolor="red" strokeweight=".62pt">
                <v:stroke dashstyle="1 1" endcap="round"/>
                <v:path arrowok="t"/>
              </v:rect>
              <v:rect id="_x0000_s1169" style="position:absolute;left:567;top:14787;width:10800;height:222" filled="f" fillcolor="black" strokecolor="#3cc" strokeweight=".62pt">
                <v:stroke dashstyle="1 1" endcap="round"/>
                <v:path arrowok="t"/>
              </v:rect>
            </v:group>
            <v:group id="_x0000_s1170" style="position:absolute;left:567;top:14787;width:10800;height:720" coordorigin="567,14787" coordsize="10800,720">
              <v:shape id="_x0000_s1171"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172"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173"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174"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175"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176"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177"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178"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179"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180"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181"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182"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183"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184"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185"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186"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187"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188"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189"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190"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191"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192"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193"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194"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195"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196"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197"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198"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199"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200"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201"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202"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203"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204"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205"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206"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207"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208"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209"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210"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5F7754">
        <w:rPr>
          <w:rFonts w:ascii="Nurhan Uz" w:hAnsi="Nurhan Uz" w:cs="Nurhan Uz"/>
          <w:sz w:val="70"/>
          <w:szCs w:val="70"/>
        </w:rPr>
        <w:t xml:space="preserve"> L L </w:t>
      </w:r>
    </w:p>
    <w:p w:rsidR="001A6E4C" w:rsidRPr="005F7754" w:rsidRDefault="001A6E4C">
      <w:pPr>
        <w:rPr>
          <w:rFonts w:ascii="Nurhan Uz" w:hAnsi="Nurhan Uz" w:cs="Nurhan Uz"/>
          <w:sz w:val="70"/>
          <w:szCs w:val="70"/>
        </w:rPr>
      </w:pPr>
      <w:r>
        <w:rPr>
          <w:noProof/>
          <w:lang w:eastAsia="tr-TR"/>
        </w:rPr>
        <w:pict>
          <v:shape id="Resim 3" o:spid="_x0000_s1211" type="#_x0000_t75" style="position:absolute;margin-left:423.15pt;margin-top:60.05pt;width:95.55pt;height:108.85pt;z-index:-251664384;visibility:visible" wrapcoords="-170 0 -170 21451 21600 21451 21600 0 -170 0">
            <v:imagedata r:id="rId5" o:title=""/>
            <w10:wrap type="tight"/>
          </v:shape>
        </w:pict>
      </w:r>
      <w:r>
        <w:rPr>
          <w:noProof/>
          <w:lang w:eastAsia="tr-TR"/>
        </w:rPr>
        <w:pict>
          <v:shape id="Resim 6" o:spid="_x0000_s1212" type="#_x0000_t75" style="position:absolute;margin-left:167.3pt;margin-top:66pt;width:85.05pt;height:102.9pt;z-index:-251666432;visibility:visible" wrapcoords="3058 0 2103 315 -191 2207 -191 3469 3058 5045 4970 5045 3632 13717 3823 15136 1720 16555 1720 17185 4779 17658 4396 19550 5543 20181 8984 20181 8984 21285 9940 21442 14719 21442 15483 21442 13763 17658 19115 17343 19688 17028 17395 15136 16057 12613 21600 12613 21600 12298 17204 10091 21218 9302 21027 8987 16057 7568 5926 473 4970 0 3058 0">
            <v:imagedata r:id="rId6" o:title=""/>
            <w10:wrap type="tight"/>
          </v:shape>
        </w:pict>
      </w:r>
      <w:r>
        <w:rPr>
          <w:noProof/>
          <w:lang w:eastAsia="tr-TR"/>
        </w:rPr>
        <w:pict>
          <v:shape id="Resim 2" o:spid="_x0000_s1213" type="#_x0000_t75" style="position:absolute;margin-left:301.1pt;margin-top:66pt;width:82.2pt;height:110.05pt;z-index:-251665408;visibility:visible" wrapcoords="-196 0 -196 21453 21600 21453 21600 0 -196 0">
            <v:imagedata r:id="rId7" o:title=""/>
            <w10:wrap type="tight"/>
          </v:shape>
        </w:pict>
      </w:r>
      <w:r>
        <w:rPr>
          <w:noProof/>
          <w:lang w:eastAsia="tr-TR"/>
        </w:rPr>
        <w:pict>
          <v:shape id="Resim 1" o:spid="_x0000_s1214" type="#_x0000_t75" style="position:absolute;margin-left:8.4pt;margin-top:59.45pt;width:99.05pt;height:92.8pt;z-index:-251667456;visibility:visible" wrapcoords="-164 0 -164 21426 21600 21426 21600 0 -164 0">
            <v:imagedata r:id="rId8" o:title=""/>
            <w10:wrap type="tight"/>
          </v:shape>
        </w:pict>
      </w:r>
      <w:r>
        <w:rPr>
          <w:noProof/>
          <w:lang w:eastAsia="tr-TR"/>
        </w:rPr>
        <w:pict>
          <v:group id="_x0000_s1215" style="position:absolute;margin-left:15.75pt;margin-top:11.35pt;width:540pt;height:36pt;z-index:251646976" coordorigin="567,14787" coordsize="10800,720">
            <v:group id="_x0000_s1216" style="position:absolute;left:567;top:14787;width:10800;height:720" coordorigin="567,14787" coordsize="10800,720">
              <v:rect id="_x0000_s1217" style="position:absolute;left:567;top:15286;width:10800;height:221" filled="f" fillcolor="black" strokecolor="#3cc" strokeweight=".62pt">
                <v:stroke dashstyle="1 1" endcap="round"/>
                <v:path arrowok="t"/>
              </v:rect>
              <v:rect id="_x0000_s1218" style="position:absolute;left:567;top:15009;width:10800;height:277" filled="f" fillcolor="black" strokecolor="red" strokeweight=".62pt">
                <v:stroke dashstyle="1 1" endcap="round"/>
                <v:path arrowok="t"/>
              </v:rect>
              <v:rect id="_x0000_s1219" style="position:absolute;left:567;top:14787;width:10800;height:222" filled="f" fillcolor="black" strokecolor="#3cc" strokeweight=".62pt">
                <v:stroke dashstyle="1 1" endcap="round"/>
                <v:path arrowok="t"/>
              </v:rect>
            </v:group>
            <v:group id="_x0000_s1220" style="position:absolute;left:567;top:14787;width:10800;height:720" coordorigin="567,14787" coordsize="10800,720">
              <v:shape id="_x0000_s1221"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222"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223"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224"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225"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226"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227"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228"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229"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230"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231"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232"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233"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234"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235"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236"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237"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238"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239"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240"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241"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242"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243"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244"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245"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246"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247"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248"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249"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250"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251"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252"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253"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254"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255"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256"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257"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258"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259"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260"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5F7754">
        <w:rPr>
          <w:rFonts w:ascii="Nurhan Uz" w:hAnsi="Nurhan Uz" w:cs="Nurhan Uz"/>
          <w:sz w:val="70"/>
          <w:szCs w:val="70"/>
        </w:rPr>
        <w:t xml:space="preserve"> L</w:t>
      </w:r>
    </w:p>
    <w:p w:rsidR="001A6E4C" w:rsidRPr="005F7754" w:rsidRDefault="001A6E4C">
      <w:pPr>
        <w:rPr>
          <w:rFonts w:ascii="Nurhan Uz" w:hAnsi="Nurhan Uz" w:cs="Nurhan Uz"/>
          <w:sz w:val="70"/>
          <w:szCs w:val="70"/>
        </w:rPr>
      </w:pPr>
      <w:r>
        <w:rPr>
          <w:noProof/>
          <w:lang w:eastAsia="tr-TR"/>
        </w:rPr>
        <w:pict>
          <v:shape id="_x0000_s1261" type="#_x0000_t75" style="position:absolute;margin-left:318.7pt;margin-top:101.45pt;width:65.1pt;height:25.55pt;z-index:-251658240;visibility:visible" wrapcoords="-248 0 -248 20965 21600 20965 21600 0 -248 0">
            <v:imagedata r:id="rId9" o:title=""/>
            <w10:wrap type="tight"/>
          </v:shape>
        </w:pict>
      </w:r>
      <w:r>
        <w:rPr>
          <w:noProof/>
          <w:lang w:eastAsia="tr-TR"/>
        </w:rPr>
        <w:pict>
          <v:shape id="_x0000_s1262" type="#_x0000_t75" style="position:absolute;margin-left:186pt;margin-top:94.3pt;width:65.1pt;height:25.55pt;z-index:-251657216;visibility:visible" wrapcoords="-248 0 -248 20965 21600 20965 21600 0 -248 0">
            <v:imagedata r:id="rId9" o:title=""/>
            <w10:wrap type="tight"/>
          </v:shape>
        </w:pict>
      </w:r>
      <w:r>
        <w:rPr>
          <w:noProof/>
          <w:lang w:eastAsia="tr-TR"/>
        </w:rPr>
        <w:pict>
          <v:shape id="_x0000_s1263" type="#_x0000_t75" style="position:absolute;margin-left:53.9pt;margin-top:88.95pt;width:65.1pt;height:25.55pt;z-index:-251656192;visibility:visible" wrapcoords="-248 0 -248 20965 21600 20965 21600 0 -248 0">
            <v:imagedata r:id="rId9" o:title=""/>
            <w10:wrap type="tight"/>
          </v:shape>
        </w:pict>
      </w:r>
      <w:r>
        <w:rPr>
          <w:noProof/>
          <w:lang w:eastAsia="tr-TR"/>
        </w:rPr>
        <w:pict>
          <v:shape id="Resim 69" o:spid="_x0000_s1264" type="#_x0000_t75" style="position:absolute;margin-left:-97.85pt;margin-top:88.95pt;width:65.1pt;height:25.55pt;z-index:-251659264;visibility:visible" wrapcoords="-248 0 -248 20965 21600 20965 21600 0 -248 0">
            <v:imagedata r:id="rId9" o:title=""/>
            <w10:wrap type="tight"/>
          </v:shape>
        </w:pict>
      </w:r>
    </w:p>
    <w:p w:rsidR="001A6E4C" w:rsidRPr="005F7754" w:rsidRDefault="001A6E4C" w:rsidP="006B0580">
      <w:pPr>
        <w:rPr>
          <w:rFonts w:ascii="Nurhan Uz" w:hAnsi="Nurhan Uz" w:cs="Nurhan Uz"/>
          <w:sz w:val="70"/>
          <w:szCs w:val="70"/>
        </w:rPr>
      </w:pPr>
      <w:r>
        <w:rPr>
          <w:noProof/>
          <w:lang w:eastAsia="tr-TR"/>
        </w:rPr>
        <w:pict>
          <v:shape id="_x0000_s1265" type="#_x0000_t75" style="position:absolute;margin-left:442.2pt;margin-top:166.2pt;width:65.1pt;height:25.55pt;z-index:-251653120;visibility:visible" wrapcoords="-248 0 -248 20965 21600 20965 21600 0 -248 0">
            <v:imagedata r:id="rId9" o:title=""/>
            <w10:wrap type="tight"/>
          </v:shape>
        </w:pict>
      </w:r>
      <w:r>
        <w:rPr>
          <w:noProof/>
          <w:lang w:eastAsia="tr-TR"/>
        </w:rPr>
        <w:pict>
          <v:shape id="_x0000_s1266" type="#_x0000_t75" style="position:absolute;margin-left:304.75pt;margin-top:166.1pt;width:65.1pt;height:25.55pt;z-index:-251652096;visibility:visible" wrapcoords="-248 0 -248 20965 21600 20965 21600 0 -248 0">
            <v:imagedata r:id="rId9" o:title=""/>
            <w10:wrap type="tight"/>
          </v:shape>
        </w:pict>
      </w:r>
      <w:r>
        <w:rPr>
          <w:noProof/>
          <w:lang w:eastAsia="tr-TR"/>
        </w:rPr>
        <w:pict>
          <v:shape id="_x0000_s1267" type="#_x0000_t75" style="position:absolute;margin-left:179.75pt;margin-top:172.05pt;width:65.1pt;height:25.55pt;z-index:-251654144;visibility:visible" wrapcoords="-248 0 -248 20965 21600 20965 21600 0 -248 0">
            <v:imagedata r:id="rId9" o:title=""/>
            <w10:wrap type="tight"/>
          </v:shape>
        </w:pict>
      </w:r>
      <w:r>
        <w:rPr>
          <w:noProof/>
          <w:lang w:eastAsia="tr-TR"/>
        </w:rPr>
        <w:pict>
          <v:shape id="_x0000_s1268" type="#_x0000_t75" style="position:absolute;margin-left:29.25pt;margin-top:172.05pt;width:65.1pt;height:25.55pt;z-index:-251655168;visibility:visible" wrapcoords="-248 0 -248 20965 21600 20965 21600 0 -248 0">
            <v:imagedata r:id="rId9" o:title=""/>
            <w10:wrap type="tight"/>
          </v:shape>
        </w:pict>
      </w:r>
      <w:r>
        <w:rPr>
          <w:noProof/>
          <w:lang w:eastAsia="tr-TR"/>
        </w:rPr>
        <w:pict>
          <v:shape id="Resim 8" o:spid="_x0000_s1269" type="#_x0000_t75" style="position:absolute;margin-left:15.55pt;margin-top:61.95pt;width:100.8pt;height:117.8pt;z-index:-251663360;visibility:visible" wrapcoords="-161 0 -161 21462 21600 21462 21600 0 -161 0">
            <v:imagedata r:id="rId10" o:title=""/>
            <w10:wrap type="tight"/>
          </v:shape>
        </w:pict>
      </w:r>
      <w:r>
        <w:rPr>
          <w:noProof/>
          <w:lang w:eastAsia="tr-TR"/>
        </w:rPr>
        <w:pict>
          <v:shape id="_x0000_s1270" type="#_x0000_t75" alt="http://t3.gstatic.com/images?q=tbn:ANd9GcQOPJSDpF0YDKFs44T_tB4HHGXpaeeaF8egStoTfIfApKFMYcaI" href="http://www.google.com.tr/imgres?q=ELD%C4%B0VEN+resmi&amp;hl=tr&amp;rlz=1R2GTKR_trTR424&amp;biw=1240&amp;bih=635&amp;tbm=isch&amp;tbnid=hliLFJg-0ytHWM:&amp;imgrefurl=http://urun.gittigidiyor.com/giyim-aksesuar/t-glove-f120so-bayan-ang-sol-dokunmatik-eldiven-24907377&amp;docid=KtNIBDz8jqLRiM&amp;imgurl=http://images.gittigidiyor.com/2490/t-glove-F120SO-Bayan-Ang-Sol-Dokunmatik-Eldiven__24907377_0.jpg&amp;w=700&amp;h=553&amp;ei=eouXUJLbAYHi4QTsvYDQBg&amp;zoom=1&amp;iact=hc&amp;vpx=796&amp;vpy=305&amp;dur=1746&amp;hovh=199&amp;hovw=253&amp;tx=121&amp;ty=113&amp;sig=101233795444370513530&amp;page=1&amp;tbnh=135&amp;tbnw=198&amp;start=0&amp;ndsp=20&amp;ved=1t:429,r:11,s:0,i:" style="position:absolute;margin-left:270.8pt;margin-top:66.1pt;width:126.4pt;height:99.35pt;z-index:-251660288;visibility:visible" wrapcoords="-128 0 -128 21436 21600 21436 21600 0 -128 0" o:button="t">
            <v:fill o:detectmouseclick="t"/>
            <v:imagedata r:id="rId11" o:title=""/>
            <w10:wrap type="tight"/>
          </v:shape>
        </w:pict>
      </w:r>
      <w:r>
        <w:rPr>
          <w:noProof/>
          <w:lang w:eastAsia="tr-TR"/>
        </w:rPr>
        <w:pict>
          <v:shape id="_x0000_s1271" type="#_x0000_t75" alt="http://t2.gstatic.com/images?q=tbn:ANd9GcRFR9ZnzHjJ6wLGFUQIyvAJmiEciRZMkiSIHRD6MJM1QmWEhDDy" href="http://www.google.com.tr/imgres?q=L%C4%B0MON+resmi&amp;hl=tr&amp;rlz=1R2GTKR_trTR424&amp;biw=1240&amp;bih=635&amp;tbm=isch&amp;tbnid=uBZqGbvPqT7B_M:&amp;imgrefurl=http://www.mircsite.net/limon-mirc-script-indir.html&amp;docid=OgkKfwg2zNP1kM&amp;imgurl=http://www.mircsite.net/wp-content/uploads/2011/06/limon-mirc.jpeg&amp;w=396&amp;h=500&amp;ei=04qXUK6nIMaC4AS8gYHACg&amp;zoom=1&amp;iact=hc&amp;vpx=696&amp;vpy=138&amp;dur=1722&amp;hovh=252&amp;hovw=200&amp;tx=110&amp;ty=145&amp;sig=101233795444370513530&amp;page=2&amp;tbnh=139&amp;tbnw=104&amp;start=18&amp;ndsp=23&amp;ved=1t:429,r:1,s:20,i:1" style="position:absolute;margin-left:435.05pt;margin-top:66.1pt;width:78.8pt;height:99.95pt;z-index:-251661312;visibility:visible" wrapcoords="-206 0 -206 21438 21600 21438 21600 0 -206 0" o:button="t">
            <v:fill o:detectmouseclick="t"/>
            <v:imagedata r:id="rId12" o:title=""/>
            <w10:wrap type="tight"/>
          </v:shape>
        </w:pict>
      </w:r>
      <w:r>
        <w:rPr>
          <w:noProof/>
          <w:lang w:eastAsia="tr-TR"/>
        </w:rPr>
        <w:pict>
          <v:rect id="_x0000_s1272" style="position:absolute;margin-left:44.15pt;margin-top:69.05pt;width:83.05pt;height:99.4pt;z-index:251654144">
            <v:fill r:id="rId13" o:title="" type="frame"/>
          </v:rect>
        </w:pict>
      </w:r>
      <w:r w:rsidRPr="005F7754">
        <w:rPr>
          <w:rFonts w:ascii="Nurhan Uz" w:hAnsi="Nurhan Uz" w:cs="Nurhan Uz"/>
          <w:sz w:val="70"/>
          <w:szCs w:val="70"/>
        </w:rPr>
        <w:t xml:space="preserve">                     </w:t>
      </w:r>
    </w:p>
    <w:p w:rsidR="001A6E4C" w:rsidRPr="005F7754" w:rsidRDefault="001A6E4C" w:rsidP="006B0580">
      <w:pPr>
        <w:rPr>
          <w:rFonts w:ascii="Nurhan Uz" w:hAnsi="Nurhan Uz" w:cs="Nurhan Uz"/>
          <w:sz w:val="68"/>
          <w:szCs w:val="68"/>
        </w:rPr>
      </w:pPr>
      <w:r>
        <w:rPr>
          <w:noProof/>
          <w:lang w:eastAsia="tr-TR"/>
        </w:rPr>
        <w:pict>
          <v:group id="_x0000_s1273" style="position:absolute;margin-left:11.1pt;margin-top:14.75pt;width:540pt;height:36pt;z-index:251665408" coordorigin="567,14787" coordsize="10800,720">
            <v:group id="_x0000_s1274" style="position:absolute;left:567;top:14787;width:10800;height:720" coordorigin="567,14787" coordsize="10800,720">
              <v:rect id="_x0000_s1275" style="position:absolute;left:567;top:15286;width:10800;height:221" filled="f" fillcolor="black" strokecolor="#3cc" strokeweight=".62pt">
                <v:stroke dashstyle="1 1" endcap="round"/>
                <v:path arrowok="t"/>
              </v:rect>
              <v:rect id="_x0000_s1276" style="position:absolute;left:567;top:15009;width:10800;height:277" filled="f" fillcolor="black" strokecolor="red" strokeweight=".62pt">
                <v:stroke dashstyle="1 1" endcap="round"/>
                <v:path arrowok="t"/>
              </v:rect>
              <v:rect id="_x0000_s1277" style="position:absolute;left:567;top:14787;width:10800;height:222" filled="f" fillcolor="black" strokecolor="#3cc" strokeweight=".62pt">
                <v:stroke dashstyle="1 1" endcap="round"/>
                <v:path arrowok="t"/>
              </v:rect>
            </v:group>
            <v:group id="_x0000_s1278" style="position:absolute;left:567;top:14787;width:10800;height:720" coordorigin="567,14787" coordsize="10800,720">
              <v:shape id="_x0000_s1279"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280"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281"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282"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283"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284"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285"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286"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287"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288"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289"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290"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291"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292"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293"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294"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295"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296"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297"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298"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299"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300"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301"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302"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303"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304"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305"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306"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307"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308"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309"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310"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311"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312"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313"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314"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315"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316"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317"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318"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5F7754">
        <w:rPr>
          <w:rFonts w:ascii="Nurhan Uz" w:hAnsi="Nurhan Uz" w:cs="Nurhan Uz"/>
          <w:sz w:val="70"/>
          <w:szCs w:val="70"/>
        </w:rPr>
        <w:t xml:space="preserve"> </w:t>
      </w:r>
      <w:r w:rsidRPr="005F7754">
        <w:rPr>
          <w:rFonts w:ascii="Nurhan Uz" w:hAnsi="Nurhan Uz" w:cs="Nurhan Uz"/>
          <w:sz w:val="68"/>
          <w:szCs w:val="68"/>
        </w:rPr>
        <w:t>El El El</w:t>
      </w:r>
    </w:p>
    <w:p w:rsidR="001A6E4C" w:rsidRPr="005F7754" w:rsidRDefault="001A6E4C" w:rsidP="006B0580">
      <w:pPr>
        <w:rPr>
          <w:rFonts w:ascii="Nurhan Uz" w:hAnsi="Nurhan Uz" w:cs="Nurhan Uz"/>
          <w:sz w:val="68"/>
          <w:szCs w:val="68"/>
        </w:rPr>
      </w:pPr>
      <w:r>
        <w:rPr>
          <w:noProof/>
          <w:lang w:eastAsia="tr-TR"/>
        </w:rPr>
        <w:pict>
          <v:group id="_x0000_s1319" style="position:absolute;margin-left:11.1pt;margin-top:12.2pt;width:540pt;height:36pt;z-index:251666432" coordorigin="567,14787" coordsize="10800,720">
            <v:group id="_x0000_s1320" style="position:absolute;left:567;top:14787;width:10800;height:720" coordorigin="567,14787" coordsize="10800,720">
              <v:rect id="_x0000_s1321" style="position:absolute;left:567;top:15286;width:10800;height:221" filled="f" fillcolor="black" strokecolor="#3cc" strokeweight=".62pt">
                <v:stroke dashstyle="1 1" endcap="round"/>
                <v:path arrowok="t"/>
              </v:rect>
              <v:rect id="_x0000_s1322" style="position:absolute;left:567;top:15009;width:10800;height:277" filled="f" fillcolor="black" strokecolor="red" strokeweight=".62pt">
                <v:stroke dashstyle="1 1" endcap="round"/>
                <v:path arrowok="t"/>
              </v:rect>
              <v:rect id="_x0000_s1323" style="position:absolute;left:567;top:14787;width:10800;height:222" filled="f" fillcolor="black" strokecolor="#3cc" strokeweight=".62pt">
                <v:stroke dashstyle="1 1" endcap="round"/>
                <v:path arrowok="t"/>
              </v:rect>
            </v:group>
            <v:group id="_x0000_s1324" style="position:absolute;left:567;top:14787;width:10800;height:720" coordorigin="567,14787" coordsize="10800,720">
              <v:shape id="_x0000_s1325"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326"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327"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328"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329"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330"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331"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332"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333"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334"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335"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336"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337"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338"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339"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340"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341"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342"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343"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344"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345"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346"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347"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348"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349"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350"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351"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352"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353"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354"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355"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356"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357"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358"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359"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360"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361"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362"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363"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364"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5F7754">
        <w:rPr>
          <w:rFonts w:ascii="Nurhan Uz" w:hAnsi="Nurhan Uz" w:cs="Nurhan Uz"/>
          <w:sz w:val="68"/>
          <w:szCs w:val="68"/>
        </w:rPr>
        <w:t xml:space="preserve"> el el el </w:t>
      </w:r>
    </w:p>
    <w:p w:rsidR="001A6E4C" w:rsidRDefault="001A6E4C" w:rsidP="006B0580">
      <w:pPr>
        <w:rPr>
          <w:rFonts w:ascii="Nurhan Uz" w:hAnsi="Nurhan Uz" w:cs="Nurhan Uz"/>
          <w:sz w:val="68"/>
          <w:szCs w:val="68"/>
        </w:rPr>
      </w:pPr>
      <w:r>
        <w:rPr>
          <w:noProof/>
          <w:lang w:eastAsia="tr-TR"/>
        </w:rPr>
        <w:pict>
          <v:group id="_x0000_s1365" style="position:absolute;margin-left:11.1pt;margin-top:13.35pt;width:540pt;height:36pt;z-index:251667456" coordorigin="567,14787" coordsize="10800,720">
            <v:group id="_x0000_s1366" style="position:absolute;left:567;top:14787;width:10800;height:720" coordorigin="567,14787" coordsize="10800,720">
              <v:rect id="_x0000_s1367" style="position:absolute;left:567;top:15286;width:10800;height:221" filled="f" fillcolor="black" strokecolor="#3cc" strokeweight=".62pt">
                <v:stroke dashstyle="1 1" endcap="round"/>
                <v:path arrowok="t"/>
              </v:rect>
              <v:rect id="_x0000_s1368" style="position:absolute;left:567;top:15009;width:10800;height:277" filled="f" fillcolor="black" strokecolor="red" strokeweight=".62pt">
                <v:stroke dashstyle="1 1" endcap="round"/>
                <v:path arrowok="t"/>
              </v:rect>
              <v:rect id="_x0000_s1369" style="position:absolute;left:567;top:14787;width:10800;height:222" filled="f" fillcolor="black" strokecolor="#3cc" strokeweight=".62pt">
                <v:stroke dashstyle="1 1" endcap="round"/>
                <v:path arrowok="t"/>
              </v:rect>
            </v:group>
            <v:group id="_x0000_s1370" style="position:absolute;left:567;top:14787;width:10800;height:720" coordorigin="567,14787" coordsize="10800,720">
              <v:shape id="_x0000_s1371"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372"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373"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374"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375"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376"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377"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378"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379"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380"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381"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382"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383"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384"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385"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386"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387"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388"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389"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390"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391"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392"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393"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394"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395"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396"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397"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398"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399"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400"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401"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402"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403"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404"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405"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406"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407"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408"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409"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410"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5F7754">
        <w:rPr>
          <w:rFonts w:ascii="Nurhan Uz" w:hAnsi="Nurhan Uz" w:cs="Nurhan Uz"/>
          <w:sz w:val="68"/>
          <w:szCs w:val="68"/>
        </w:rPr>
        <w:t xml:space="preserve"> el+e  ele ele ele ele ele ele ele</w:t>
      </w:r>
    </w:p>
    <w:p w:rsidR="001A6E4C" w:rsidRDefault="001A6E4C" w:rsidP="005F7754">
      <w:pPr>
        <w:tabs>
          <w:tab w:val="right" w:pos="11112"/>
        </w:tabs>
        <w:rPr>
          <w:rFonts w:ascii="Nurhan Uz" w:hAnsi="Nurhan Uz" w:cs="Nurhan Uz"/>
          <w:sz w:val="68"/>
          <w:szCs w:val="68"/>
        </w:rPr>
      </w:pPr>
      <w:r>
        <w:rPr>
          <w:noProof/>
          <w:lang w:eastAsia="tr-TR"/>
        </w:rPr>
        <w:pict>
          <v:group id="_x0000_s1411" style="position:absolute;margin-left:9.65pt;margin-top:12.45pt;width:540pt;height:36pt;z-index:251668480" coordorigin="567,14787" coordsize="10800,720">
            <v:group id="_x0000_s1412" style="position:absolute;left:567;top:14787;width:10800;height:720" coordorigin="567,14787" coordsize="10800,720">
              <v:rect id="_x0000_s1413" style="position:absolute;left:567;top:15286;width:10800;height:221" filled="f" fillcolor="black" strokecolor="#3cc" strokeweight=".62pt">
                <v:stroke dashstyle="1 1" endcap="round"/>
                <v:path arrowok="t"/>
              </v:rect>
              <v:rect id="_x0000_s1414" style="position:absolute;left:567;top:15009;width:10800;height:277" filled="f" fillcolor="black" strokecolor="red" strokeweight=".62pt">
                <v:stroke dashstyle="1 1" endcap="round"/>
                <v:path arrowok="t"/>
              </v:rect>
              <v:rect id="_x0000_s1415" style="position:absolute;left:567;top:14787;width:10800;height:222" filled="f" fillcolor="black" strokecolor="#3cc" strokeweight=".62pt">
                <v:stroke dashstyle="1 1" endcap="round"/>
                <v:path arrowok="t"/>
              </v:rect>
            </v:group>
            <v:group id="_x0000_s1416" style="position:absolute;left:567;top:14787;width:10800;height:720" coordorigin="567,14787" coordsize="10800,720">
              <v:shape id="_x0000_s1417"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418"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419"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420"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421"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422"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423"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424"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425"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426"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427"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428"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429"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430"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431"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432"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433"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434"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435"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436"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437"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438"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439"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440"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441"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442"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443"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444"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445"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446"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447"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448"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449"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450"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451"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452"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453"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454"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455"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456"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5F7754">
        <w:rPr>
          <w:rFonts w:ascii="Nurhan Uz" w:hAnsi="Nurhan Uz" w:cs="Nurhan Uz"/>
          <w:sz w:val="68"/>
          <w:szCs w:val="68"/>
        </w:rPr>
        <w:t xml:space="preserve"> ele ele</w:t>
      </w:r>
      <w:r>
        <w:rPr>
          <w:rFonts w:ascii="Nurhan Uz" w:hAnsi="Nurhan Uz" w:cs="Nurhan Uz"/>
          <w:sz w:val="68"/>
          <w:szCs w:val="68"/>
        </w:rPr>
        <w:tab/>
      </w:r>
    </w:p>
    <w:p w:rsidR="001A6E4C" w:rsidRDefault="001A6E4C" w:rsidP="005F7754">
      <w:pPr>
        <w:tabs>
          <w:tab w:val="right" w:pos="11112"/>
        </w:tabs>
        <w:rPr>
          <w:rFonts w:ascii="Nurhan Uz" w:hAnsi="Nurhan Uz" w:cs="Nurhan Uz"/>
          <w:sz w:val="68"/>
          <w:szCs w:val="68"/>
        </w:rPr>
      </w:pPr>
      <w:r>
        <w:rPr>
          <w:noProof/>
          <w:lang w:eastAsia="tr-TR"/>
        </w:rPr>
        <w:pict>
          <v:shape id="Resim 14" o:spid="_x0000_s1457" type="#_x0000_t75" style="position:absolute;margin-left:129.2pt;margin-top:8.95pt;width:259.7pt;height:239.8pt;z-index:-251643904;visibility:visible" wrapcoords="-62 0 -62 21532 21600 21532 21600 0 -62 0">
            <v:imagedata r:id="rId14" o:title=""/>
            <w10:wrap type="tight"/>
          </v:shape>
        </w:pict>
      </w:r>
    </w:p>
    <w:p w:rsidR="001A6E4C" w:rsidRDefault="001A6E4C" w:rsidP="005F7754">
      <w:pPr>
        <w:tabs>
          <w:tab w:val="right" w:pos="11112"/>
        </w:tabs>
        <w:rPr>
          <w:rFonts w:ascii="Nurhan Uz" w:hAnsi="Nurhan Uz" w:cs="Nurhan Uz"/>
          <w:sz w:val="68"/>
          <w:szCs w:val="68"/>
        </w:rPr>
      </w:pPr>
    </w:p>
    <w:p w:rsidR="001A6E4C" w:rsidRDefault="001A6E4C" w:rsidP="005F7754">
      <w:pPr>
        <w:tabs>
          <w:tab w:val="right" w:pos="11112"/>
        </w:tabs>
        <w:rPr>
          <w:rFonts w:ascii="Nurhan Uz" w:hAnsi="Nurhan Uz" w:cs="Nurhan Uz"/>
          <w:sz w:val="68"/>
          <w:szCs w:val="68"/>
        </w:rPr>
      </w:pPr>
    </w:p>
    <w:p w:rsidR="001A6E4C" w:rsidRPr="005F7754" w:rsidRDefault="001A6E4C" w:rsidP="005F7754">
      <w:pPr>
        <w:tabs>
          <w:tab w:val="right" w:pos="11112"/>
        </w:tabs>
        <w:rPr>
          <w:rFonts w:ascii="Nurhan Uz" w:hAnsi="Nurhan Uz" w:cs="Nurhan Uz"/>
          <w:sz w:val="68"/>
          <w:szCs w:val="68"/>
        </w:rPr>
      </w:pPr>
      <w:hyperlink r:id="rId15" w:history="1">
        <w:r>
          <w:rPr>
            <w:rStyle w:val="Hyperlink"/>
            <w:rFonts w:ascii="Hand writing Mutlu" w:hAnsi="Hand writing Mutlu" w:cs="Hand writing Mutlu"/>
            <w:sz w:val="60"/>
            <w:szCs w:val="60"/>
          </w:rPr>
          <w:t>www.sorubak.com</w:t>
        </w:r>
      </w:hyperlink>
    </w:p>
    <w:p w:rsidR="001A6E4C" w:rsidRPr="005F7754" w:rsidRDefault="001A6E4C" w:rsidP="006B0580">
      <w:pPr>
        <w:rPr>
          <w:rFonts w:ascii="Nurhan Uz" w:hAnsi="Nurhan Uz" w:cs="Nurhan Uz"/>
          <w:sz w:val="68"/>
          <w:szCs w:val="68"/>
        </w:rPr>
      </w:pPr>
      <w:r>
        <w:rPr>
          <w:noProof/>
          <w:lang w:eastAsia="tr-TR"/>
        </w:rPr>
        <w:pict>
          <v:group id="_x0000_s1458" style="position:absolute;margin-left:14.7pt;margin-top:11.05pt;width:540pt;height:36pt;z-index:251669504" coordorigin="567,14787" coordsize="10800,720">
            <v:group id="_x0000_s1459" style="position:absolute;left:567;top:14787;width:10800;height:720" coordorigin="567,14787" coordsize="10800,720">
              <v:rect id="_x0000_s1460" style="position:absolute;left:567;top:15286;width:10800;height:221" filled="f" fillcolor="black" strokecolor="#3cc" strokeweight=".62pt">
                <v:stroke dashstyle="1 1" endcap="round"/>
                <v:path arrowok="t"/>
              </v:rect>
              <v:rect id="_x0000_s1461" style="position:absolute;left:567;top:15009;width:10800;height:277" filled="f" fillcolor="black" strokecolor="red" strokeweight=".62pt">
                <v:stroke dashstyle="1 1" endcap="round"/>
                <v:path arrowok="t"/>
              </v:rect>
              <v:rect id="_x0000_s1462" style="position:absolute;left:567;top:14787;width:10800;height:222" filled="f" fillcolor="black" strokecolor="#3cc" strokeweight=".62pt">
                <v:stroke dashstyle="1 1" endcap="round"/>
                <v:path arrowok="t"/>
              </v:rect>
            </v:group>
            <v:group id="_x0000_s1463" style="position:absolute;left:567;top:14787;width:10800;height:720" coordorigin="567,14787" coordsize="10800,720">
              <v:shape id="_x0000_s1464"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465"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466"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467"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468"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469"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470"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471"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472"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473"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474"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475"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476"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477"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478"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479"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480"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481"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482"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483"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484"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485"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486"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487"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488"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489"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490"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491"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492"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493"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494"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495"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496"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497"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498"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499"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500"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501"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502"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503"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5F7754">
        <w:rPr>
          <w:rFonts w:ascii="Nurhan Uz" w:hAnsi="Nurhan Uz" w:cs="Nurhan Uz"/>
          <w:sz w:val="68"/>
          <w:szCs w:val="68"/>
        </w:rPr>
        <w:t xml:space="preserve"> el ele </w:t>
      </w:r>
      <w:r w:rsidRPr="005F7754">
        <w:rPr>
          <w:rFonts w:ascii="Times New Roman" w:hAnsi="Times New Roman" w:cs="Times New Roman"/>
          <w:sz w:val="68"/>
          <w:szCs w:val="68"/>
        </w:rPr>
        <w:t xml:space="preserve">— </w:t>
      </w:r>
      <w:r w:rsidRPr="005F7754">
        <w:rPr>
          <w:rFonts w:ascii="Nurhan Uz" w:hAnsi="Nurhan Uz" w:cs="Nurhan Uz"/>
          <w:sz w:val="68"/>
          <w:szCs w:val="68"/>
        </w:rPr>
        <w:t xml:space="preserve">el ele </w:t>
      </w:r>
      <w:r w:rsidRPr="005F7754">
        <w:rPr>
          <w:rFonts w:ascii="Times New Roman" w:hAnsi="Times New Roman" w:cs="Times New Roman"/>
          <w:sz w:val="68"/>
          <w:szCs w:val="68"/>
        </w:rPr>
        <w:t>–</w:t>
      </w:r>
      <w:r w:rsidRPr="005F7754">
        <w:rPr>
          <w:rFonts w:ascii="Nurhan Uz" w:hAnsi="Nurhan Uz" w:cs="Nurhan Uz"/>
          <w:sz w:val="68"/>
          <w:szCs w:val="68"/>
        </w:rPr>
        <w:t xml:space="preserve"> el ele </w:t>
      </w:r>
      <w:r w:rsidRPr="005F7754">
        <w:rPr>
          <w:rFonts w:ascii="Times New Roman" w:hAnsi="Times New Roman" w:cs="Times New Roman"/>
          <w:sz w:val="68"/>
          <w:szCs w:val="68"/>
        </w:rPr>
        <w:t>–</w:t>
      </w:r>
      <w:r w:rsidRPr="005F7754">
        <w:rPr>
          <w:rFonts w:ascii="Nurhan Uz" w:hAnsi="Nurhan Uz" w:cs="Nurhan Uz"/>
          <w:sz w:val="68"/>
          <w:szCs w:val="68"/>
        </w:rPr>
        <w:t xml:space="preserve"> el ele</w:t>
      </w:r>
    </w:p>
    <w:p w:rsidR="001A6E4C" w:rsidRPr="005F7754" w:rsidRDefault="001A6E4C" w:rsidP="006B0580">
      <w:pPr>
        <w:rPr>
          <w:rFonts w:ascii="Nurhan Uz" w:hAnsi="Nurhan Uz" w:cs="Nurhan Uz"/>
          <w:sz w:val="68"/>
          <w:szCs w:val="68"/>
        </w:rPr>
      </w:pPr>
      <w:r>
        <w:rPr>
          <w:noProof/>
          <w:lang w:eastAsia="tr-TR"/>
        </w:rPr>
        <w:pict>
          <v:group id="_x0000_s1504" style="position:absolute;margin-left:11.1pt;margin-top:13.2pt;width:540pt;height:36pt;z-index:251670528" coordorigin="567,14787" coordsize="10800,720">
            <v:group id="_x0000_s1505" style="position:absolute;left:567;top:14787;width:10800;height:720" coordorigin="567,14787" coordsize="10800,720">
              <v:rect id="_x0000_s1506" style="position:absolute;left:567;top:15286;width:10800;height:221" filled="f" fillcolor="black" strokecolor="#3cc" strokeweight=".62pt">
                <v:stroke dashstyle="1 1" endcap="round"/>
                <v:path arrowok="t"/>
              </v:rect>
              <v:rect id="_x0000_s1507" style="position:absolute;left:567;top:15009;width:10800;height:277" filled="f" fillcolor="black" strokecolor="red" strokeweight=".62pt">
                <v:stroke dashstyle="1 1" endcap="round"/>
                <v:path arrowok="t"/>
              </v:rect>
              <v:rect id="_x0000_s1508" style="position:absolute;left:567;top:14787;width:10800;height:222" filled="f" fillcolor="black" strokecolor="#3cc" strokeweight=".62pt">
                <v:stroke dashstyle="1 1" endcap="round"/>
                <v:path arrowok="t"/>
              </v:rect>
            </v:group>
            <v:group id="_x0000_s1509" style="position:absolute;left:567;top:14787;width:10800;height:720" coordorigin="567,14787" coordsize="10800,720">
              <v:shape id="_x0000_s1510"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511"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512"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513"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514"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515"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516"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517"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518"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519"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520"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521"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522"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523"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524"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525"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526"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527"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528"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529"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530"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531"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532"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533"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534"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535"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536"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537"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538"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539"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540"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541"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542"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543"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544"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545"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546"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547"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548"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549"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5F7754">
        <w:rPr>
          <w:rFonts w:ascii="Nurhan Uz" w:hAnsi="Nurhan Uz" w:cs="Nurhan Uz"/>
          <w:sz w:val="68"/>
          <w:szCs w:val="68"/>
        </w:rPr>
        <w:t xml:space="preserve"> el ele </w:t>
      </w:r>
      <w:r w:rsidRPr="005F7754">
        <w:rPr>
          <w:rFonts w:ascii="Times New Roman" w:hAnsi="Times New Roman" w:cs="Times New Roman"/>
          <w:sz w:val="68"/>
          <w:szCs w:val="68"/>
        </w:rPr>
        <w:t>–</w:t>
      </w:r>
      <w:r w:rsidRPr="005F7754">
        <w:rPr>
          <w:rFonts w:ascii="Nurhan Uz" w:hAnsi="Nurhan Uz" w:cs="Nurhan Uz"/>
          <w:sz w:val="68"/>
          <w:szCs w:val="68"/>
        </w:rPr>
        <w:t xml:space="preserve"> </w:t>
      </w:r>
    </w:p>
    <w:p w:rsidR="001A6E4C" w:rsidRPr="005F7754" w:rsidRDefault="001A6E4C" w:rsidP="006B0580">
      <w:pPr>
        <w:rPr>
          <w:rFonts w:ascii="Nurhan Uz" w:hAnsi="Nurhan Uz" w:cs="Nurhan Uz"/>
          <w:sz w:val="68"/>
          <w:szCs w:val="68"/>
        </w:rPr>
      </w:pPr>
      <w:r>
        <w:rPr>
          <w:noProof/>
          <w:lang w:eastAsia="tr-TR"/>
        </w:rPr>
        <w:pict>
          <v:group id="_x0000_s1550" style="position:absolute;margin-left:11.1pt;margin-top:12.45pt;width:540pt;height:36pt;z-index:251671552" coordorigin="567,14787" coordsize="10800,720">
            <v:group id="_x0000_s1551" style="position:absolute;left:567;top:14787;width:10800;height:720" coordorigin="567,14787" coordsize="10800,720">
              <v:rect id="_x0000_s1552" style="position:absolute;left:567;top:15286;width:10800;height:221" filled="f" fillcolor="black" strokecolor="#3cc" strokeweight=".62pt">
                <v:stroke dashstyle="1 1" endcap="round"/>
                <v:path arrowok="t"/>
              </v:rect>
              <v:rect id="_x0000_s1553" style="position:absolute;left:567;top:15009;width:10800;height:277" filled="f" fillcolor="black" strokecolor="red" strokeweight=".62pt">
                <v:stroke dashstyle="1 1" endcap="round"/>
                <v:path arrowok="t"/>
              </v:rect>
              <v:rect id="_x0000_s1554" style="position:absolute;left:567;top:14787;width:10800;height:222" filled="f" fillcolor="black" strokecolor="#3cc" strokeweight=".62pt">
                <v:stroke dashstyle="1 1" endcap="round"/>
                <v:path arrowok="t"/>
              </v:rect>
            </v:group>
            <v:group id="_x0000_s1555" style="position:absolute;left:567;top:14787;width:10800;height:720" coordorigin="567,14787" coordsize="10800,720">
              <v:shape id="_x0000_s1556"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557"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558"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559"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560"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561"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562"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563"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564"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565"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566"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567"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568"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569"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570"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571"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572"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573"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574"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575"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576"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577"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578"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579"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580"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581"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582"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583"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584"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585"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586"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587"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588"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589"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590"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591"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592"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593"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594"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595"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5F7754">
        <w:rPr>
          <w:rFonts w:ascii="Nurhan Uz" w:hAnsi="Nurhan Uz" w:cs="Nurhan Uz"/>
          <w:sz w:val="68"/>
          <w:szCs w:val="68"/>
        </w:rPr>
        <w:t xml:space="preserve"> el ele </w:t>
      </w:r>
      <w:r w:rsidRPr="005F7754">
        <w:rPr>
          <w:rFonts w:ascii="Times New Roman" w:hAnsi="Times New Roman" w:cs="Times New Roman"/>
          <w:sz w:val="68"/>
          <w:szCs w:val="68"/>
        </w:rPr>
        <w:t>–</w:t>
      </w:r>
      <w:r w:rsidRPr="005F7754">
        <w:rPr>
          <w:rFonts w:ascii="Nurhan Uz" w:hAnsi="Nurhan Uz" w:cs="Nurhan Uz"/>
          <w:sz w:val="68"/>
          <w:szCs w:val="68"/>
        </w:rPr>
        <w:t xml:space="preserve"> </w:t>
      </w:r>
    </w:p>
    <w:sectPr w:rsidR="001A6E4C" w:rsidRPr="005F7754" w:rsidSect="00717263">
      <w:pgSz w:w="11906" w:h="16838"/>
      <w:pgMar w:top="397" w:right="397" w:bottom="397"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Nurhan Uz">
    <w:panose1 w:val="00002100000000000000"/>
    <w:charset w:val="00"/>
    <w:family w:val="auto"/>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embedSystemFonts/>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2ABE"/>
    <w:rsid w:val="00057C8D"/>
    <w:rsid w:val="00085D8D"/>
    <w:rsid w:val="001A6E4C"/>
    <w:rsid w:val="002E4F78"/>
    <w:rsid w:val="00353BE2"/>
    <w:rsid w:val="00562ABE"/>
    <w:rsid w:val="005C33F1"/>
    <w:rsid w:val="005F7754"/>
    <w:rsid w:val="006B0580"/>
    <w:rsid w:val="00717263"/>
    <w:rsid w:val="007F4010"/>
    <w:rsid w:val="00D65299"/>
    <w:rsid w:val="00DF06FA"/>
    <w:rsid w:val="00E20CB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9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F7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62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2ABE"/>
    <w:rPr>
      <w:rFonts w:ascii="Tahoma" w:hAnsi="Tahoma" w:cs="Tahoma"/>
      <w:sz w:val="16"/>
      <w:szCs w:val="16"/>
    </w:rPr>
  </w:style>
  <w:style w:type="character" w:styleId="Hyperlink">
    <w:name w:val="Hyperlink"/>
    <w:basedOn w:val="DefaultParagraphFont"/>
    <w:uiPriority w:val="99"/>
    <w:rsid w:val="005C33F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hyperlink" Target="http://www.sorubak.com/" TargetMode="External"/><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TotalTime>
  <Pages>3</Pages>
  <Words>46</Words>
  <Characters>267</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apos</dc:creator>
  <cp:keywords>www.sorubak.com</cp:keywords>
  <dc:description>www.sorubak.com</dc:description>
  <cp:lastModifiedBy>edanur</cp:lastModifiedBy>
  <cp:revision>3</cp:revision>
  <cp:lastPrinted>2012-11-05T10:12:00Z</cp:lastPrinted>
  <dcterms:created xsi:type="dcterms:W3CDTF">2012-11-05T09:28:00Z</dcterms:created>
  <dcterms:modified xsi:type="dcterms:W3CDTF">2013-11-17T19:40:00Z</dcterms:modified>
  <cp:category>www.sorubak.com</cp:category>
</cp:coreProperties>
</file>