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8E" w:rsidRDefault="00A03A8E" w:rsidP="008977F0">
      <w:pPr>
        <w:tabs>
          <w:tab w:val="left" w:pos="739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244.7pt;margin-top:282.75pt;width:247.2pt;height:156.9pt;z-index:251641344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8 5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27" type="#_x0000_t202" style="position:absolute;margin-left:-2.5pt;margin-top:282.75pt;width:247.2pt;height:156.9pt;z-index:251640320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71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8" type="#_x0000_t202" style="position:absolute;margin-left:245.2pt;margin-top:125.85pt;width:247.2pt;height:156.9pt;z-index:251639296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29" type="#_x0000_t202" style="position:absolute;margin-left:-2.45pt;margin-top:125.8pt;width:247.2pt;height:156.9pt;z-index:251638272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0" type="#_x0000_t202" style="position:absolute;margin-left:348.7pt;margin-top:4.9pt;width:131.05pt;height:24.45pt;z-index:251637248;visibility:visible" fillcolor="window" strokecolor="window" strokeweight=".5pt">
            <v:textbox>
              <w:txbxContent>
                <w:p w:rsidR="00A03A8E" w:rsidRPr="008977F0" w:rsidRDefault="00A03A8E" w:rsidP="008977F0">
                  <w:pPr>
                    <w:rPr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8" o:spid="_x0000_s1031" type="#_x0000_t34" style="position:absolute;margin-left:293.55pt;margin-top:29.35pt;width:49.55pt;height:25.8pt;z-index:251634176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9" o:spid="_x0000_s1032" type="#_x0000_t34" style="position:absolute;margin-left:280.1pt;margin-top:26pt;width:61.05pt;height:40.75pt;z-index:251635200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7" o:spid="_x0000_s1033" type="#_x0000_t202" style="position:absolute;margin-left:244.75pt;margin-top:-31.05pt;width:247.2pt;height:156.9pt;z-index:251633152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4" type="#_x0000_t202" style="position:absolute;margin-left:102.45pt;margin-top:1.15pt;width:131.1pt;height:24.45pt;z-index:251632128;visibility:visible" strokecolor="white" strokeweight=".5pt">
            <v:textbox>
              <w:txbxContent>
                <w:p w:rsidR="00A03A8E" w:rsidRPr="008977F0" w:rsidRDefault="00A03A8E">
                  <w:pPr>
                    <w:rPr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5" type="#_x0000_t202" style="position:absolute;margin-left:97pt;margin-top:30.35pt;width:148pt;height:58.35pt;z-index:251631104;visibility:visible" strokecolor="white" strokeweight=".5pt">
            <v:textbox>
              <w:txbxContent>
                <w:p w:rsidR="00A03A8E" w:rsidRPr="002D060F" w:rsidRDefault="00A03A8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2D060F">
                    <w:rPr>
                      <w:rFonts w:ascii="Comic Sans MS" w:hAnsi="Comic Sans MS" w:cs="Comic Sans MS"/>
                      <w:sz w:val="28"/>
                      <w:szCs w:val="28"/>
                    </w:rPr>
                    <w:t>Birler basamağı</w:t>
                  </w:r>
                </w:p>
                <w:p w:rsidR="00A03A8E" w:rsidRPr="002D060F" w:rsidRDefault="00A03A8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2D060F">
                    <w:rPr>
                      <w:rFonts w:ascii="Comic Sans MS" w:hAnsi="Comic Sans MS" w:cs="Comic Sans MS"/>
                      <w:sz w:val="28"/>
                      <w:szCs w:val="28"/>
                    </w:rPr>
                    <w:t>Onlar basamağı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6" type="#_x0000_t202" style="position:absolute;margin-left:-2.2pt;margin-top:-30.8pt;width:247.2pt;height:156.9pt;z-index:251628032;visibility:visible" strokecolor="#4f81bd" strokeweight="2pt">
            <v:textbox>
              <w:txbxContent>
                <w:p w:rsidR="00A03A8E" w:rsidRPr="008977F0" w:rsidRDefault="00A03A8E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1 5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rsek Bağlayıcısı 2" o:spid="_x0000_s1037" type="#_x0000_t34" style="position:absolute;margin-left:42pt;margin-top:25.6pt;width:49.55pt;height:25.8pt;z-index:251629056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4" o:spid="_x0000_s1038" type="#_x0000_t34" style="position:absolute;margin-left:30.45pt;margin-top:30.35pt;width:61.1pt;height:40.75pt;z-index:251630080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tab/>
      </w:r>
    </w:p>
    <w:p w:rsidR="00A03A8E" w:rsidRPr="008977F0" w:rsidRDefault="00A03A8E" w:rsidP="008977F0">
      <w:r>
        <w:rPr>
          <w:noProof/>
          <w:lang w:eastAsia="tr-TR"/>
        </w:rPr>
        <w:pict>
          <v:shape id="Metin Kutusu 10" o:spid="_x0000_s1039" type="#_x0000_t202" style="position:absolute;margin-left:339.7pt;margin-top:5.35pt;width:148pt;height:58.35pt;z-index:251636224;visibility:visible" fillcolor="window" strokecolor="window" strokeweight=".5pt">
            <v:textbox>
              <w:txbxContent>
                <w:p w:rsidR="00A03A8E" w:rsidRPr="008977F0" w:rsidRDefault="00A03A8E" w:rsidP="008977F0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</w:p>
    <w:p w:rsidR="00A03A8E" w:rsidRPr="008977F0" w:rsidRDefault="00A03A8E" w:rsidP="008977F0"/>
    <w:p w:rsidR="00A03A8E" w:rsidRPr="008977F0" w:rsidRDefault="00A03A8E" w:rsidP="008977F0">
      <w:r>
        <w:rPr>
          <w:noProof/>
          <w:lang w:eastAsia="tr-TR"/>
        </w:rPr>
        <w:pict>
          <v:shape id="Metin Kutusu 52" o:spid="_x0000_s1040" type="#_x0000_t202" style="position:absolute;margin-left:258.65pt;margin-top:14pt;width:210.5pt;height:28.55pt;z-index:251679232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41" type="#_x0000_t202" style="position:absolute;margin-left:17.55pt;margin-top:12.35pt;width:210.5pt;height:28.6pt;z-index:251678208;visibility:visible" strokecolor="white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2D060F">
                    <w:rPr>
                      <w:rFonts w:ascii="Comic Sans MS" w:hAnsi="Comic Sans MS" w:cs="Comic Sans MS"/>
                      <w:sz w:val="28"/>
                      <w:szCs w:val="28"/>
                    </w:rPr>
                    <w:t>1 onluk +  5 birlik</w:t>
                  </w:r>
                </w:p>
              </w:txbxContent>
            </v:textbox>
          </v:shape>
        </w:pict>
      </w:r>
    </w:p>
    <w:p w:rsidR="00A03A8E" w:rsidRPr="008977F0" w:rsidRDefault="00A03A8E" w:rsidP="008977F0"/>
    <w:p w:rsidR="00A03A8E" w:rsidRPr="008977F0" w:rsidRDefault="00A03A8E" w:rsidP="008977F0"/>
    <w:p w:rsidR="00A03A8E" w:rsidRPr="008977F0" w:rsidRDefault="00A03A8E" w:rsidP="008977F0">
      <w:r>
        <w:rPr>
          <w:noProof/>
          <w:lang w:eastAsia="tr-TR"/>
        </w:rPr>
        <w:pict>
          <v:shape id="Metin Kutusu 43" o:spid="_x0000_s1042" type="#_x0000_t202" style="position:absolute;margin-left:355.5pt;margin-top:8.55pt;width:131.05pt;height:24.45pt;z-index:251670016;visibility:visible" fillcolor="window" strokecolor="window" strokeweight=".5pt">
            <v:textbox>
              <w:txbxContent>
                <w:p w:rsidR="00A03A8E" w:rsidRPr="002D060F" w:rsidRDefault="00A03A8E" w:rsidP="008977F0">
                  <w:pPr>
                    <w:rPr>
                      <w:color w:val="FF0066"/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6" o:spid="_x0000_s1043" type="#_x0000_t202" style="position:absolute;margin-left:96.7pt;margin-top:8.55pt;width:131.05pt;height:24.45pt;z-index:251662848;visibility:visible" fillcolor="window" strokecolor="window" strokeweight=".5pt">
            <v:textbox>
              <w:txbxContent>
                <w:p w:rsidR="00A03A8E" w:rsidRPr="008977F0" w:rsidRDefault="00A03A8E" w:rsidP="008977F0">
                  <w:pPr>
                    <w:rPr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</w:p>
    <w:p w:rsidR="00A03A8E" w:rsidRDefault="00A03A8E" w:rsidP="008977F0">
      <w:r>
        <w:rPr>
          <w:noProof/>
          <w:lang w:eastAsia="tr-TR"/>
        </w:rPr>
        <w:pict>
          <v:shape id="Metin Kutusu 45" o:spid="_x0000_s1044" type="#_x0000_t202" style="position:absolute;margin-left:90.9pt;margin-top:11.4pt;width:148pt;height:58.35pt;z-index:251672064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45" type="#_x0000_t202" style="position:absolute;margin-left:342.8pt;margin-top:7.3pt;width:148pt;height:58.35pt;z-index:251671040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rsek Bağlayıcısı 34" o:spid="_x0000_s1046" type="#_x0000_t34" style="position:absolute;margin-left:30.15pt;margin-top:8.25pt;width:61.05pt;height:40.75pt;z-index:251660800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35" o:spid="_x0000_s1047" type="#_x0000_t34" style="position:absolute;margin-left:278.55pt;margin-top:8pt;width:61.05pt;height:40.75pt;z-index:251661824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7" o:spid="_x0000_s1048" type="#_x0000_t34" style="position:absolute;margin-left:290.25pt;margin-top:2.1pt;width:49.55pt;height:25.8pt;z-index:251653632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0" o:spid="_x0000_s1049" type="#_x0000_t34" style="position:absolute;margin-left:41.7pt;margin-top:2.1pt;width:49.55pt;height:25.8pt;z-index:251646464;visibility:visible" adj="733" strokecolor="#4f81bd" strokeweight="2pt">
            <v:stroke endarrow="open"/>
            <v:shadow on="t" color="black" opacity="24903f" origin=",.5" offset="0,.55556mm"/>
          </v:shape>
        </w:pict>
      </w:r>
    </w:p>
    <w:p w:rsidR="00A03A8E" w:rsidRPr="008977F0" w:rsidRDefault="00A03A8E" w:rsidP="008977F0">
      <w:pPr>
        <w:jc w:val="right"/>
      </w:pPr>
      <w:r>
        <w:rPr>
          <w:noProof/>
          <w:lang w:eastAsia="tr-TR"/>
        </w:rPr>
        <w:pict>
          <v:shape id="Metin Kutusu 60" o:spid="_x0000_s1050" type="#_x0000_t202" style="position:absolute;left:0;text-align:left;margin-left:11.85pt;margin-top:515pt;width:210.5pt;height:28.55pt;z-index:251687424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51" type="#_x0000_t202" style="position:absolute;left:0;text-align:left;margin-left:258.2pt;margin-top:518.25pt;width:210.5pt;height:28.55pt;z-index:251686400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52" type="#_x0000_t202" style="position:absolute;left:0;text-align:left;margin-left:19.85pt;margin-top:359.35pt;width:210.5pt;height:28.55pt;z-index:251685376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53" type="#_x0000_t202" style="position:absolute;left:0;text-align:left;margin-left:270.6pt;margin-top:359.35pt;width:210.5pt;height:28.55pt;z-index:251684352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6" o:spid="_x0000_s1054" type="#_x0000_t202" style="position:absolute;left:0;text-align:left;margin-left:.7pt;margin-top:199.2pt;width:210.5pt;height:28.55pt;z-index:251683328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55" type="#_x0000_t202" style="position:absolute;left:0;text-align:left;margin-left:251.95pt;margin-top:199.2pt;width:210.5pt;height:28.55pt;z-index:251682304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4" o:spid="_x0000_s1056" type="#_x0000_t202" style="position:absolute;left:0;text-align:left;margin-left:18.15pt;margin-top:40.35pt;width:210.5pt;height:28.55pt;z-index:251681280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3" o:spid="_x0000_s1057" type="#_x0000_t202" style="position:absolute;left:0;text-align:left;margin-left:258.4pt;margin-top:44.1pt;width:210.5pt;height:28.55pt;z-index:251680256;visibility:visible" fillcolor="window" strokecolor="window" strokeweight=".5pt">
            <v:textbox>
              <w:txbxContent>
                <w:p w:rsidR="00A03A8E" w:rsidRPr="002D060F" w:rsidRDefault="00A03A8E" w:rsidP="002D060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58" type="#_x0000_t202" style="position:absolute;left:0;text-align:left;margin-left:340.35pt;margin-top:139.8pt;width:148pt;height:58.35pt;z-index:251676160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59" type="#_x0000_t202" style="position:absolute;left:0;text-align:left;margin-left:91.85pt;margin-top:141.25pt;width:148pt;height:58.35pt;z-index:251677184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60" type="#_x0000_t202" style="position:absolute;left:0;text-align:left;margin-left:91.8pt;margin-top:445.5pt;width:148pt;height:58.35pt;z-index:251674112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61" type="#_x0000_t202" style="position:absolute;left:0;text-align:left;margin-left:342.2pt;margin-top:456.2pt;width:148pt;height:58.35pt;z-index:251675136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hyperlink r:id="rId6" w:history="1">
                    <w:r>
                      <w:rPr>
                        <w:rStyle w:val="Hyperlink"/>
                        <w:sz w:val="32"/>
                        <w:szCs w:val="32"/>
                      </w:rPr>
                      <w:t>www.sorubak.com</w:t>
                    </w:r>
                  </w:hyperlink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 xml:space="preserve"> </w:t>
                  </w:r>
                  <w:r w:rsidRPr="008977F0">
                    <w:rPr>
                      <w:sz w:val="32"/>
                      <w:szCs w:val="32"/>
                    </w:rPr>
                    <w:t>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62" type="#_x0000_t202" style="position:absolute;left:0;text-align:left;margin-left:344.15pt;margin-top:302.45pt;width:148pt;height:58.35pt;z-index:251673088;visibility:visible" fillcolor="window" strokecolor="window" strokeweight=".5pt">
            <v:textbox>
              <w:txbxContent>
                <w:p w:rsidR="00A03A8E" w:rsidRPr="008977F0" w:rsidRDefault="00A03A8E" w:rsidP="006D1C23">
                  <w:pPr>
                    <w:rPr>
                      <w:sz w:val="32"/>
                      <w:szCs w:val="32"/>
                    </w:rPr>
                  </w:pPr>
                  <w:r w:rsidRPr="008977F0">
                    <w:rPr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sz w:val="32"/>
                      <w:szCs w:val="32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63" type="#_x0000_t202" style="position:absolute;left:0;text-align:left;margin-left:344.1pt;margin-top:401.4pt;width:131.05pt;height:24.45pt;z-index:251665920;visibility:visible" fillcolor="window" strokecolor="window" strokeweight=".5pt">
            <v:textbox>
              <w:txbxContent>
                <w:p w:rsidR="00A03A8E" w:rsidRPr="002D060F" w:rsidRDefault="00A03A8E" w:rsidP="008977F0">
                  <w:pPr>
                    <w:rPr>
                      <w:color w:val="FF0066"/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64" type="#_x0000_t202" style="position:absolute;left:0;text-align:left;margin-left:114.15pt;margin-top:399.6pt;width:131.05pt;height:24.45pt;z-index:251664896;visibility:visible" fillcolor="window" strokecolor="window" strokeweight=".5pt">
            <v:textbox>
              <w:txbxContent>
                <w:p w:rsidR="00A03A8E" w:rsidRPr="008977F0" w:rsidRDefault="00A03A8E" w:rsidP="008977F0">
                  <w:pPr>
                    <w:rPr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65" type="#_x0000_t202" style="position:absolute;left:0;text-align:left;margin-left:96.7pt;margin-top:274.15pt;width:131.05pt;height:24.45pt;z-index:251666944;visibility:visible" fillcolor="window" strokecolor="window" strokeweight=".5pt">
            <v:textbox>
              <w:txbxContent>
                <w:p w:rsidR="00A03A8E" w:rsidRPr="002D060F" w:rsidRDefault="00A03A8E" w:rsidP="008977F0">
                  <w:pPr>
                    <w:rPr>
                      <w:color w:val="FF0066"/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66" type="#_x0000_t202" style="position:absolute;left:0;text-align:left;margin-left:337.75pt;margin-top:274.2pt;width:131.05pt;height:24.45pt;z-index:251663872;visibility:visible" fillcolor="window" strokecolor="window" strokeweight=".5pt">
            <v:textbox>
              <w:txbxContent>
                <w:p w:rsidR="00A03A8E" w:rsidRPr="008977F0" w:rsidRDefault="00A03A8E" w:rsidP="008977F0">
                  <w:pPr>
                    <w:rPr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67" type="#_x0000_t202" style="position:absolute;left:0;text-align:left;margin-left:331.5pt;margin-top:106.2pt;width:131.05pt;height:24.45pt;z-index:251667968;visibility:visible" fillcolor="window" strokecolor="window" strokeweight=".5pt">
            <v:textbox>
              <w:txbxContent>
                <w:p w:rsidR="00A03A8E" w:rsidRPr="002D060F" w:rsidRDefault="00A03A8E" w:rsidP="008977F0">
                  <w:pPr>
                    <w:rPr>
                      <w:color w:val="FF0066"/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68" type="#_x0000_t202" style="position:absolute;left:0;text-align:left;margin-left:90.75pt;margin-top:99.15pt;width:131.05pt;height:24.45pt;z-index:251668992;visibility:visible" fillcolor="window" strokecolor="window" strokeweight=".5pt">
            <v:textbox>
              <w:txbxContent>
                <w:p w:rsidR="00A03A8E" w:rsidRPr="002D060F" w:rsidRDefault="00A03A8E" w:rsidP="008977F0">
                  <w:pPr>
                    <w:rPr>
                      <w:color w:val="FF0066"/>
                      <w:u w:val="single"/>
                    </w:rPr>
                  </w:pPr>
                  <w:r w:rsidRPr="002D060F">
                    <w:rPr>
                      <w:rFonts w:ascii="Comic Sans MS" w:hAnsi="Comic Sans MS" w:cs="Comic Sans MS"/>
                      <w:color w:val="FF0066"/>
                      <w:sz w:val="24"/>
                      <w:szCs w:val="24"/>
                      <w:u w:val="single"/>
                    </w:rPr>
                    <w:t>BASAMAK  ADI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rsek Bağlayıcısı 31" o:spid="_x0000_s1069" type="#_x0000_t34" style="position:absolute;left:0;text-align:left;margin-left:29.4pt;margin-top:457.5pt;width:61.05pt;height:40.75pt;z-index:251657728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30" o:spid="_x0000_s1070" type="#_x0000_t34" style="position:absolute;left:0;text-align:left;margin-left:278.3pt;margin-top:457.75pt;width:61.05pt;height:40.75pt;z-index:251656704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9" o:spid="_x0000_s1071" type="#_x0000_t34" style="position:absolute;left:0;text-align:left;margin-left:277.8pt;margin-top:299.05pt;width:61.05pt;height:40.75pt;z-index:251655680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8" o:spid="_x0000_s1072" type="#_x0000_t34" style="position:absolute;left:0;text-align:left;margin-left:29.5pt;margin-top:299.3pt;width:61.05pt;height:40.75pt;z-index:251654656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32" o:spid="_x0000_s1073" type="#_x0000_t34" style="position:absolute;left:0;text-align:left;margin-left:29.95pt;margin-top:140.15pt;width:61.05pt;height:40.75pt;z-index:251658752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33" o:spid="_x0000_s1074" type="#_x0000_t34" style="position:absolute;left:0;text-align:left;margin-left:278.35pt;margin-top:139.9pt;width:61.05pt;height:40.75pt;z-index:251659776;visibility:visible" adj="-255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4" o:spid="_x0000_s1075" type="#_x0000_t34" style="position:absolute;left:0;text-align:left;margin-left:41.65pt;margin-top:446pt;width:49.55pt;height:25.8pt;z-index:251650560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2" o:spid="_x0000_s1076" type="#_x0000_t34" style="position:absolute;left:0;text-align:left;margin-left:291.4pt;margin-top:447.8pt;width:49.55pt;height:25.8pt;z-index:251648512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3" o:spid="_x0000_s1077" type="#_x0000_t34" style="position:absolute;left:0;text-align:left;margin-left:41.9pt;margin-top:290.65pt;width:49.55pt;height:25.8pt;z-index:251649536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1" o:spid="_x0000_s1078" type="#_x0000_t34" style="position:absolute;left:0;text-align:left;margin-left:290.9pt;margin-top:290.45pt;width:49.55pt;height:25.8pt;z-index:251647488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5" o:spid="_x0000_s1079" type="#_x0000_t34" style="position:absolute;left:0;text-align:left;margin-left:42.15pt;margin-top:134.05pt;width:49.55pt;height:25.8pt;z-index:251651584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6" o:spid="_x0000_s1080" type="#_x0000_t34" style="position:absolute;left:0;text-align:left;margin-left:290.55pt;margin-top:133.8pt;width:49.55pt;height:25.8pt;z-index:251652608;visibility:visible" adj="733" strokecolor="#4f81b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19" o:spid="_x0000_s1081" type="#_x0000_t202" style="position:absolute;left:0;text-align:left;margin-left:245.2pt;margin-top:393.45pt;width:247.2pt;height:156.9pt;z-index:251645440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82" type="#_x0000_t202" style="position:absolute;left:0;text-align:left;margin-left:-2.05pt;margin-top:393.45pt;width:247.2pt;height:156.9pt;z-index:251644416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83" type="#_x0000_t202" style="position:absolute;left:0;text-align:left;margin-left:-2.7pt;margin-top:236.55pt;width:247.2pt;height:156.9pt;z-index:251642368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84" type="#_x0000_t202" style="position:absolute;left:0;text-align:left;margin-left:244.95pt;margin-top:236.35pt;width:247.2pt;height:156.9pt;z-index:251643392;visibility:visible" fillcolor="window" strokecolor="#4f81bd" strokeweight="2pt">
            <v:textbox>
              <w:txbxContent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A03A8E" w:rsidRPr="008977F0" w:rsidRDefault="00A03A8E" w:rsidP="008977F0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Comic Sans MS"/>
                      <w:sz w:val="36"/>
                      <w:szCs w:val="36"/>
                    </w:rPr>
                    <w:t>68</w:t>
                  </w:r>
                </w:p>
              </w:txbxContent>
            </v:textbox>
          </v:shape>
        </w:pict>
      </w:r>
    </w:p>
    <w:sectPr w:rsidR="00A03A8E" w:rsidRPr="008977F0" w:rsidSect="006D1C23">
      <w:headerReference w:type="default" r:id="rId7"/>
      <w:pgSz w:w="11906" w:h="16838"/>
      <w:pgMar w:top="1417" w:right="424" w:bottom="1417" w:left="709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A8E" w:rsidRDefault="00A03A8E" w:rsidP="006D1C23">
      <w:pPr>
        <w:spacing w:after="0" w:line="240" w:lineRule="auto"/>
      </w:pPr>
      <w:r>
        <w:separator/>
      </w:r>
    </w:p>
  </w:endnote>
  <w:endnote w:type="continuationSeparator" w:id="1">
    <w:p w:rsidR="00A03A8E" w:rsidRDefault="00A03A8E" w:rsidP="006D1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A8E" w:rsidRDefault="00A03A8E" w:rsidP="006D1C23">
      <w:pPr>
        <w:spacing w:after="0" w:line="240" w:lineRule="auto"/>
      </w:pPr>
      <w:r>
        <w:separator/>
      </w:r>
    </w:p>
  </w:footnote>
  <w:footnote w:type="continuationSeparator" w:id="1">
    <w:p w:rsidR="00A03A8E" w:rsidRDefault="00A03A8E" w:rsidP="006D1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A8E" w:rsidRPr="006D1C23" w:rsidRDefault="00A03A8E" w:rsidP="006D1C23">
    <w:pPr>
      <w:pStyle w:val="Header"/>
      <w:jc w:val="center"/>
      <w:rPr>
        <w:rFonts w:ascii="Monotype Corsiva" w:hAnsi="Monotype Corsiva" w:cs="Monotype Corsiva"/>
        <w:color w:val="FF0066"/>
        <w:sz w:val="28"/>
        <w:szCs w:val="28"/>
      </w:rPr>
    </w:pPr>
    <w:r w:rsidRPr="006D1C23">
      <w:rPr>
        <w:rFonts w:ascii="Monotype Corsiva" w:hAnsi="Monotype Corsiva" w:cs="Monotype Corsiva"/>
        <w:color w:val="FF0066"/>
        <w:sz w:val="28"/>
        <w:szCs w:val="28"/>
      </w:rPr>
      <w:t>2/D SINIFI MATEMATİK DERSİ ÇALIŞMA YAPRAĞI – BASAMAK ADI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7F0"/>
    <w:rsid w:val="002710E5"/>
    <w:rsid w:val="002A4B52"/>
    <w:rsid w:val="002D060F"/>
    <w:rsid w:val="006D1C23"/>
    <w:rsid w:val="007A4DBD"/>
    <w:rsid w:val="008977F0"/>
    <w:rsid w:val="008E0D88"/>
    <w:rsid w:val="009C7792"/>
    <w:rsid w:val="00A03A8E"/>
    <w:rsid w:val="00C94B60"/>
    <w:rsid w:val="00E6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7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77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D1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D1C23"/>
  </w:style>
  <w:style w:type="paragraph" w:styleId="Footer">
    <w:name w:val="footer"/>
    <w:basedOn w:val="Normal"/>
    <w:link w:val="FooterChar"/>
    <w:uiPriority w:val="99"/>
    <w:rsid w:val="006D1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D1C23"/>
  </w:style>
  <w:style w:type="character" w:styleId="Hyperlink">
    <w:name w:val="Hyperlink"/>
    <w:basedOn w:val="DefaultParagraphFont"/>
    <w:uiPriority w:val="99"/>
    <w:rsid w:val="002A4B5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10</Words>
  <Characters>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SamsungTR</dc:creator>
  <cp:keywords>www.sorubak.com</cp:keywords>
  <dc:description>www.sorubak.com</dc:description>
  <cp:lastModifiedBy>edanur</cp:lastModifiedBy>
  <cp:revision>3</cp:revision>
  <dcterms:created xsi:type="dcterms:W3CDTF">2013-09-30T18:44:00Z</dcterms:created>
  <dcterms:modified xsi:type="dcterms:W3CDTF">2013-09-30T20:25:00Z</dcterms:modified>
  <cp:category>www.sorubak.com</cp:category>
</cp:coreProperties>
</file>