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 w:rsidRPr="001F14A7">
        <w:rPr>
          <w:rFonts w:ascii="Times New Roman" w:hAnsi="Times New Roman" w:cs="Times New Roman"/>
          <w:color w:val="FF0000"/>
          <w:sz w:val="48"/>
          <w:szCs w:val="48"/>
        </w:rPr>
        <w:t>‘</w: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a </w:t>
      </w:r>
      <w:r w:rsidRPr="001F14A7">
        <w:rPr>
          <w:rFonts w:ascii="Times New Roman" w:hAnsi="Times New Roman" w:cs="Times New Roman"/>
          <w:color w:val="FF0000"/>
          <w:sz w:val="48"/>
          <w:szCs w:val="48"/>
        </w:rPr>
        <w:t>’</w:t>
      </w:r>
      <w:r w:rsidRPr="001F14A7">
        <w:rPr>
          <w:rFonts w:ascii="Hand writing Mutlu" w:hAnsi="Hand writing Mutlu" w:cs="Hand writing Mutlu"/>
          <w:color w:val="FF0000"/>
          <w:sz w:val="48"/>
          <w:szCs w:val="48"/>
        </w:rPr>
        <w:t xml:space="preserve"> Nerede?</w:t>
      </w:r>
    </w:p>
    <w:p w:rsidR="00A37493" w:rsidRPr="000B094C" w:rsidRDefault="00A37493">
      <w:pPr>
        <w:rPr>
          <w:rFonts w:ascii="Hand writing Mutlu" w:hAnsi="Hand writing Mutlu" w:cs="Hand writing Mutlu"/>
          <w:color w:val="000000"/>
        </w:rPr>
      </w:pPr>
      <w:r w:rsidRPr="000B094C">
        <w:rPr>
          <w:rFonts w:ascii="Times New Roman" w:hAnsi="Times New Roman" w:cs="Times New Roman"/>
          <w:color w:val="000000"/>
        </w:rPr>
        <w:t>‘</w:t>
      </w:r>
      <w:r>
        <w:rPr>
          <w:rFonts w:ascii="Hand writing Mutlu" w:hAnsi="Hand writing Mutlu" w:cs="Hand writing Mutlu"/>
          <w:color w:val="000000"/>
        </w:rPr>
        <w:t xml:space="preserve">a </w:t>
      </w:r>
      <w:r w:rsidRPr="000B094C">
        <w:rPr>
          <w:rFonts w:ascii="Times New Roman" w:hAnsi="Times New Roman" w:cs="Times New Roman"/>
          <w:color w:val="000000"/>
        </w:rPr>
        <w:t>’</w:t>
      </w:r>
      <w:r w:rsidRPr="000B094C">
        <w:rPr>
          <w:rFonts w:ascii="Hand writing Mutlu" w:hAnsi="Hand writing Mutlu" w:cs="Hand writing Mutlu"/>
          <w:color w:val="000000"/>
        </w:rPr>
        <w:t xml:space="preserve"> sesi kelimenin başında ise ilk kutucuğu, kelimenin içinde ise ortadaki kutucuğu, kelimenin sonunda ise sondaki kutucuğu işaretleyiniz.</w:t>
      </w:r>
    </w:p>
    <w:tbl>
      <w:tblPr>
        <w:tblpPr w:leftFromText="141" w:rightFromText="141" w:vertAnchor="text" w:horzAnchor="page" w:tblpX="8105" w:tblpY="26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105.75pt;height:86.25pt;visibility:visible">
            <v:imagedata r:id="rId4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61" o:spid="_x0000_i1026" type="#_x0000_t75" style="width:95.25pt;height:84.75pt;visibility:visible">
            <v:imagedata r:id="rId5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il_fi" o:spid="_x0000_i1027" type="#_x0000_t75" alt="http://www.fishing-day.net/wp-content/uploads/2011/06/1307701755-11.png" style="width:100.5pt;height:110.25pt;visibility:visible">
            <v:imagedata r:id="rId6" o:title=""/>
          </v:shape>
        </w:pic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page" w:tblpX="4350" w:tblpY="-7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  <w:r w:rsidRPr="00574AC7"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  <w:t xml:space="preserve">  </w:t>
            </w: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</w:p>
    <w:tbl>
      <w:tblPr>
        <w:tblpPr w:leftFromText="141" w:rightFromText="141" w:vertAnchor="text" w:horzAnchor="margin" w:tblpXSpec="center" w:tblpY="23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44" o:spid="_x0000_i1028" type="#_x0000_t75" style="width:89.25pt;height:73.5pt;visibility:visible">
            <v:imagedata r:id="rId7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10" o:spid="_x0000_i1029" type="#_x0000_t75" style="width:75.75pt;height:86.25pt;visibility:visible">
            <v:imagedata r:id="rId8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32" o:spid="_x0000_i1030" type="#_x0000_t75" style="width:47.25pt;height:94.5pt;visibility:visible">
            <v:imagedata r:id="rId9" o:title=""/>
          </v:shape>
        </w:pic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page" w:tblpX="8944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</w:t>
      </w:r>
    </w:p>
    <w:tbl>
      <w:tblPr>
        <w:tblpPr w:leftFromText="141" w:rightFromText="141" w:vertAnchor="text" w:horzAnchor="page" w:tblpX="8961" w:tblpY="2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_x0000_i1031" type="#_x0000_t75" alt="http://www.resimdiyari.net/wp-content/uploads/2012/06/karakalem-tay-cizimleri.jpg" style="width:97.5pt;height:84pt;visibility:visible">
            <v:imagedata r:id="rId10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7" o:spid="_x0000_i1032" type="#_x0000_t75" style="width:78.75pt;height:50.25pt;visibility:visible">
            <v:imagedata r:id="rId11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24" o:spid="_x0000_i1033" type="#_x0000_t75" style="width:100.5pt;height:88.5pt;visibility:visible">
            <v:imagedata r:id="rId12" o:title=""/>
          </v:shape>
        </w:pic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margin" w:tblpXSpec="center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</w:t>
      </w:r>
    </w:p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</w:t>
      </w:r>
    </w:p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</w:p>
    <w:tbl>
      <w:tblPr>
        <w:tblpPr w:leftFromText="141" w:rightFromText="141" w:vertAnchor="text" w:horzAnchor="page" w:tblpX="8824" w:tblpY="3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_x0000_i1034" type="#_x0000_t75" alt="http://img03.blogcu.com/images/c/u/m/cumhuriyetfazilettir/c69582e1e1303ad70175aa497df351ac_1314369845.jpg" style="width:90pt;height:135pt;visibility:visible">
            <v:imagedata r:id="rId13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6" o:spid="_x0000_i1035" type="#_x0000_t75" style="width:145.5pt;height:114pt;visibility:visible">
            <v:imagedata r:id="rId14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27" o:spid="_x0000_i1036" type="#_x0000_t75" style="width:118.5pt;height:118.5pt;visibility:visible">
            <v:imagedata r:id="rId15" o:title=""/>
          </v:shape>
        </w:pic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margin" w:tblpXSpec="center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_x0000_i1037" type="#_x0000_t75" style="width:112.5pt;height:108.75pt;visibility:visible">
            <v:imagedata r:id="rId16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_x0000_i1038" type="#_x0000_t75" style="width:98.25pt;height:105.75pt;visibility:visible">
            <v:imagedata r:id="rId17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13" o:spid="_x0000_i1039" type="#_x0000_t75" style="width:135pt;height:104.25pt;visibility:visible">
            <v:imagedata r:id="rId18" o:title=""/>
          </v:shape>
        </w:pic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margin" w:tblpXSpec="center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page" w:tblpX="8550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</w:t>
      </w:r>
    </w:p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103" o:spid="_x0000_i1040" type="#_x0000_t75" style="width:2in;height:2in;visibility:visible">
            <v:imagedata r:id="rId19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Resim 70" o:spid="_x0000_i1041" type="#_x0000_t75" style="width:111.75pt;height:99.75pt;visibility:visible">
            <v:imagedata r:id="rId20" o:title=""/>
          </v:shape>
        </w:pict>
      </w: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</w:t>
      </w:r>
      <w:r w:rsidRPr="00574AC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pict>
          <v:shape id="_x0000_i1042" type="#_x0000_t75" style="width:122.25pt;height:99.75pt;visibility:visible">
            <v:imagedata r:id="rId21" o:title=""/>
          </v:shape>
        </w:pict>
      </w:r>
    </w:p>
    <w:tbl>
      <w:tblPr>
        <w:tblpPr w:leftFromText="141" w:rightFromText="141" w:vertAnchor="text" w:horzAnchor="page" w:tblpX="5490" w:tblpY="4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margin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tbl>
      <w:tblPr>
        <w:tblpPr w:leftFromText="141" w:rightFromText="141" w:vertAnchor="text" w:horzAnchor="page" w:tblpX="8704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634"/>
        <w:gridCol w:w="634"/>
      </w:tblGrid>
      <w:tr w:rsidR="00A37493" w:rsidRPr="00574AC7">
        <w:trPr>
          <w:trHeight w:val="666"/>
        </w:trPr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  <w:tc>
          <w:tcPr>
            <w:tcW w:w="634" w:type="dxa"/>
          </w:tcPr>
          <w:p w:rsidR="00A37493" w:rsidRPr="00574AC7" w:rsidRDefault="00A37493" w:rsidP="00574AC7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48"/>
                <w:szCs w:val="48"/>
              </w:rPr>
            </w:pPr>
          </w:p>
        </w:tc>
      </w:tr>
    </w:tbl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</w:p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r>
        <w:rPr>
          <w:rFonts w:ascii="Hand writing Mutlu" w:hAnsi="Hand writing Mutlu" w:cs="Hand writing Mutlu"/>
          <w:color w:val="FF0000"/>
          <w:sz w:val="48"/>
          <w:szCs w:val="48"/>
        </w:rPr>
        <w:t xml:space="preserve">             </w:t>
      </w:r>
    </w:p>
    <w:p w:rsidR="00A37493" w:rsidRDefault="00A37493" w:rsidP="00AC1745">
      <w:pPr>
        <w:rPr>
          <w:rFonts w:ascii="Hand writing Mutlu" w:hAnsi="Hand writing Mutlu" w:cs="Hand writing Mutlu"/>
          <w:color w:val="FF0000"/>
          <w:sz w:val="48"/>
          <w:szCs w:val="48"/>
        </w:rPr>
      </w:pPr>
      <w:hyperlink r:id="rId22" w:history="1">
        <w:r>
          <w:rPr>
            <w:rStyle w:val="Hyperlink"/>
            <w:rFonts w:ascii="Verdana" w:hAnsi="Verdana" w:cs="Verdana"/>
            <w:b/>
            <w:bCs/>
          </w:rPr>
          <w:t>www.sorubak.com</w:t>
        </w:r>
      </w:hyperlink>
    </w:p>
    <w:sectPr w:rsidR="00A37493" w:rsidSect="00FD535B">
      <w:pgSz w:w="11906" w:h="16838"/>
      <w:pgMar w:top="568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B0C"/>
    <w:rsid w:val="000B094C"/>
    <w:rsid w:val="000E6BAB"/>
    <w:rsid w:val="001F14A7"/>
    <w:rsid w:val="002C204A"/>
    <w:rsid w:val="00366665"/>
    <w:rsid w:val="003E28E1"/>
    <w:rsid w:val="00574AC7"/>
    <w:rsid w:val="005E3D1F"/>
    <w:rsid w:val="00756EDD"/>
    <w:rsid w:val="00784C22"/>
    <w:rsid w:val="00872F54"/>
    <w:rsid w:val="00911AF7"/>
    <w:rsid w:val="009D724E"/>
    <w:rsid w:val="009F1E95"/>
    <w:rsid w:val="00A37493"/>
    <w:rsid w:val="00A761C6"/>
    <w:rsid w:val="00AC1745"/>
    <w:rsid w:val="00AF4B0C"/>
    <w:rsid w:val="00B45898"/>
    <w:rsid w:val="00EC0B21"/>
    <w:rsid w:val="00EE3462"/>
    <w:rsid w:val="00F1338D"/>
    <w:rsid w:val="00FD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F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B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F14A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11A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63</Words>
  <Characters>364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edanur</dc:creator>
  <cp:keywords>www.sorubak.com</cp:keywords>
  <dc:description>www.sorubak.com</dc:description>
  <cp:lastModifiedBy>edanur</cp:lastModifiedBy>
  <cp:revision>2</cp:revision>
  <dcterms:created xsi:type="dcterms:W3CDTF">2013-10-26T17:44:00Z</dcterms:created>
  <dcterms:modified xsi:type="dcterms:W3CDTF">2013-10-27T16:39:00Z</dcterms:modified>
  <cp:category>www.sorubak.com</cp:category>
</cp:coreProperties>
</file>