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D95" w:rsidRDefault="006C2D95" w:rsidP="001D1FC9">
      <w:pPr>
        <w:pStyle w:val="NoSpacing"/>
        <w:jc w:val="center"/>
      </w:pPr>
      <w:r>
        <w:t>AaA sesine hazırlık</w: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56.5pt;height:58.5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3" o:spid="_x0000_i1026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4" o:spid="_x0000_i1027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5" o:spid="_x0000_i1028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6" o:spid="_x0000_i1029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7" o:spid="_x0000_i1030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8" o:spid="_x0000_i1031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9" o:spid="_x0000_i1032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10" o:spid="_x0000_i1033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11" o:spid="_x0000_i1034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12" o:spid="_x0000_i1035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13" o:spid="_x0000_i1036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</w:pPr>
      <w:r w:rsidRPr="008D0F28">
        <w:rPr>
          <w:noProof/>
          <w:lang w:eastAsia="tr-TR"/>
        </w:rPr>
        <w:pict>
          <v:shape id="Resim 14" o:spid="_x0000_i1037" type="#_x0000_t75" style="width:549.75pt;height:57pt;visibility:visible">
            <v:imagedata r:id="rId4" o:title=""/>
          </v:shape>
        </w:pict>
      </w:r>
    </w:p>
    <w:p w:rsidR="006C2D95" w:rsidRDefault="006C2D95" w:rsidP="001D1FC9">
      <w:pPr>
        <w:pStyle w:val="NoSpacing"/>
        <w:jc w:val="center"/>
      </w:pPr>
      <w:r w:rsidRPr="008D0F28">
        <w:rPr>
          <w:noProof/>
          <w:lang w:eastAsia="tr-TR"/>
        </w:rPr>
        <w:pict>
          <v:shape id="Resim 18" o:spid="_x0000_i1038" type="#_x0000_t75" style="width:16.5pt;height:21pt;visibility:visible">
            <v:imagedata r:id="rId5" o:title=""/>
          </v:shape>
        </w:pict>
      </w:r>
      <w:r w:rsidRPr="008D0F28">
        <w:rPr>
          <w:noProof/>
          <w:lang w:eastAsia="tr-TR"/>
        </w:rPr>
        <w:pict>
          <v:shape id="Resim 19" o:spid="_x0000_i1039" type="#_x0000_t75" style="width:16.5pt;height:21pt;visibility:visible">
            <v:imagedata r:id="rId5" o:title=""/>
          </v:shape>
        </w:pict>
      </w:r>
      <w:r w:rsidRPr="008D0F28">
        <w:rPr>
          <w:noProof/>
          <w:lang w:eastAsia="tr-TR"/>
        </w:rPr>
        <w:pict>
          <v:shape id="Resim 15" o:spid="_x0000_i1040" type="#_x0000_t75" style="width:16.5pt;height:21pt;visibility:visible">
            <v:imagedata r:id="rId5" o:title=""/>
          </v:shape>
        </w:pict>
      </w:r>
    </w:p>
    <w:p w:rsidR="006C2D95" w:rsidRDefault="006C2D95" w:rsidP="001D1FC9">
      <w:pPr>
        <w:pStyle w:val="NoSpacing"/>
      </w:pPr>
    </w:p>
    <w:p w:rsidR="006C2D95" w:rsidRDefault="006C2D95" w:rsidP="001D1FC9">
      <w:pPr>
        <w:pStyle w:val="NoSpacing"/>
        <w:rPr>
          <w:noProof/>
          <w:lang w:eastAsia="tr-TR"/>
        </w:rPr>
      </w:pPr>
      <w:r w:rsidRPr="008D0F28">
        <w:rPr>
          <w:noProof/>
          <w:lang w:eastAsia="tr-TR"/>
        </w:rPr>
        <w:pict>
          <v:shape id="Resim 21" o:spid="_x0000_i1041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2" o:spid="_x0000_i1042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3" o:spid="_x0000_i1043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4" o:spid="_x0000_i1044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5" o:spid="_x0000_i1045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6" o:spid="_x0000_i1046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7" o:spid="_x0000_i1047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8" o:spid="_x0000_i1048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9" o:spid="_x0000_i1049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30" o:spid="_x0000_i1050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31" o:spid="_x0000_i1051" type="#_x0000_t75" style="width:546.75pt;height:63pt;visibility:visible">
            <v:imagedata r:id="rId6" o:title=""/>
          </v:shape>
        </w:pict>
      </w:r>
      <w:r w:rsidRPr="008D0F28">
        <w:rPr>
          <w:noProof/>
          <w:lang w:eastAsia="tr-TR"/>
        </w:rPr>
        <w:pict>
          <v:shape id="Resim 20" o:spid="_x0000_i1052" type="#_x0000_t75" style="width:546.75pt;height:63pt;visibility:visible">
            <v:imagedata r:id="rId6" o:title=""/>
          </v:shape>
        </w:pict>
      </w:r>
      <w:bookmarkStart w:id="0" w:name="_GoBack"/>
      <w:bookmarkEnd w:id="0"/>
    </w:p>
    <w:p w:rsidR="006C2D95" w:rsidRDefault="006C2D95" w:rsidP="001D1FC9">
      <w:pPr>
        <w:pStyle w:val="NoSpacing"/>
      </w:pPr>
      <w:hyperlink r:id="rId7" w:history="1">
        <w:r>
          <w:rPr>
            <w:rStyle w:val="Hyperlink"/>
            <w:rFonts w:ascii="Nurhan Uz" w:hAnsi="Nurhan Uz" w:cs="Nurhan Uz"/>
            <w:noProof/>
            <w:sz w:val="72"/>
            <w:szCs w:val="72"/>
            <w:lang w:eastAsia="tr-TR"/>
          </w:rPr>
          <w:t>www.sorubak.com</w:t>
        </w:r>
      </w:hyperlink>
    </w:p>
    <w:sectPr w:rsidR="006C2D95" w:rsidSect="001D1FC9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1FC9"/>
    <w:rsid w:val="0000253A"/>
    <w:rsid w:val="000035AF"/>
    <w:rsid w:val="000076DA"/>
    <w:rsid w:val="0003584A"/>
    <w:rsid w:val="00050AFC"/>
    <w:rsid w:val="00056C53"/>
    <w:rsid w:val="000713E3"/>
    <w:rsid w:val="00080478"/>
    <w:rsid w:val="00083D7D"/>
    <w:rsid w:val="000918DA"/>
    <w:rsid w:val="00096AF2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81484"/>
    <w:rsid w:val="00192CAB"/>
    <w:rsid w:val="001939B5"/>
    <w:rsid w:val="001A22B9"/>
    <w:rsid w:val="001A71FB"/>
    <w:rsid w:val="001B10F2"/>
    <w:rsid w:val="001B7E69"/>
    <w:rsid w:val="001C4C5E"/>
    <w:rsid w:val="001D0B73"/>
    <w:rsid w:val="001D1FC9"/>
    <w:rsid w:val="001D6A91"/>
    <w:rsid w:val="001E120B"/>
    <w:rsid w:val="001E5365"/>
    <w:rsid w:val="001E7A77"/>
    <w:rsid w:val="00201EA0"/>
    <w:rsid w:val="002020EA"/>
    <w:rsid w:val="00212B97"/>
    <w:rsid w:val="00213F81"/>
    <w:rsid w:val="00214AD0"/>
    <w:rsid w:val="00215FD7"/>
    <w:rsid w:val="00225CA0"/>
    <w:rsid w:val="00235882"/>
    <w:rsid w:val="002636DB"/>
    <w:rsid w:val="002637E9"/>
    <w:rsid w:val="00270124"/>
    <w:rsid w:val="002822BD"/>
    <w:rsid w:val="00292C17"/>
    <w:rsid w:val="00293DCB"/>
    <w:rsid w:val="002A79C4"/>
    <w:rsid w:val="002B487E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41A7"/>
    <w:rsid w:val="003C7999"/>
    <w:rsid w:val="003D75D0"/>
    <w:rsid w:val="003E3CA5"/>
    <w:rsid w:val="003E4936"/>
    <w:rsid w:val="003F5AB6"/>
    <w:rsid w:val="00454ABC"/>
    <w:rsid w:val="00465A21"/>
    <w:rsid w:val="00466A2C"/>
    <w:rsid w:val="00485C9E"/>
    <w:rsid w:val="004B2EE2"/>
    <w:rsid w:val="00520F42"/>
    <w:rsid w:val="005668AA"/>
    <w:rsid w:val="00572E1E"/>
    <w:rsid w:val="00577EF9"/>
    <w:rsid w:val="005957BC"/>
    <w:rsid w:val="00597A27"/>
    <w:rsid w:val="005B4084"/>
    <w:rsid w:val="005B5F4A"/>
    <w:rsid w:val="005E03C4"/>
    <w:rsid w:val="005F06E9"/>
    <w:rsid w:val="00607103"/>
    <w:rsid w:val="006144A9"/>
    <w:rsid w:val="006216D0"/>
    <w:rsid w:val="00647385"/>
    <w:rsid w:val="00652188"/>
    <w:rsid w:val="00661281"/>
    <w:rsid w:val="00663421"/>
    <w:rsid w:val="006728C6"/>
    <w:rsid w:val="00686E8E"/>
    <w:rsid w:val="006904E6"/>
    <w:rsid w:val="006A5D41"/>
    <w:rsid w:val="006B5583"/>
    <w:rsid w:val="006B57C7"/>
    <w:rsid w:val="006B6391"/>
    <w:rsid w:val="006C0070"/>
    <w:rsid w:val="006C2D95"/>
    <w:rsid w:val="007143B5"/>
    <w:rsid w:val="0073010F"/>
    <w:rsid w:val="00753BC1"/>
    <w:rsid w:val="0076421A"/>
    <w:rsid w:val="0076469C"/>
    <w:rsid w:val="00766024"/>
    <w:rsid w:val="00777918"/>
    <w:rsid w:val="007935C9"/>
    <w:rsid w:val="007B314F"/>
    <w:rsid w:val="007B483F"/>
    <w:rsid w:val="007C6496"/>
    <w:rsid w:val="007D2522"/>
    <w:rsid w:val="0080409E"/>
    <w:rsid w:val="00817D9A"/>
    <w:rsid w:val="008529CB"/>
    <w:rsid w:val="008565D2"/>
    <w:rsid w:val="00856CF8"/>
    <w:rsid w:val="00872534"/>
    <w:rsid w:val="00892BD7"/>
    <w:rsid w:val="00896459"/>
    <w:rsid w:val="008A2A85"/>
    <w:rsid w:val="008D0F28"/>
    <w:rsid w:val="008D5831"/>
    <w:rsid w:val="008F275C"/>
    <w:rsid w:val="00911B3F"/>
    <w:rsid w:val="009214F2"/>
    <w:rsid w:val="00935343"/>
    <w:rsid w:val="00954F6E"/>
    <w:rsid w:val="009751EB"/>
    <w:rsid w:val="00976346"/>
    <w:rsid w:val="00977459"/>
    <w:rsid w:val="00981416"/>
    <w:rsid w:val="00984B98"/>
    <w:rsid w:val="00995031"/>
    <w:rsid w:val="00996019"/>
    <w:rsid w:val="009C4689"/>
    <w:rsid w:val="009E00FA"/>
    <w:rsid w:val="009E3DED"/>
    <w:rsid w:val="00A36B3E"/>
    <w:rsid w:val="00A71F21"/>
    <w:rsid w:val="00A82325"/>
    <w:rsid w:val="00A95C66"/>
    <w:rsid w:val="00AA1477"/>
    <w:rsid w:val="00AE2166"/>
    <w:rsid w:val="00AE3EA8"/>
    <w:rsid w:val="00AE63A3"/>
    <w:rsid w:val="00AE7E0D"/>
    <w:rsid w:val="00B114CC"/>
    <w:rsid w:val="00B14BAF"/>
    <w:rsid w:val="00B25AB3"/>
    <w:rsid w:val="00B268D8"/>
    <w:rsid w:val="00B56356"/>
    <w:rsid w:val="00B606E7"/>
    <w:rsid w:val="00B66881"/>
    <w:rsid w:val="00B72E7B"/>
    <w:rsid w:val="00B757BB"/>
    <w:rsid w:val="00B92D58"/>
    <w:rsid w:val="00BD26C8"/>
    <w:rsid w:val="00BF686A"/>
    <w:rsid w:val="00C931B4"/>
    <w:rsid w:val="00CA5727"/>
    <w:rsid w:val="00CB2B36"/>
    <w:rsid w:val="00CB5ADA"/>
    <w:rsid w:val="00CC6165"/>
    <w:rsid w:val="00CE08C0"/>
    <w:rsid w:val="00CE36BB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F66D8"/>
    <w:rsid w:val="00E422EE"/>
    <w:rsid w:val="00E43DDC"/>
    <w:rsid w:val="00E44434"/>
    <w:rsid w:val="00E474F6"/>
    <w:rsid w:val="00E54F82"/>
    <w:rsid w:val="00E64C85"/>
    <w:rsid w:val="00E655F6"/>
    <w:rsid w:val="00EA49DF"/>
    <w:rsid w:val="00EB683C"/>
    <w:rsid w:val="00EC20B4"/>
    <w:rsid w:val="00EE1588"/>
    <w:rsid w:val="00EE1D08"/>
    <w:rsid w:val="00F01D0E"/>
    <w:rsid w:val="00F04380"/>
    <w:rsid w:val="00F07F3E"/>
    <w:rsid w:val="00F358DE"/>
    <w:rsid w:val="00F43CEF"/>
    <w:rsid w:val="00F77497"/>
    <w:rsid w:val="00F77B9A"/>
    <w:rsid w:val="00F93C9A"/>
    <w:rsid w:val="00FB227B"/>
    <w:rsid w:val="00FC4243"/>
    <w:rsid w:val="00FD073D"/>
    <w:rsid w:val="00FD2889"/>
    <w:rsid w:val="00FD3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1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D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1FC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D1FC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9353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17</Words>
  <Characters>103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dc:description>www.sorubak.com</dc:description>
  <cp:lastModifiedBy>edanur</cp:lastModifiedBy>
  <cp:revision>3</cp:revision>
  <dcterms:created xsi:type="dcterms:W3CDTF">2012-10-31T06:34:00Z</dcterms:created>
  <dcterms:modified xsi:type="dcterms:W3CDTF">2013-11-17T19:49:00Z</dcterms:modified>
  <cp:category>www.sorubak.com</cp:category>
</cp:coreProperties>
</file>