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7C" w:rsidRDefault="00811E7C">
      <w:r>
        <w:t>2013-2014 EĞİTİM ÖĞRETİM YILI GÖLBAŞI ANADOLU LİSESİ TARİH DERSİ I.DÖNEM I.YAZILI YOKLAMA SINAVI</w:t>
      </w:r>
    </w:p>
    <w:p w:rsidR="00811E7C" w:rsidRDefault="00811E7C">
      <w:r>
        <w:t>ADI:                                      SOYADI:                                                             NO:       SINIFI:</w:t>
      </w:r>
    </w:p>
    <w:p w:rsidR="00811E7C" w:rsidRDefault="00811E7C">
      <w:r>
        <w:t>S.1-Tarih biliminin özelliklerini yazınız(10 puan)</w:t>
      </w:r>
    </w:p>
    <w:p w:rsidR="00811E7C" w:rsidRDefault="00811E7C">
      <w:r>
        <w:t>S.2-Türk Tarihi Tetkik Cemiyetinin kurulma amacını yazınız(5 puan)</w:t>
      </w:r>
    </w:p>
    <w:p w:rsidR="00811E7C" w:rsidRDefault="00811E7C">
      <w:r>
        <w:t>S.3-Paleolitik dönemi aydınlatan önemli merkezleri( yerleşim yeri)yazınız(10 puan)</w:t>
      </w:r>
    </w:p>
    <w:p w:rsidR="00811E7C" w:rsidRDefault="00811E7C">
      <w:r>
        <w:t>S.4-Türklerin tarih boyunca kullandıkları takvimleri yazınız. Birini açıklayınız.(10 puan)</w:t>
      </w:r>
    </w:p>
    <w:p w:rsidR="00811E7C" w:rsidRDefault="00811E7C">
      <w:r>
        <w:t>S.5-Tarihe yardımcı ilim dallarından 5 tanesini yazınız(5 puan)</w:t>
      </w:r>
    </w:p>
    <w:p w:rsidR="00811E7C" w:rsidRDefault="00811E7C">
      <w:r>
        <w:t>S.6-Aşağıdaki kavramları yazınız(20 puan)</w:t>
      </w:r>
    </w:p>
    <w:p w:rsidR="00811E7C" w:rsidRDefault="00811E7C">
      <w:r>
        <w:t>Anal, Monoteist, Nom, Tapates</w:t>
      </w:r>
    </w:p>
    <w:p w:rsidR="00811E7C" w:rsidRDefault="00811E7C">
      <w:r>
        <w:t>S.7-İlk Çağda Anadolu’da kurulan medeniyetleri ve başkentlerini yazınız(10 puan)</w:t>
      </w:r>
    </w:p>
    <w:p w:rsidR="00811E7C" w:rsidRDefault="00811E7C">
      <w:r>
        <w:t>S.8-Aşağıdaki merkezlerin önemini yazınız(10 puan)</w:t>
      </w:r>
    </w:p>
    <w:p w:rsidR="00811E7C" w:rsidRDefault="00811E7C">
      <w:r>
        <w:t>Çayönü, Çatalhöyük</w:t>
      </w:r>
    </w:p>
    <w:p w:rsidR="00811E7C" w:rsidRDefault="00811E7C">
      <w:r>
        <w:t>S.9-Mezopotamya medeniyetinin Anadolu medeniyetlerine etkilerini örneklerle açıklayınız(20puan)</w:t>
      </w:r>
    </w:p>
    <w:p w:rsidR="00811E7C" w:rsidRDefault="00811E7C">
      <w:r>
        <w:t xml:space="preserve">                                                                                                                                   BAŞARILAR</w:t>
      </w:r>
    </w:p>
    <w:p w:rsidR="00811E7C" w:rsidRDefault="00811E7C">
      <w:r>
        <w:t xml:space="preserve">                                                                                                                          Mahmut YETİŞGEN</w:t>
      </w:r>
    </w:p>
    <w:p w:rsidR="00811E7C" w:rsidRDefault="00811E7C"/>
    <w:sectPr w:rsidR="00811E7C" w:rsidSect="00A34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3E2"/>
    <w:rsid w:val="0026201B"/>
    <w:rsid w:val="005A087E"/>
    <w:rsid w:val="005F4363"/>
    <w:rsid w:val="00811E7C"/>
    <w:rsid w:val="00A34958"/>
    <w:rsid w:val="00C531B0"/>
    <w:rsid w:val="00DC73E2"/>
    <w:rsid w:val="00E16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95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176</Words>
  <Characters>1004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2013-2014 EĞİTİM ÖĞRETİM YILI GÖLBAŞI ANADOLU LİSESİ TARİH DERSİ I</dc:title>
  <dc:subject/>
  <dc:creator>mahsut</dc:creator>
  <cp:keywords/>
  <dc:description/>
  <cp:lastModifiedBy>BİRSEN</cp:lastModifiedBy>
  <cp:revision>2</cp:revision>
  <dcterms:created xsi:type="dcterms:W3CDTF">2013-10-17T14:12:00Z</dcterms:created>
  <dcterms:modified xsi:type="dcterms:W3CDTF">2013-10-17T14:12:00Z</dcterms:modified>
</cp:coreProperties>
</file>