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CD8" w:rsidRDefault="00253CD8" w:rsidP="008012EE">
      <w:pPr>
        <w:spacing w:after="0" w:line="240" w:lineRule="auto"/>
        <w:rPr>
          <w:b/>
          <w:bCs/>
          <w:color w:val="444444"/>
          <w:sz w:val="24"/>
          <w:szCs w:val="24"/>
        </w:rPr>
      </w:pPr>
      <w:r>
        <w:rPr>
          <w:b/>
          <w:bCs/>
          <w:color w:val="444444"/>
          <w:sz w:val="24"/>
          <w:szCs w:val="24"/>
        </w:rPr>
        <w:t xml:space="preserve">         2013-2014 KOCAALİ İHL SİYER DERSİ 1. DÖNEM 1. YAZILI SINAVI</w:t>
      </w:r>
    </w:p>
    <w:p w:rsidR="00253CD8" w:rsidRDefault="00253CD8" w:rsidP="00020CEE">
      <w:pPr>
        <w:spacing w:after="0" w:line="240" w:lineRule="auto"/>
        <w:rPr>
          <w:color w:val="444444"/>
          <w:sz w:val="24"/>
          <w:szCs w:val="24"/>
        </w:rPr>
      </w:pPr>
      <w:r>
        <w:rPr>
          <w:color w:val="444444"/>
          <w:sz w:val="24"/>
          <w:szCs w:val="24"/>
        </w:rPr>
        <w:t>Adı Soyadı: ………………………………………...…Sınıf:…….…..Numara: ……..</w:t>
      </w:r>
    </w:p>
    <w:p w:rsidR="00253CD8" w:rsidRDefault="00253CD8" w:rsidP="00020CEE">
      <w:pPr>
        <w:spacing w:after="0" w:line="240" w:lineRule="auto"/>
        <w:rPr>
          <w:color w:val="444444"/>
          <w:sz w:val="24"/>
          <w:szCs w:val="24"/>
        </w:rPr>
      </w:pPr>
    </w:p>
    <w:p w:rsidR="00253CD8" w:rsidRPr="00020CEE" w:rsidRDefault="00253CD8" w:rsidP="00005D60">
      <w:pPr>
        <w:pStyle w:val="ListParagraph"/>
        <w:numPr>
          <w:ilvl w:val="0"/>
          <w:numId w:val="1"/>
        </w:numPr>
        <w:spacing w:after="0" w:line="240" w:lineRule="auto"/>
        <w:rPr>
          <w:b/>
          <w:bCs/>
          <w:color w:val="444444"/>
          <w:sz w:val="24"/>
          <w:szCs w:val="24"/>
        </w:rPr>
      </w:pPr>
      <w:r w:rsidRPr="00020CEE">
        <w:rPr>
          <w:b/>
          <w:bCs/>
        </w:rPr>
        <w:t>Aşağıdaki cümlelerin doğru olanlarını “D” yanlış olan</w:t>
      </w:r>
      <w:r>
        <w:rPr>
          <w:b/>
          <w:bCs/>
        </w:rPr>
        <w:t>larını “Y” ile işaretleyin. ( 10x1= 10</w:t>
      </w:r>
      <w:r w:rsidRPr="00020CEE">
        <w:rPr>
          <w:b/>
          <w:bCs/>
        </w:rPr>
        <w:t xml:space="preserve"> Puan )</w:t>
      </w:r>
    </w:p>
    <w:p w:rsidR="00253CD8" w:rsidRDefault="00253CD8" w:rsidP="00B73DC0">
      <w:pPr>
        <w:pStyle w:val="ListParagraph"/>
        <w:numPr>
          <w:ilvl w:val="0"/>
          <w:numId w:val="2"/>
        </w:numPr>
        <w:spacing w:after="0" w:line="360" w:lineRule="auto"/>
        <w:ind w:left="1077" w:hanging="357"/>
      </w:pPr>
      <w:r>
        <w:t>Mekke’de yaşayanlar daha çok ticaretle;Medine ve Taif de yaşayan kabileler daha çok tarımla uğraşmıştır.(……..)</w:t>
      </w:r>
    </w:p>
    <w:p w:rsidR="00253CD8" w:rsidRDefault="00253CD8" w:rsidP="00B73DC0">
      <w:pPr>
        <w:pStyle w:val="ListParagraph"/>
        <w:numPr>
          <w:ilvl w:val="0"/>
          <w:numId w:val="2"/>
        </w:numPr>
        <w:spacing w:after="0" w:line="360" w:lineRule="auto"/>
        <w:ind w:left="1077" w:hanging="357"/>
      </w:pPr>
      <w:r>
        <w:t>Kur’an-ı Kerime göre Kâbe’yi Hz. Muhammed dedesi ile ilk defa inşa etmiştir.(……..)</w:t>
      </w:r>
    </w:p>
    <w:p w:rsidR="00253CD8" w:rsidRDefault="00253CD8" w:rsidP="00B73DC0">
      <w:pPr>
        <w:pStyle w:val="ListParagraph"/>
        <w:numPr>
          <w:ilvl w:val="0"/>
          <w:numId w:val="2"/>
        </w:numPr>
        <w:spacing w:after="0" w:line="360" w:lineRule="auto"/>
        <w:ind w:left="1077" w:hanging="357"/>
      </w:pPr>
      <w:r>
        <w:t>Hz. Peygamberin ilk doğan çocuğunun adına nispetle ‘Ebu-l Kasım’ künye</w:t>
      </w:r>
      <w:bookmarkStart w:id="0" w:name="_GoBack"/>
      <w:bookmarkEnd w:id="0"/>
      <w:r>
        <w:t>si verilmiştir.(……..)</w:t>
      </w:r>
    </w:p>
    <w:p w:rsidR="00253CD8" w:rsidRDefault="00253CD8" w:rsidP="00B73DC0">
      <w:pPr>
        <w:pStyle w:val="ListParagraph"/>
        <w:numPr>
          <w:ilvl w:val="0"/>
          <w:numId w:val="2"/>
        </w:numPr>
        <w:spacing w:after="0" w:line="360" w:lineRule="auto"/>
        <w:ind w:left="1077" w:hanging="357"/>
      </w:pPr>
      <w:r>
        <w:t>Hz. Peygamberimizin süt Annesi Halime Ebva denilen yerde vefat etmiştir.(……..)</w:t>
      </w:r>
    </w:p>
    <w:p w:rsidR="00253CD8" w:rsidRDefault="00253CD8" w:rsidP="00B73DC0">
      <w:pPr>
        <w:pStyle w:val="ListParagraph"/>
        <w:numPr>
          <w:ilvl w:val="0"/>
          <w:numId w:val="2"/>
        </w:numPr>
        <w:spacing w:after="0" w:line="360" w:lineRule="auto"/>
        <w:ind w:left="1077" w:hanging="357"/>
      </w:pPr>
      <w:r>
        <w:t>İslam öncesi Araplar Haram Aylar denilen aylarda kabile savaşlarını bırakıp ateşkes yaparlardı.(……..)</w:t>
      </w:r>
    </w:p>
    <w:p w:rsidR="00253CD8" w:rsidRDefault="00253CD8" w:rsidP="00B73DC0">
      <w:pPr>
        <w:pStyle w:val="ListParagraph"/>
        <w:numPr>
          <w:ilvl w:val="0"/>
          <w:numId w:val="2"/>
        </w:numPr>
        <w:spacing w:after="0" w:line="360" w:lineRule="auto"/>
        <w:ind w:left="1077" w:hanging="357"/>
      </w:pPr>
      <w:r>
        <w:t>Peygamberimizin mezarı Kâbe’nin içinde bulunmaktadır.(……..)</w:t>
      </w:r>
    </w:p>
    <w:p w:rsidR="00253CD8" w:rsidRDefault="00253CD8" w:rsidP="00B73DC0">
      <w:pPr>
        <w:pStyle w:val="ListParagraph"/>
        <w:numPr>
          <w:ilvl w:val="0"/>
          <w:numId w:val="2"/>
        </w:numPr>
        <w:spacing w:after="0" w:line="360" w:lineRule="auto"/>
        <w:ind w:left="1077" w:hanging="357"/>
      </w:pPr>
      <w:r>
        <w:t>Abdülmuttalip Hz. Peygamberimizin dedesi olup asıl adı Şeybe’dir.(……..)</w:t>
      </w:r>
    </w:p>
    <w:p w:rsidR="00253CD8" w:rsidRDefault="00253CD8" w:rsidP="00B73DC0">
      <w:pPr>
        <w:pStyle w:val="ListParagraph"/>
        <w:numPr>
          <w:ilvl w:val="0"/>
          <w:numId w:val="2"/>
        </w:numPr>
        <w:spacing w:line="360" w:lineRule="auto"/>
        <w:ind w:left="1077" w:hanging="357"/>
      </w:pPr>
      <w:r>
        <w:t>Kur’an’a göre Kabeyi yıkmaya gelen Ebrehe’nin ordusuna güvercinler kızgın yumurta atmıştır.(……..)</w:t>
      </w:r>
    </w:p>
    <w:p w:rsidR="00253CD8" w:rsidRDefault="00253CD8" w:rsidP="00B73DC0">
      <w:pPr>
        <w:pStyle w:val="ListParagraph"/>
        <w:numPr>
          <w:ilvl w:val="0"/>
          <w:numId w:val="2"/>
        </w:numPr>
        <w:spacing w:after="0" w:line="360" w:lineRule="auto"/>
        <w:ind w:left="1077" w:hanging="357"/>
      </w:pPr>
      <w:r>
        <w:t>İslam öncesi Araplar, ticarette Bizans ve İran paralarını kullanıyorlardı.(……..)</w:t>
      </w:r>
    </w:p>
    <w:p w:rsidR="00253CD8" w:rsidRDefault="00253CD8" w:rsidP="003D6E7F">
      <w:pPr>
        <w:pStyle w:val="ListParagraph"/>
        <w:numPr>
          <w:ilvl w:val="0"/>
          <w:numId w:val="2"/>
        </w:numPr>
        <w:spacing w:before="120" w:after="120" w:line="360" w:lineRule="auto"/>
        <w:ind w:left="1077" w:hanging="357"/>
      </w:pPr>
      <w:r>
        <w:t>Peygamberimiz vahiy almadan önce okuma yazma bilmediği için Kuranda “ümmi” denilmiştir.(……..)</w:t>
      </w:r>
    </w:p>
    <w:p w:rsidR="00253CD8" w:rsidRDefault="00253CD8" w:rsidP="003D6E7F">
      <w:pPr>
        <w:pStyle w:val="ListParagraph"/>
        <w:numPr>
          <w:ilvl w:val="0"/>
          <w:numId w:val="1"/>
        </w:numPr>
        <w:spacing w:before="120" w:after="120" w:line="360" w:lineRule="auto"/>
        <w:rPr>
          <w:b/>
          <w:bCs/>
        </w:rPr>
      </w:pPr>
      <w:r>
        <w:rPr>
          <w:b/>
          <w:bCs/>
        </w:rPr>
        <w:t>Peygamberimizle ilgili a</w:t>
      </w:r>
      <w:r w:rsidRPr="00B73DC0">
        <w:rPr>
          <w:b/>
          <w:bCs/>
        </w:rPr>
        <w:t xml:space="preserve">şağıdaki </w:t>
      </w:r>
      <w:r>
        <w:rPr>
          <w:b/>
          <w:bCs/>
        </w:rPr>
        <w:t>cümlelerde boş bırakılan yerlere</w:t>
      </w:r>
      <w:r w:rsidRPr="00B73DC0">
        <w:rPr>
          <w:b/>
          <w:bCs/>
        </w:rPr>
        <w:t xml:space="preserve"> uygun </w:t>
      </w:r>
      <w:r>
        <w:rPr>
          <w:b/>
          <w:bCs/>
        </w:rPr>
        <w:t>isim ve tarihleri yazınız.(</w:t>
      </w:r>
      <w:r w:rsidRPr="00B73DC0">
        <w:rPr>
          <w:b/>
          <w:bCs/>
        </w:rPr>
        <w:t>15</w:t>
      </w:r>
      <w:r>
        <w:rPr>
          <w:b/>
          <w:bCs/>
        </w:rPr>
        <w:t>x3=45Puan</w:t>
      </w:r>
      <w:r w:rsidRPr="00B73DC0">
        <w:rPr>
          <w:b/>
          <w:bCs/>
        </w:rPr>
        <w:t>)</w:t>
      </w:r>
    </w:p>
    <w:p w:rsidR="00253CD8" w:rsidRDefault="00253CD8" w:rsidP="003D6E7F">
      <w:pPr>
        <w:pStyle w:val="ListParagraph"/>
        <w:spacing w:before="120" w:after="120" w:line="360" w:lineRule="auto"/>
      </w:pPr>
      <w:r>
        <w:t>“</w:t>
      </w:r>
      <w:r w:rsidRPr="00B73DC0">
        <w:t>Peygamberimiz</w:t>
      </w:r>
      <w:r>
        <w:t>, Arabistan’ın ………………. şehrinde, miladi ………..……yılında 20 Nisan pazartesi günü dünyaya gelmiştir. Babası ………………..…. daha doğmadan ölmüş, annesi …………………..ile 6 yaşına kadar yaşamış ve onun da ölümü üzerine dedesi ………………………….ile 8 yaşına kadar yaşamış ve dedesinin ölümü üzerine amcası …………………………….ile yaşamaya başlamıştır. 25 yaşında Hz. …………….………….ile evlenmiş ve bu evlilikten ikisi erkek altı çocuğu olmuştur. Kırk yaşlarına doğru Nur dağında inzivaya çekilmeye başlamıştır. İlk vahiy yine böyle bir inzivada iken Nur dağındaki ………….……….mağarasında iken miladi ………………….yılının Ramazan ayının ……………….…….gecesinde vahiy meleği ……………..………gelerek Alak süresinin ilk beş ayetini getirmiş ve böylece Kur'an-ı Kerim nazil olmaya başlamış ve İslam dininin peygamberi olarak seçilmiştir.</w:t>
      </w:r>
    </w:p>
    <w:p w:rsidR="00253CD8" w:rsidRDefault="00253CD8" w:rsidP="00DB2694">
      <w:pPr>
        <w:pStyle w:val="ListParagraph"/>
        <w:spacing w:after="0" w:line="360" w:lineRule="auto"/>
      </w:pPr>
      <w:r>
        <w:t>Peygamberimiz önce yakın akrabalarından başlamak üzere insanları islama davet etmiştir. İslam’a ilk giren kadın Hz. ……………………., çocuklardan ilk kişi yeğeni Hz.  ……………….………….., kölelerden kendi azadlı kölesi ………………………….., yetişkinlerden ise Hz. ………………………… Müslümanlığı kabul etti. Bu gizli davet süreci Dar-ülErkam’da toplanılarak üç yıl sürdü. Hz. Ömer’in Müslümanlığı ile açık davet başlamıştır.”</w:t>
      </w:r>
    </w:p>
    <w:p w:rsidR="00253CD8" w:rsidRDefault="00253CD8" w:rsidP="00B73DC0">
      <w:pPr>
        <w:pStyle w:val="ListParagraph"/>
        <w:spacing w:after="0" w:line="240" w:lineRule="auto"/>
      </w:pPr>
    </w:p>
    <w:p w:rsidR="00253CD8" w:rsidRPr="00E549CB" w:rsidRDefault="00253CD8" w:rsidP="00E83817">
      <w:pPr>
        <w:pStyle w:val="ListParagraph"/>
        <w:numPr>
          <w:ilvl w:val="0"/>
          <w:numId w:val="1"/>
        </w:numPr>
        <w:spacing w:after="0" w:line="240" w:lineRule="auto"/>
        <w:rPr>
          <w:b/>
          <w:bCs/>
          <w:sz w:val="24"/>
          <w:szCs w:val="24"/>
        </w:rPr>
      </w:pPr>
      <w:r w:rsidRPr="00CB443A">
        <w:rPr>
          <w:b/>
          <w:bCs/>
          <w:sz w:val="24"/>
          <w:szCs w:val="24"/>
        </w:rPr>
        <w:t>Aşağıdaki çoktan seçmeli soruları</w:t>
      </w:r>
      <w:r>
        <w:rPr>
          <w:b/>
          <w:bCs/>
          <w:sz w:val="24"/>
          <w:szCs w:val="24"/>
        </w:rPr>
        <w:t>n doğru cevaplarını işaretleyin.</w:t>
      </w:r>
      <w:r>
        <w:rPr>
          <w:b/>
          <w:bCs/>
        </w:rPr>
        <w:t>(10x3=30 Puan</w:t>
      </w:r>
      <w:r w:rsidRPr="00B73DC0">
        <w:rPr>
          <w:b/>
          <w:bCs/>
        </w:rPr>
        <w:t>)</w:t>
      </w:r>
    </w:p>
    <w:p w:rsidR="00253CD8" w:rsidRDefault="00253CD8" w:rsidP="00E549CB">
      <w:pPr>
        <w:spacing w:after="0" w:line="240" w:lineRule="auto"/>
        <w:rPr>
          <w:b/>
          <w:bCs/>
          <w:sz w:val="24"/>
          <w:szCs w:val="24"/>
        </w:rPr>
      </w:pPr>
    </w:p>
    <w:p w:rsidR="00253CD8" w:rsidRPr="00E549CB" w:rsidRDefault="00253CD8" w:rsidP="00E549CB">
      <w:pPr>
        <w:spacing w:after="0" w:line="240" w:lineRule="auto"/>
        <w:rPr>
          <w:b/>
          <w:bCs/>
          <w:sz w:val="24"/>
          <w:szCs w:val="24"/>
        </w:rPr>
        <w:sectPr w:rsidR="00253CD8" w:rsidRPr="00E549CB" w:rsidSect="00F72509">
          <w:pgSz w:w="11906" w:h="16838"/>
          <w:pgMar w:top="284" w:right="140" w:bottom="142" w:left="426" w:header="708" w:footer="708" w:gutter="0"/>
          <w:cols w:space="708"/>
          <w:docGrid w:linePitch="360"/>
        </w:sectPr>
      </w:pPr>
    </w:p>
    <w:p w:rsidR="00253CD8" w:rsidRPr="00B673D2" w:rsidRDefault="00253CD8" w:rsidP="00E83817">
      <w:pPr>
        <w:pStyle w:val="ListParagraph"/>
        <w:numPr>
          <w:ilvl w:val="0"/>
          <w:numId w:val="6"/>
        </w:numPr>
        <w:ind w:right="-245"/>
      </w:pPr>
      <w:r w:rsidRPr="00B673D2">
        <w:t>Peygamberlikten önce Hz. Muhammed (sav) ibadetlerini aşağıdaki hangi dini anlayışa göre yapıyordu?</w:t>
      </w:r>
    </w:p>
    <w:p w:rsidR="00253CD8" w:rsidRPr="00B673D2" w:rsidRDefault="00253CD8" w:rsidP="00E83817">
      <w:pPr>
        <w:pStyle w:val="ListParagraph"/>
        <w:ind w:right="-245"/>
      </w:pPr>
      <w:r w:rsidRPr="00B673D2">
        <w:t>a- Sabi</w:t>
      </w:r>
      <w:r w:rsidRPr="00B673D2">
        <w:tab/>
      </w:r>
      <w:r w:rsidRPr="00B673D2">
        <w:tab/>
        <w:t>b- Hristiyan</w:t>
      </w:r>
      <w:r w:rsidRPr="00B673D2">
        <w:tab/>
      </w:r>
      <w:r w:rsidRPr="00B673D2">
        <w:tab/>
        <w:t>c- Yahudi</w:t>
      </w:r>
    </w:p>
    <w:p w:rsidR="00253CD8" w:rsidRPr="00B673D2" w:rsidRDefault="00253CD8" w:rsidP="002254C6">
      <w:pPr>
        <w:pStyle w:val="ListParagraph"/>
        <w:ind w:right="-245"/>
      </w:pPr>
      <w:r w:rsidRPr="00B673D2">
        <w:t>d- Hanif            e- Putperest</w:t>
      </w:r>
    </w:p>
    <w:p w:rsidR="00253CD8" w:rsidRPr="00B673D2" w:rsidRDefault="00253CD8" w:rsidP="002254C6">
      <w:pPr>
        <w:pStyle w:val="ListParagraph"/>
        <w:ind w:right="-245"/>
      </w:pPr>
    </w:p>
    <w:p w:rsidR="00253CD8" w:rsidRPr="00B673D2" w:rsidRDefault="00253CD8" w:rsidP="001F7779">
      <w:pPr>
        <w:pStyle w:val="ListParagraph"/>
        <w:numPr>
          <w:ilvl w:val="0"/>
          <w:numId w:val="6"/>
        </w:numPr>
        <w:ind w:right="-245"/>
      </w:pPr>
      <w:r w:rsidRPr="00B673D2">
        <w:t>Şehirlerde yerleşik hayat yaşayan Araplara ne ad verilirdi?</w:t>
      </w:r>
    </w:p>
    <w:p w:rsidR="00253CD8" w:rsidRPr="00B673D2" w:rsidRDefault="00253CD8" w:rsidP="001F7779">
      <w:pPr>
        <w:pStyle w:val="ListParagraph"/>
        <w:ind w:right="-245"/>
      </w:pPr>
      <w:r w:rsidRPr="00B673D2">
        <w:t>a- Arabi                 b- Mekkic- Recebi</w:t>
      </w:r>
    </w:p>
    <w:p w:rsidR="00253CD8" w:rsidRPr="00B673D2" w:rsidRDefault="00253CD8" w:rsidP="001F7779">
      <w:pPr>
        <w:pStyle w:val="ListParagraph"/>
        <w:ind w:right="-245"/>
      </w:pPr>
      <w:r w:rsidRPr="00B673D2">
        <w:t>d- Bedevi              e- Hadari</w:t>
      </w:r>
      <w:r w:rsidRPr="00B673D2">
        <w:tab/>
      </w:r>
    </w:p>
    <w:p w:rsidR="00253CD8" w:rsidRPr="00B673D2" w:rsidRDefault="00253CD8" w:rsidP="001F7779">
      <w:pPr>
        <w:pStyle w:val="ListParagraph"/>
        <w:ind w:right="-245"/>
      </w:pPr>
    </w:p>
    <w:p w:rsidR="00253CD8" w:rsidRPr="00B673D2" w:rsidRDefault="00253CD8" w:rsidP="00E01DA1">
      <w:pPr>
        <w:pStyle w:val="ListParagraph"/>
        <w:numPr>
          <w:ilvl w:val="0"/>
          <w:numId w:val="6"/>
        </w:numPr>
        <w:ind w:right="-245"/>
      </w:pPr>
      <w:r w:rsidRPr="00B673D2">
        <w:t xml:space="preserve">Aşağıdaki isimlerden hangisi Hz. Peygamberin çocuklarından birisi </w:t>
      </w:r>
      <w:r w:rsidRPr="00B673D2">
        <w:rPr>
          <w:u w:val="single"/>
        </w:rPr>
        <w:t>değildir?</w:t>
      </w:r>
    </w:p>
    <w:p w:rsidR="00253CD8" w:rsidRPr="00B673D2" w:rsidRDefault="00253CD8" w:rsidP="001F7779">
      <w:pPr>
        <w:pStyle w:val="ListParagraph"/>
        <w:ind w:right="-245"/>
      </w:pPr>
      <w:r w:rsidRPr="00B673D2">
        <w:t>a- Zeydb- İbrahim                     c- Zeynep</w:t>
      </w:r>
    </w:p>
    <w:p w:rsidR="00253CD8" w:rsidRPr="00B673D2" w:rsidRDefault="00253CD8" w:rsidP="003D6E7F">
      <w:pPr>
        <w:pStyle w:val="ListParagraph"/>
        <w:ind w:right="-245"/>
      </w:pPr>
      <w:r w:rsidRPr="00B673D2">
        <w:t>d- Fatıma                e- Ümmü Gülsüm</w:t>
      </w:r>
    </w:p>
    <w:p w:rsidR="00253CD8" w:rsidRPr="00B673D2" w:rsidRDefault="00253CD8" w:rsidP="003D6E7F">
      <w:pPr>
        <w:pStyle w:val="ListParagraph"/>
        <w:ind w:right="-245"/>
      </w:pPr>
    </w:p>
    <w:p w:rsidR="00253CD8" w:rsidRPr="00B673D2" w:rsidRDefault="00253CD8" w:rsidP="00A00B8D">
      <w:pPr>
        <w:pStyle w:val="ListParagraph"/>
        <w:ind w:right="-245"/>
      </w:pPr>
    </w:p>
    <w:p w:rsidR="00253CD8" w:rsidRPr="00B673D2" w:rsidRDefault="00253CD8" w:rsidP="00A00B8D">
      <w:pPr>
        <w:pStyle w:val="ListParagraph"/>
        <w:numPr>
          <w:ilvl w:val="0"/>
          <w:numId w:val="6"/>
        </w:numPr>
        <w:ind w:left="284" w:right="-245" w:hanging="284"/>
      </w:pPr>
      <w:r w:rsidRPr="00B673D2">
        <w:t>İslam öncesi Arap toplumunda kabilenin önde gelenlerinin oluşturduğu “Mele’” denilen kurumun toplantı yeri aşağıdakilerden hangisidir?</w:t>
      </w:r>
    </w:p>
    <w:p w:rsidR="00253CD8" w:rsidRPr="00B673D2" w:rsidRDefault="00253CD8" w:rsidP="00A00B8D">
      <w:pPr>
        <w:pStyle w:val="ListParagraph"/>
        <w:ind w:left="284" w:right="-245"/>
      </w:pPr>
      <w:r w:rsidRPr="00B673D2">
        <w:t>a-Dâru’l-Erkam</w:t>
      </w:r>
      <w:r w:rsidRPr="00B673D2">
        <w:tab/>
      </w:r>
      <w:r w:rsidRPr="00B673D2">
        <w:tab/>
        <w:t>b-Avâm</w:t>
      </w:r>
    </w:p>
    <w:p w:rsidR="00253CD8" w:rsidRPr="00B673D2" w:rsidRDefault="00253CD8" w:rsidP="00A00B8D">
      <w:pPr>
        <w:pStyle w:val="ListParagraph"/>
        <w:ind w:left="284" w:right="-245"/>
      </w:pPr>
      <w:r w:rsidRPr="00B673D2">
        <w:t>c-Dâru’n-Nedve</w:t>
      </w:r>
      <w:r w:rsidRPr="00B673D2">
        <w:tab/>
      </w:r>
      <w:r w:rsidRPr="00B673D2">
        <w:tab/>
        <w:t xml:space="preserve">     d-Ficâr</w:t>
      </w:r>
    </w:p>
    <w:p w:rsidR="00253CD8" w:rsidRPr="00B673D2" w:rsidRDefault="00253CD8" w:rsidP="00A00B8D">
      <w:pPr>
        <w:pStyle w:val="ListParagraph"/>
        <w:ind w:left="284" w:right="-245"/>
      </w:pPr>
      <w:r w:rsidRPr="00B673D2">
        <w:t>e-Dâru’l-Karar</w:t>
      </w:r>
    </w:p>
    <w:p w:rsidR="00253CD8" w:rsidRPr="00B673D2" w:rsidRDefault="00253CD8" w:rsidP="00A00B8D">
      <w:pPr>
        <w:pStyle w:val="ListParagraph"/>
        <w:ind w:left="284" w:right="-245"/>
      </w:pPr>
    </w:p>
    <w:p w:rsidR="00253CD8" w:rsidRPr="00B673D2" w:rsidRDefault="00253CD8" w:rsidP="00A00B8D">
      <w:pPr>
        <w:pStyle w:val="ListParagraph"/>
        <w:numPr>
          <w:ilvl w:val="0"/>
          <w:numId w:val="6"/>
        </w:numPr>
        <w:ind w:left="284" w:right="84" w:hanging="284"/>
      </w:pPr>
      <w:r w:rsidRPr="00B673D2">
        <w:t xml:space="preserve">Aşağıdakilerden hangisi İslam öncesi Arap toplumunun özelliklerinden </w:t>
      </w:r>
      <w:r w:rsidRPr="00B673D2">
        <w:rPr>
          <w:u w:val="single"/>
        </w:rPr>
        <w:t>değildir</w:t>
      </w:r>
      <w:r w:rsidRPr="00B673D2">
        <w:t>?</w:t>
      </w:r>
    </w:p>
    <w:p w:rsidR="00253CD8" w:rsidRPr="00B673D2" w:rsidRDefault="00253CD8" w:rsidP="00A00B8D">
      <w:pPr>
        <w:pStyle w:val="ListParagraph"/>
        <w:numPr>
          <w:ilvl w:val="0"/>
          <w:numId w:val="7"/>
        </w:numPr>
        <w:ind w:right="84"/>
      </w:pPr>
      <w:r w:rsidRPr="00B673D2">
        <w:t>İslam öncesinde Araplar, sosyal yaşam itibariyle hürler, köleler ve mevali olmak üzere üçe ayrılıyordu.</w:t>
      </w:r>
    </w:p>
    <w:p w:rsidR="00253CD8" w:rsidRPr="00B673D2" w:rsidRDefault="00253CD8" w:rsidP="00A00B8D">
      <w:pPr>
        <w:pStyle w:val="ListParagraph"/>
        <w:numPr>
          <w:ilvl w:val="0"/>
          <w:numId w:val="7"/>
        </w:numPr>
        <w:ind w:right="84"/>
      </w:pPr>
      <w:r w:rsidRPr="00B673D2">
        <w:t>Şiir ve edebiyat yazıya oranla çok gelişmiştir.</w:t>
      </w:r>
    </w:p>
    <w:p w:rsidR="00253CD8" w:rsidRPr="00B673D2" w:rsidRDefault="00253CD8" w:rsidP="00A00B8D">
      <w:pPr>
        <w:pStyle w:val="ListParagraph"/>
        <w:numPr>
          <w:ilvl w:val="0"/>
          <w:numId w:val="7"/>
        </w:numPr>
        <w:ind w:right="84"/>
      </w:pPr>
      <w:r w:rsidRPr="00B673D2">
        <w:t>Tarih, Eyyamularap ve soy şecereleri etrafında gelişmiştir.</w:t>
      </w:r>
    </w:p>
    <w:p w:rsidR="00253CD8" w:rsidRPr="00B673D2" w:rsidRDefault="00253CD8" w:rsidP="00A00B8D">
      <w:pPr>
        <w:pStyle w:val="ListParagraph"/>
        <w:numPr>
          <w:ilvl w:val="0"/>
          <w:numId w:val="7"/>
        </w:numPr>
        <w:ind w:right="84"/>
      </w:pPr>
      <w:r w:rsidRPr="00B673D2">
        <w:t>Arap toplumu Kâhinlik ve Büyücülükle ilgilenmiyordu.</w:t>
      </w:r>
    </w:p>
    <w:p w:rsidR="00253CD8" w:rsidRPr="00B673D2" w:rsidRDefault="00253CD8" w:rsidP="00A00B8D">
      <w:pPr>
        <w:pStyle w:val="ListParagraph"/>
        <w:numPr>
          <w:ilvl w:val="0"/>
          <w:numId w:val="7"/>
        </w:numPr>
        <w:ind w:right="84"/>
      </w:pPr>
      <w:r w:rsidRPr="00B673D2">
        <w:t>Hanif inancına mensup insanlar mevcut idi.</w:t>
      </w:r>
    </w:p>
    <w:p w:rsidR="00253CD8" w:rsidRPr="00B673D2" w:rsidRDefault="00253CD8" w:rsidP="00B673D2">
      <w:pPr>
        <w:pStyle w:val="ListParagraph"/>
        <w:ind w:right="84"/>
      </w:pPr>
    </w:p>
    <w:p w:rsidR="00253CD8" w:rsidRPr="00B673D2" w:rsidRDefault="00253CD8" w:rsidP="00706AA5">
      <w:pPr>
        <w:pStyle w:val="ListParagraph"/>
        <w:numPr>
          <w:ilvl w:val="0"/>
          <w:numId w:val="6"/>
        </w:numPr>
        <w:autoSpaceDE w:val="0"/>
        <w:autoSpaceDN w:val="0"/>
        <w:adjustRightInd w:val="0"/>
        <w:spacing w:after="0" w:line="240" w:lineRule="auto"/>
      </w:pPr>
      <w:r w:rsidRPr="00B673D2">
        <w:t xml:space="preserve">Aşağıdakilerden hangisi Haniflerden </w:t>
      </w:r>
      <w:r w:rsidRPr="00B673D2">
        <w:rPr>
          <w:u w:val="single"/>
        </w:rPr>
        <w:t>değildir?</w:t>
      </w:r>
    </w:p>
    <w:p w:rsidR="00253CD8" w:rsidRPr="00B673D2" w:rsidRDefault="00253CD8" w:rsidP="00B673D2">
      <w:pPr>
        <w:pStyle w:val="ListParagraph"/>
        <w:autoSpaceDE w:val="0"/>
        <w:autoSpaceDN w:val="0"/>
        <w:adjustRightInd w:val="0"/>
        <w:spacing w:after="0" w:line="240" w:lineRule="auto"/>
      </w:pPr>
      <w:r w:rsidRPr="00B673D2">
        <w:t xml:space="preserve">a- Kuss bin Saide </w:t>
      </w:r>
      <w:r w:rsidRPr="00B673D2">
        <w:tab/>
        <w:t>b- Varaka bin Nevfel</w:t>
      </w:r>
    </w:p>
    <w:p w:rsidR="00253CD8" w:rsidRPr="00B673D2" w:rsidRDefault="00253CD8" w:rsidP="00B673D2">
      <w:pPr>
        <w:pStyle w:val="ListParagraph"/>
        <w:autoSpaceDE w:val="0"/>
        <w:autoSpaceDN w:val="0"/>
        <w:adjustRightInd w:val="0"/>
        <w:spacing w:after="0" w:line="240" w:lineRule="auto"/>
      </w:pPr>
      <w:r w:rsidRPr="00B673D2">
        <w:t>c- Kusay bin Kilâb</w:t>
      </w:r>
      <w:r w:rsidRPr="00B673D2">
        <w:tab/>
        <w:t>d- Ubeydullah bin Cahş</w:t>
      </w:r>
    </w:p>
    <w:p w:rsidR="00253CD8" w:rsidRDefault="00253CD8" w:rsidP="0070144E">
      <w:pPr>
        <w:pStyle w:val="ListParagraph"/>
        <w:autoSpaceDE w:val="0"/>
        <w:autoSpaceDN w:val="0"/>
        <w:adjustRightInd w:val="0"/>
        <w:spacing w:after="0" w:line="240" w:lineRule="auto"/>
      </w:pPr>
      <w:r w:rsidRPr="00B673D2">
        <w:t>e- Zeyd bin Amr</w:t>
      </w:r>
    </w:p>
    <w:p w:rsidR="00253CD8" w:rsidRDefault="00253CD8" w:rsidP="0070144E">
      <w:pPr>
        <w:pStyle w:val="ListParagraph"/>
        <w:autoSpaceDE w:val="0"/>
        <w:autoSpaceDN w:val="0"/>
        <w:adjustRightInd w:val="0"/>
        <w:spacing w:after="0" w:line="240" w:lineRule="auto"/>
      </w:pPr>
    </w:p>
    <w:p w:rsidR="00253CD8" w:rsidRPr="0070144E" w:rsidRDefault="00253CD8" w:rsidP="00706AA5">
      <w:pPr>
        <w:pStyle w:val="ListParagraph"/>
        <w:numPr>
          <w:ilvl w:val="0"/>
          <w:numId w:val="6"/>
        </w:numPr>
        <w:autoSpaceDE w:val="0"/>
        <w:autoSpaceDN w:val="0"/>
        <w:adjustRightInd w:val="0"/>
        <w:spacing w:after="0" w:line="240" w:lineRule="auto"/>
      </w:pPr>
      <w:r w:rsidRPr="00C81447">
        <w:rPr>
          <w:rFonts w:ascii="Cambria" w:hAnsi="Cambria" w:cs="Cambria"/>
          <w:sz w:val="20"/>
          <w:szCs w:val="20"/>
        </w:rPr>
        <w:t xml:space="preserve">Hangisi Arap Yarımadasında İslam’dan önceki devirlerde yaşayan kavimlerden </w:t>
      </w:r>
      <w:r w:rsidRPr="0070144E">
        <w:rPr>
          <w:rFonts w:ascii="Cambria" w:hAnsi="Cambria" w:cs="Cambria"/>
          <w:sz w:val="20"/>
          <w:szCs w:val="20"/>
          <w:u w:val="single"/>
        </w:rPr>
        <w:t>değildir?</w:t>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r w:rsidRPr="0070144E">
        <w:rPr>
          <w:rFonts w:ascii="Cambria" w:hAnsi="Cambria" w:cs="Cambria"/>
          <w:sz w:val="20"/>
          <w:szCs w:val="20"/>
        </w:rPr>
        <w:t>a- Ad</w:t>
      </w:r>
      <w:r>
        <w:rPr>
          <w:rFonts w:ascii="Cambria" w:hAnsi="Cambria" w:cs="Cambria"/>
          <w:sz w:val="20"/>
          <w:szCs w:val="20"/>
        </w:rPr>
        <w:tab/>
      </w:r>
      <w:r>
        <w:rPr>
          <w:rFonts w:ascii="Cambria" w:hAnsi="Cambria" w:cs="Cambria"/>
          <w:sz w:val="20"/>
          <w:szCs w:val="20"/>
        </w:rPr>
        <w:tab/>
        <w:t>b-</w:t>
      </w:r>
      <w:r w:rsidRPr="0070144E">
        <w:rPr>
          <w:rFonts w:ascii="Cambria" w:hAnsi="Cambria" w:cs="Cambria"/>
          <w:sz w:val="20"/>
          <w:szCs w:val="20"/>
        </w:rPr>
        <w:t>Semud</w:t>
      </w:r>
      <w:r>
        <w:rPr>
          <w:rFonts w:ascii="Cambria" w:hAnsi="Cambria" w:cs="Cambria"/>
          <w:sz w:val="20"/>
          <w:szCs w:val="20"/>
        </w:rPr>
        <w:tab/>
        <w:t>c-</w:t>
      </w:r>
      <w:r w:rsidRPr="0070144E">
        <w:rPr>
          <w:rFonts w:ascii="Cambria" w:hAnsi="Cambria" w:cs="Cambria"/>
          <w:sz w:val="20"/>
          <w:szCs w:val="20"/>
        </w:rPr>
        <w:t>Adnaniler</w:t>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r>
        <w:rPr>
          <w:rFonts w:ascii="Cambria" w:hAnsi="Cambria" w:cs="Cambria"/>
          <w:sz w:val="20"/>
          <w:szCs w:val="20"/>
        </w:rPr>
        <w:t xml:space="preserve">d- </w:t>
      </w:r>
      <w:r w:rsidRPr="0070144E">
        <w:rPr>
          <w:rFonts w:ascii="Cambria" w:hAnsi="Cambria" w:cs="Cambria"/>
          <w:sz w:val="20"/>
          <w:szCs w:val="20"/>
        </w:rPr>
        <w:t>Medyen</w:t>
      </w:r>
      <w:r>
        <w:rPr>
          <w:rFonts w:ascii="Cambria" w:hAnsi="Cambria" w:cs="Cambria"/>
          <w:sz w:val="20"/>
          <w:szCs w:val="20"/>
        </w:rPr>
        <w:tab/>
        <w:t xml:space="preserve">e- </w:t>
      </w:r>
      <w:r w:rsidRPr="0070144E">
        <w:rPr>
          <w:rFonts w:ascii="Cambria" w:hAnsi="Cambria" w:cs="Cambria"/>
          <w:sz w:val="20"/>
          <w:szCs w:val="20"/>
        </w:rPr>
        <w:t>Habeşiler</w:t>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p>
    <w:p w:rsidR="00253CD8" w:rsidRPr="0070144E" w:rsidRDefault="00253CD8" w:rsidP="0070144E">
      <w:pPr>
        <w:pStyle w:val="ListParagraph"/>
        <w:numPr>
          <w:ilvl w:val="0"/>
          <w:numId w:val="6"/>
        </w:numPr>
        <w:autoSpaceDE w:val="0"/>
        <w:autoSpaceDN w:val="0"/>
        <w:adjustRightInd w:val="0"/>
        <w:spacing w:after="0" w:line="240" w:lineRule="auto"/>
      </w:pPr>
      <w:r w:rsidRPr="00C81447">
        <w:rPr>
          <w:rFonts w:ascii="Cambria" w:hAnsi="Cambria" w:cs="Cambria"/>
          <w:sz w:val="20"/>
          <w:szCs w:val="20"/>
        </w:rPr>
        <w:t>Aşağıdaki</w:t>
      </w:r>
      <w:r>
        <w:rPr>
          <w:rFonts w:ascii="Cambria" w:hAnsi="Cambria" w:cs="Cambria"/>
          <w:sz w:val="20"/>
          <w:szCs w:val="20"/>
        </w:rPr>
        <w:t>le</w:t>
      </w:r>
      <w:r w:rsidRPr="00C81447">
        <w:rPr>
          <w:rFonts w:ascii="Cambria" w:hAnsi="Cambria" w:cs="Cambria"/>
          <w:sz w:val="20"/>
          <w:szCs w:val="20"/>
        </w:rPr>
        <w:t xml:space="preserve">rden hangisi hicaz bölgesinde olan dinlerden </w:t>
      </w:r>
      <w:r w:rsidRPr="0070144E">
        <w:rPr>
          <w:rFonts w:ascii="Cambria" w:hAnsi="Cambria" w:cs="Cambria"/>
          <w:sz w:val="20"/>
          <w:szCs w:val="20"/>
          <w:u w:val="single"/>
        </w:rPr>
        <w:t>değildir?</w:t>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r w:rsidRPr="0070144E">
        <w:rPr>
          <w:rFonts w:ascii="Cambria" w:hAnsi="Cambria" w:cs="Cambria"/>
          <w:sz w:val="20"/>
          <w:szCs w:val="20"/>
        </w:rPr>
        <w:t>a- Yahudilik</w:t>
      </w:r>
      <w:r>
        <w:rPr>
          <w:rFonts w:ascii="Cambria" w:hAnsi="Cambria" w:cs="Cambria"/>
          <w:sz w:val="20"/>
          <w:szCs w:val="20"/>
        </w:rPr>
        <w:tab/>
      </w:r>
      <w:r>
        <w:rPr>
          <w:rFonts w:ascii="Cambria" w:hAnsi="Cambria" w:cs="Cambria"/>
          <w:sz w:val="20"/>
          <w:szCs w:val="20"/>
        </w:rPr>
        <w:tab/>
        <w:t xml:space="preserve">b- </w:t>
      </w:r>
      <w:r w:rsidRPr="0070144E">
        <w:rPr>
          <w:rFonts w:ascii="Cambria" w:hAnsi="Cambria" w:cs="Cambria"/>
          <w:sz w:val="20"/>
          <w:szCs w:val="20"/>
        </w:rPr>
        <w:t>Mecusilik</w:t>
      </w:r>
      <w:r>
        <w:rPr>
          <w:rFonts w:ascii="Cambria" w:hAnsi="Cambria" w:cs="Cambria"/>
          <w:sz w:val="20"/>
          <w:szCs w:val="20"/>
        </w:rPr>
        <w:tab/>
      </w:r>
      <w:r>
        <w:rPr>
          <w:rFonts w:ascii="Cambria" w:hAnsi="Cambria" w:cs="Cambria"/>
          <w:sz w:val="20"/>
          <w:szCs w:val="20"/>
        </w:rPr>
        <w:tab/>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r>
        <w:rPr>
          <w:rFonts w:ascii="Cambria" w:hAnsi="Cambria" w:cs="Cambria"/>
          <w:sz w:val="20"/>
          <w:szCs w:val="20"/>
        </w:rPr>
        <w:t xml:space="preserve">c- </w:t>
      </w:r>
      <w:r w:rsidRPr="0070144E">
        <w:rPr>
          <w:rFonts w:ascii="Cambria" w:hAnsi="Cambria" w:cs="Cambria"/>
          <w:sz w:val="20"/>
          <w:szCs w:val="20"/>
        </w:rPr>
        <w:t>Hiristiyanlık</w:t>
      </w:r>
      <w:r>
        <w:rPr>
          <w:rFonts w:ascii="Cambria" w:hAnsi="Cambria" w:cs="Cambria"/>
          <w:sz w:val="20"/>
          <w:szCs w:val="20"/>
        </w:rPr>
        <w:tab/>
      </w:r>
      <w:r>
        <w:rPr>
          <w:rFonts w:ascii="Cambria" w:hAnsi="Cambria" w:cs="Cambria"/>
          <w:sz w:val="20"/>
          <w:szCs w:val="20"/>
        </w:rPr>
        <w:tab/>
        <w:t xml:space="preserve">d- </w:t>
      </w:r>
      <w:r w:rsidRPr="0070144E">
        <w:rPr>
          <w:rFonts w:ascii="Cambria" w:hAnsi="Cambria" w:cs="Cambria"/>
          <w:sz w:val="20"/>
          <w:szCs w:val="20"/>
        </w:rPr>
        <w:t>Budizim</w:t>
      </w:r>
      <w:r>
        <w:rPr>
          <w:rFonts w:ascii="Cambria" w:hAnsi="Cambria" w:cs="Cambria"/>
          <w:sz w:val="20"/>
          <w:szCs w:val="20"/>
        </w:rPr>
        <w:tab/>
        <w:t xml:space="preserve">     e-</w:t>
      </w:r>
      <w:r w:rsidRPr="0070144E">
        <w:rPr>
          <w:rFonts w:ascii="Cambria" w:hAnsi="Cambria" w:cs="Cambria"/>
          <w:sz w:val="20"/>
          <w:szCs w:val="20"/>
        </w:rPr>
        <w:t>Haniflik</w:t>
      </w:r>
    </w:p>
    <w:p w:rsidR="00253CD8" w:rsidRPr="0070144E" w:rsidRDefault="00253CD8" w:rsidP="0070144E">
      <w:pPr>
        <w:pStyle w:val="ListParagraph"/>
        <w:numPr>
          <w:ilvl w:val="0"/>
          <w:numId w:val="6"/>
        </w:numPr>
        <w:autoSpaceDE w:val="0"/>
        <w:autoSpaceDN w:val="0"/>
        <w:adjustRightInd w:val="0"/>
        <w:spacing w:after="0" w:line="240" w:lineRule="auto"/>
      </w:pPr>
      <w:r>
        <w:rPr>
          <w:rFonts w:ascii="Cambria" w:hAnsi="Cambria" w:cs="Cambria"/>
          <w:sz w:val="20"/>
          <w:szCs w:val="20"/>
        </w:rPr>
        <w:t>Hz Muhammed (S.A.V.)’i annesi vefat edince getirip dedesine kim teslim etmiştir</w:t>
      </w:r>
      <w:r w:rsidRPr="00C81447">
        <w:rPr>
          <w:rFonts w:ascii="Cambria" w:hAnsi="Cambria" w:cs="Cambria"/>
          <w:sz w:val="20"/>
          <w:szCs w:val="20"/>
        </w:rPr>
        <w:t>?</w:t>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r>
        <w:rPr>
          <w:rFonts w:ascii="Cambria" w:hAnsi="Cambria" w:cs="Cambria"/>
          <w:sz w:val="20"/>
          <w:szCs w:val="20"/>
        </w:rPr>
        <w:t xml:space="preserve">a- </w:t>
      </w:r>
      <w:r w:rsidRPr="0070144E">
        <w:rPr>
          <w:rFonts w:ascii="Cambria" w:hAnsi="Cambria" w:cs="Cambria"/>
          <w:sz w:val="20"/>
          <w:szCs w:val="20"/>
        </w:rPr>
        <w:t>Nufeyse</w:t>
      </w:r>
      <w:r>
        <w:rPr>
          <w:rFonts w:ascii="Cambria" w:hAnsi="Cambria" w:cs="Cambria"/>
          <w:sz w:val="20"/>
          <w:szCs w:val="20"/>
        </w:rPr>
        <w:tab/>
      </w:r>
      <w:r>
        <w:rPr>
          <w:rFonts w:ascii="Cambria" w:hAnsi="Cambria" w:cs="Cambria"/>
          <w:sz w:val="20"/>
          <w:szCs w:val="20"/>
        </w:rPr>
        <w:tab/>
        <w:t xml:space="preserve">b- </w:t>
      </w:r>
      <w:r w:rsidRPr="0070144E">
        <w:rPr>
          <w:rFonts w:ascii="Cambria" w:hAnsi="Cambria" w:cs="Cambria"/>
          <w:sz w:val="20"/>
          <w:szCs w:val="20"/>
        </w:rPr>
        <w:t xml:space="preserve">Ümmü Seleme    </w:t>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r>
        <w:rPr>
          <w:rFonts w:ascii="Cambria" w:hAnsi="Cambria" w:cs="Cambria"/>
          <w:sz w:val="20"/>
          <w:szCs w:val="20"/>
        </w:rPr>
        <w:t>c- Ümmü Habibe</w:t>
      </w:r>
      <w:r>
        <w:rPr>
          <w:rFonts w:ascii="Cambria" w:hAnsi="Cambria" w:cs="Cambria"/>
          <w:sz w:val="20"/>
          <w:szCs w:val="20"/>
        </w:rPr>
        <w:tab/>
        <w:t xml:space="preserve">d- </w:t>
      </w:r>
      <w:r w:rsidRPr="00C81447">
        <w:rPr>
          <w:rFonts w:ascii="Cambria" w:hAnsi="Cambria" w:cs="Cambria"/>
          <w:sz w:val="20"/>
          <w:szCs w:val="20"/>
        </w:rPr>
        <w:t>ÜmmüEymen</w:t>
      </w:r>
      <w:r>
        <w:rPr>
          <w:rFonts w:ascii="Cambria" w:hAnsi="Cambria" w:cs="Cambria"/>
          <w:sz w:val="20"/>
          <w:szCs w:val="20"/>
        </w:rPr>
        <w:t xml:space="preserve">       e- </w:t>
      </w:r>
      <w:r w:rsidRPr="00C81447">
        <w:rPr>
          <w:rFonts w:ascii="Cambria" w:hAnsi="Cambria" w:cs="Cambria"/>
          <w:sz w:val="20"/>
          <w:szCs w:val="20"/>
        </w:rPr>
        <w:t>Havle</w:t>
      </w:r>
    </w:p>
    <w:p w:rsidR="00253CD8" w:rsidRDefault="00253CD8" w:rsidP="0070144E">
      <w:pPr>
        <w:pStyle w:val="ListParagraph"/>
        <w:autoSpaceDE w:val="0"/>
        <w:autoSpaceDN w:val="0"/>
        <w:adjustRightInd w:val="0"/>
        <w:spacing w:after="0" w:line="240" w:lineRule="auto"/>
        <w:rPr>
          <w:rFonts w:ascii="Cambria" w:hAnsi="Cambria" w:cs="Cambria"/>
          <w:sz w:val="20"/>
          <w:szCs w:val="20"/>
        </w:rPr>
      </w:pPr>
    </w:p>
    <w:p w:rsidR="00253CD8" w:rsidRPr="008F4D68" w:rsidRDefault="00253CD8" w:rsidP="008F4D68">
      <w:pPr>
        <w:autoSpaceDE w:val="0"/>
        <w:autoSpaceDN w:val="0"/>
        <w:adjustRightInd w:val="0"/>
        <w:spacing w:after="0" w:line="240" w:lineRule="auto"/>
      </w:pPr>
      <w:r w:rsidRPr="008F4D68">
        <w:rPr>
          <w:rFonts w:ascii="Cambria" w:hAnsi="Cambria" w:cs="Cambria"/>
          <w:sz w:val="20"/>
          <w:szCs w:val="20"/>
        </w:rPr>
        <w:t>I- İster Mekke içinden ister dışından olsun, haksızlığa uğramış kimse bırakılmayacaktır.</w:t>
      </w:r>
    </w:p>
    <w:p w:rsidR="00253CD8" w:rsidRDefault="00253CD8" w:rsidP="00901FF5">
      <w:pPr>
        <w:autoSpaceDE w:val="0"/>
        <w:autoSpaceDN w:val="0"/>
        <w:adjustRightInd w:val="0"/>
        <w:spacing w:after="0" w:line="240" w:lineRule="auto"/>
      </w:pPr>
      <w:r>
        <w:rPr>
          <w:rFonts w:ascii="Cambria" w:hAnsi="Cambria" w:cs="Cambria"/>
          <w:sz w:val="20"/>
          <w:szCs w:val="20"/>
        </w:rPr>
        <w:t xml:space="preserve">II- </w:t>
      </w:r>
      <w:r w:rsidRPr="00901FF5">
        <w:rPr>
          <w:rFonts w:ascii="Cambria" w:hAnsi="Cambria" w:cs="Cambria"/>
          <w:sz w:val="20"/>
          <w:szCs w:val="20"/>
        </w:rPr>
        <w:t>Mekke’de zulme asla fırsat verilmeyecek ve zalime asla müsamaha gösterilmeyecektir.</w:t>
      </w:r>
    </w:p>
    <w:p w:rsidR="00253CD8" w:rsidRPr="00901FF5" w:rsidRDefault="00253CD8" w:rsidP="00901FF5">
      <w:pPr>
        <w:autoSpaceDE w:val="0"/>
        <w:autoSpaceDN w:val="0"/>
        <w:adjustRightInd w:val="0"/>
        <w:spacing w:after="0" w:line="240" w:lineRule="auto"/>
      </w:pPr>
      <w:r>
        <w:t xml:space="preserve">III- </w:t>
      </w:r>
      <w:r w:rsidRPr="00C81447">
        <w:rPr>
          <w:rFonts w:ascii="Cambria" w:hAnsi="Cambria" w:cs="Cambria"/>
          <w:sz w:val="20"/>
          <w:szCs w:val="20"/>
        </w:rPr>
        <w:t>Hakkını alıncaya kadar haksızlığa uğrayanla beraber hareket edilecektir.</w:t>
      </w:r>
    </w:p>
    <w:p w:rsidR="00253CD8" w:rsidRPr="008F4D68" w:rsidRDefault="00253CD8" w:rsidP="008F4D68">
      <w:pPr>
        <w:pStyle w:val="ListParagraph"/>
        <w:numPr>
          <w:ilvl w:val="0"/>
          <w:numId w:val="6"/>
        </w:numPr>
        <w:autoSpaceDE w:val="0"/>
        <w:autoSpaceDN w:val="0"/>
        <w:adjustRightInd w:val="0"/>
        <w:spacing w:after="0" w:line="240" w:lineRule="auto"/>
        <w:rPr>
          <w:rFonts w:ascii="Cambria" w:hAnsi="Cambria" w:cs="Cambria"/>
          <w:sz w:val="20"/>
          <w:szCs w:val="20"/>
        </w:rPr>
      </w:pPr>
      <w:r w:rsidRPr="008F4D68">
        <w:rPr>
          <w:rFonts w:ascii="Cambria" w:hAnsi="Cambria" w:cs="Cambria"/>
          <w:sz w:val="20"/>
          <w:szCs w:val="20"/>
        </w:rPr>
        <w:t>Yukarıdaki kararlar hangi topluluk tarafından almıştır?</w:t>
      </w:r>
    </w:p>
    <w:p w:rsidR="00253CD8" w:rsidRDefault="00253CD8" w:rsidP="00901FF5">
      <w:pPr>
        <w:autoSpaceDE w:val="0"/>
        <w:autoSpaceDN w:val="0"/>
        <w:adjustRightInd w:val="0"/>
        <w:spacing w:after="0" w:line="240" w:lineRule="auto"/>
        <w:rPr>
          <w:rFonts w:ascii="Cambria" w:hAnsi="Cambria" w:cs="Cambria"/>
          <w:sz w:val="20"/>
          <w:szCs w:val="20"/>
        </w:rPr>
      </w:pPr>
      <w:r>
        <w:rPr>
          <w:rFonts w:ascii="Cambria" w:hAnsi="Cambria" w:cs="Cambria"/>
          <w:sz w:val="20"/>
          <w:szCs w:val="20"/>
        </w:rPr>
        <w:t xml:space="preserve">a- </w:t>
      </w:r>
      <w:r w:rsidRPr="00C81447">
        <w:rPr>
          <w:rFonts w:ascii="Cambria" w:hAnsi="Cambria" w:cs="Cambria"/>
          <w:sz w:val="20"/>
          <w:szCs w:val="20"/>
        </w:rPr>
        <w:t xml:space="preserve">Muhacir </w:t>
      </w:r>
      <w:r>
        <w:rPr>
          <w:rFonts w:ascii="Cambria" w:hAnsi="Cambria" w:cs="Cambria"/>
          <w:sz w:val="20"/>
          <w:szCs w:val="20"/>
        </w:rPr>
        <w:t xml:space="preserve">       b- </w:t>
      </w:r>
      <w:r w:rsidRPr="00C81447">
        <w:rPr>
          <w:rFonts w:ascii="Cambria" w:hAnsi="Cambria" w:cs="Cambria"/>
          <w:sz w:val="20"/>
          <w:szCs w:val="20"/>
        </w:rPr>
        <w:t>HılfulFudul</w:t>
      </w:r>
      <w:r>
        <w:rPr>
          <w:rFonts w:ascii="Cambria" w:hAnsi="Cambria" w:cs="Cambria"/>
          <w:sz w:val="20"/>
          <w:szCs w:val="20"/>
        </w:rPr>
        <w:t xml:space="preserve">      c- Dar’ülErkam</w:t>
      </w:r>
    </w:p>
    <w:p w:rsidR="00253CD8" w:rsidRPr="008F4D68" w:rsidRDefault="00253CD8" w:rsidP="001A334F">
      <w:pPr>
        <w:rPr>
          <w:rFonts w:ascii="Cambria" w:hAnsi="Cambria" w:cs="Cambria"/>
          <w:sz w:val="20"/>
          <w:szCs w:val="20"/>
        </w:rPr>
        <w:sectPr w:rsidR="00253CD8" w:rsidRPr="008F4D68" w:rsidSect="00E83817">
          <w:type w:val="continuous"/>
          <w:pgSz w:w="11906" w:h="16838"/>
          <w:pgMar w:top="284" w:right="140" w:bottom="142" w:left="426" w:header="708" w:footer="708" w:gutter="0"/>
          <w:cols w:num="2" w:sep="1" w:space="397"/>
          <w:docGrid w:linePitch="360"/>
        </w:sectPr>
      </w:pPr>
      <w:r>
        <w:rPr>
          <w:rFonts w:ascii="Cambria" w:hAnsi="Cambria" w:cs="Cambria"/>
          <w:sz w:val="20"/>
          <w:szCs w:val="20"/>
        </w:rPr>
        <w:t xml:space="preserve">d- </w:t>
      </w:r>
      <w:r w:rsidRPr="00C81447">
        <w:rPr>
          <w:rFonts w:ascii="Cambria" w:hAnsi="Cambria" w:cs="Cambria"/>
          <w:sz w:val="20"/>
          <w:szCs w:val="20"/>
        </w:rPr>
        <w:t xml:space="preserve">Ensar  </w:t>
      </w:r>
      <w:r>
        <w:rPr>
          <w:rFonts w:ascii="Cambria" w:hAnsi="Cambria" w:cs="Cambria"/>
          <w:sz w:val="20"/>
          <w:szCs w:val="20"/>
        </w:rPr>
        <w:tab/>
        <w:t xml:space="preserve">        e-</w:t>
      </w:r>
      <w:r w:rsidRPr="00C81447">
        <w:rPr>
          <w:rFonts w:ascii="Cambria" w:hAnsi="Cambria" w:cs="Cambria"/>
          <w:sz w:val="20"/>
          <w:szCs w:val="20"/>
        </w:rPr>
        <w:t>Mecenne</w:t>
      </w:r>
    </w:p>
    <w:p w:rsidR="00253CD8" w:rsidRDefault="00253CD8" w:rsidP="00552194">
      <w:pPr>
        <w:pStyle w:val="ListParagraph"/>
        <w:rPr>
          <w:b/>
          <w:bCs/>
        </w:rPr>
      </w:pPr>
    </w:p>
    <w:p w:rsidR="00253CD8" w:rsidRDefault="00253CD8" w:rsidP="00005D60">
      <w:pPr>
        <w:pStyle w:val="ListParagraph"/>
        <w:numPr>
          <w:ilvl w:val="0"/>
          <w:numId w:val="14"/>
        </w:numPr>
        <w:rPr>
          <w:b/>
          <w:bCs/>
        </w:rPr>
      </w:pPr>
      <w:r w:rsidRPr="008F4D68">
        <w:rPr>
          <w:b/>
          <w:bCs/>
        </w:rPr>
        <w:t>Aşağıdaki açık uçlu soruları cevaplayınız</w:t>
      </w:r>
      <w:r>
        <w:rPr>
          <w:b/>
          <w:bCs/>
        </w:rPr>
        <w:t>. (3x5=15 Puan</w:t>
      </w:r>
      <w:r w:rsidRPr="00B73DC0">
        <w:rPr>
          <w:b/>
          <w:bCs/>
        </w:rPr>
        <w:t>)</w:t>
      </w:r>
    </w:p>
    <w:p w:rsidR="00253CD8" w:rsidRDefault="00253CD8" w:rsidP="00E549CB">
      <w:pPr>
        <w:pStyle w:val="ListParagraph"/>
        <w:numPr>
          <w:ilvl w:val="0"/>
          <w:numId w:val="15"/>
        </w:numPr>
      </w:pPr>
      <w:r>
        <w:t>Siyer ilminin konusu nedir? Kısaca açıklayınız.</w:t>
      </w:r>
    </w:p>
    <w:p w:rsidR="00253CD8" w:rsidRDefault="00253CD8" w:rsidP="00E549CB">
      <w:pPr>
        <w:pStyle w:val="ListParagraph"/>
        <w:numPr>
          <w:ilvl w:val="0"/>
          <w:numId w:val="15"/>
        </w:numPr>
      </w:pPr>
      <w:r>
        <w:t>Hz. Peygambere neden el-Emin denilmiştir?Kısaca açıklayınız.</w:t>
      </w:r>
    </w:p>
    <w:p w:rsidR="00253CD8" w:rsidRDefault="00253CD8" w:rsidP="00E549CB">
      <w:pPr>
        <w:pStyle w:val="ListParagraph"/>
        <w:numPr>
          <w:ilvl w:val="0"/>
          <w:numId w:val="15"/>
        </w:numPr>
      </w:pPr>
      <w:r>
        <w:t>Hz. Peygamberin hayatını öğrenmenin bize kazandıracağı şeyler açısından siyer ilminin önemini açıklayın.</w:t>
      </w:r>
    </w:p>
    <w:p w:rsidR="00253CD8" w:rsidRPr="00E549CB" w:rsidRDefault="00253CD8" w:rsidP="00E549CB">
      <w:pPr>
        <w:ind w:firstLine="708"/>
        <w:rPr>
          <w:b/>
          <w:bCs/>
        </w:rPr>
      </w:pPr>
      <w:r w:rsidRPr="00E549CB">
        <w:rPr>
          <w:b/>
          <w:bCs/>
        </w:rPr>
        <w:t>CEVAPLAR</w:t>
      </w:r>
    </w:p>
    <w:p w:rsidR="00253CD8" w:rsidRDefault="00253CD8" w:rsidP="00FF1616">
      <w:pPr>
        <w:pStyle w:val="NoSpacing"/>
        <w:rPr>
          <w:sz w:val="24"/>
          <w:szCs w:val="24"/>
        </w:rPr>
      </w:pPr>
      <w:hyperlink r:id="rId5" w:history="1">
        <w:r>
          <w:rPr>
            <w:rStyle w:val="Hyperlink"/>
            <w:sz w:val="24"/>
            <w:szCs w:val="24"/>
          </w:rPr>
          <w:t>www.sorubak.com</w:t>
        </w:r>
      </w:hyperlink>
      <w:r>
        <w:rPr>
          <w:sz w:val="24"/>
          <w:szCs w:val="24"/>
        </w:rPr>
        <w:t xml:space="preserve"> </w:t>
      </w:r>
    </w:p>
    <w:p w:rsidR="00253CD8" w:rsidRDefault="00253CD8"/>
    <w:sectPr w:rsidR="00253CD8" w:rsidSect="00E83817">
      <w:type w:val="continuous"/>
      <w:pgSz w:w="11906" w:h="16838"/>
      <w:pgMar w:top="284" w:right="140"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C7736"/>
    <w:multiLevelType w:val="hybridMultilevel"/>
    <w:tmpl w:val="23387080"/>
    <w:lvl w:ilvl="0" w:tplc="369087C8">
      <w:start w:val="1"/>
      <w:numFmt w:val="lowerLetter"/>
      <w:lvlText w:val="%1-"/>
      <w:lvlJc w:val="left"/>
      <w:pPr>
        <w:ind w:left="720" w:hanging="360"/>
      </w:pPr>
      <w:rPr>
        <w:rFonts w:hint="default"/>
      </w:rPr>
    </w:lvl>
    <w:lvl w:ilvl="1" w:tplc="7BA275E2">
      <w:start w:val="1"/>
      <w:numFmt w:val="decimal"/>
      <w:lvlText w:val="%2."/>
      <w:lvlJc w:val="left"/>
      <w:pPr>
        <w:ind w:left="1440" w:hanging="360"/>
      </w:pPr>
      <w:rPr>
        <w:rFonts w:ascii="Cambria" w:hAnsi="Cambria" w:hint="default"/>
        <w:sz w:val="20"/>
        <w:szCs w:val="20"/>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BE17850"/>
    <w:multiLevelType w:val="hybridMultilevel"/>
    <w:tmpl w:val="6D84BB16"/>
    <w:lvl w:ilvl="0" w:tplc="22149B98">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EAE5DD8"/>
    <w:multiLevelType w:val="hybridMultilevel"/>
    <w:tmpl w:val="D43C96BA"/>
    <w:lvl w:ilvl="0" w:tplc="041F0015">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
    <w:nsid w:val="4A392E1B"/>
    <w:multiLevelType w:val="hybridMultilevel"/>
    <w:tmpl w:val="1D4A0800"/>
    <w:lvl w:ilvl="0" w:tplc="369087C8">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B071884"/>
    <w:multiLevelType w:val="hybridMultilevel"/>
    <w:tmpl w:val="5D8E76DE"/>
    <w:lvl w:ilvl="0" w:tplc="E9306002">
      <w:start w:val="4"/>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D0573D9"/>
    <w:multiLevelType w:val="hybridMultilevel"/>
    <w:tmpl w:val="2310A6F0"/>
    <w:lvl w:ilvl="0" w:tplc="05F4A4CC">
      <w:start w:val="3"/>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EEA31AB"/>
    <w:multiLevelType w:val="hybridMultilevel"/>
    <w:tmpl w:val="5BAC4DBE"/>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F7B6CC0"/>
    <w:multiLevelType w:val="hybridMultilevel"/>
    <w:tmpl w:val="8B442E3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9F2662B"/>
    <w:multiLevelType w:val="hybridMultilevel"/>
    <w:tmpl w:val="EBFEFF26"/>
    <w:lvl w:ilvl="0" w:tplc="E46E111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C186177"/>
    <w:multiLevelType w:val="hybridMultilevel"/>
    <w:tmpl w:val="ACFE2980"/>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5DCA45D2"/>
    <w:multiLevelType w:val="hybridMultilevel"/>
    <w:tmpl w:val="81B0CB10"/>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1">
    <w:nsid w:val="689C0807"/>
    <w:multiLevelType w:val="hybridMultilevel"/>
    <w:tmpl w:val="5120B0B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9495046"/>
    <w:multiLevelType w:val="hybridMultilevel"/>
    <w:tmpl w:val="B68EE0AE"/>
    <w:lvl w:ilvl="0" w:tplc="369087C8">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AE02BDE"/>
    <w:multiLevelType w:val="hybridMultilevel"/>
    <w:tmpl w:val="CF2A08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7F4E39CB"/>
    <w:multiLevelType w:val="hybridMultilevel"/>
    <w:tmpl w:val="C7020E2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10"/>
  </w:num>
  <w:num w:numId="3">
    <w:abstractNumId w:val="13"/>
  </w:num>
  <w:num w:numId="4">
    <w:abstractNumId w:val="14"/>
  </w:num>
  <w:num w:numId="5">
    <w:abstractNumId w:val="2"/>
  </w:num>
  <w:num w:numId="6">
    <w:abstractNumId w:val="8"/>
  </w:num>
  <w:num w:numId="7">
    <w:abstractNumId w:val="0"/>
  </w:num>
  <w:num w:numId="8">
    <w:abstractNumId w:val="3"/>
  </w:num>
  <w:num w:numId="9">
    <w:abstractNumId w:val="12"/>
  </w:num>
  <w:num w:numId="10">
    <w:abstractNumId w:val="11"/>
  </w:num>
  <w:num w:numId="11">
    <w:abstractNumId w:val="7"/>
  </w:num>
  <w:num w:numId="12">
    <w:abstractNumId w:val="6"/>
  </w:num>
  <w:num w:numId="13">
    <w:abstractNumId w:val="5"/>
  </w:num>
  <w:num w:numId="14">
    <w:abstractNumId w:val="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775B"/>
    <w:rsid w:val="00005D60"/>
    <w:rsid w:val="00020CEE"/>
    <w:rsid w:val="00042A54"/>
    <w:rsid w:val="001A334F"/>
    <w:rsid w:val="001F7779"/>
    <w:rsid w:val="00200AC5"/>
    <w:rsid w:val="002254C6"/>
    <w:rsid w:val="00253CD8"/>
    <w:rsid w:val="003037B9"/>
    <w:rsid w:val="00311FF6"/>
    <w:rsid w:val="003D6E7F"/>
    <w:rsid w:val="00552194"/>
    <w:rsid w:val="00583786"/>
    <w:rsid w:val="006200CA"/>
    <w:rsid w:val="006D670E"/>
    <w:rsid w:val="0070144E"/>
    <w:rsid w:val="00706AA5"/>
    <w:rsid w:val="00752412"/>
    <w:rsid w:val="008012EE"/>
    <w:rsid w:val="008B35B7"/>
    <w:rsid w:val="008F4D68"/>
    <w:rsid w:val="00901FF5"/>
    <w:rsid w:val="00916167"/>
    <w:rsid w:val="00A00B8D"/>
    <w:rsid w:val="00AA18E7"/>
    <w:rsid w:val="00B46039"/>
    <w:rsid w:val="00B64D81"/>
    <w:rsid w:val="00B673D2"/>
    <w:rsid w:val="00B73DC0"/>
    <w:rsid w:val="00C81447"/>
    <w:rsid w:val="00CB443A"/>
    <w:rsid w:val="00CD775B"/>
    <w:rsid w:val="00D370BE"/>
    <w:rsid w:val="00DB2694"/>
    <w:rsid w:val="00E01DA1"/>
    <w:rsid w:val="00E549CB"/>
    <w:rsid w:val="00E83817"/>
    <w:rsid w:val="00E85F4A"/>
    <w:rsid w:val="00F227A0"/>
    <w:rsid w:val="00F36CCF"/>
    <w:rsid w:val="00F72509"/>
    <w:rsid w:val="00F86A03"/>
    <w:rsid w:val="00FF161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50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B35B7"/>
    <w:rPr>
      <w:lang w:eastAsia="en-US"/>
    </w:rPr>
  </w:style>
  <w:style w:type="paragraph" w:styleId="ListParagraph">
    <w:name w:val="List Paragraph"/>
    <w:basedOn w:val="Normal"/>
    <w:uiPriority w:val="99"/>
    <w:qFormat/>
    <w:rsid w:val="00020CEE"/>
    <w:pPr>
      <w:ind w:left="720"/>
    </w:pPr>
  </w:style>
  <w:style w:type="character" w:styleId="Hyperlink">
    <w:name w:val="Hyperlink"/>
    <w:basedOn w:val="DefaultParagraphFont"/>
    <w:uiPriority w:val="99"/>
    <w:rsid w:val="00FF1616"/>
    <w:rPr>
      <w:color w:val="0000FF"/>
      <w:u w:val="single"/>
    </w:rPr>
  </w:style>
</w:styles>
</file>

<file path=word/webSettings.xml><?xml version="1.0" encoding="utf-8"?>
<w:webSettings xmlns:r="http://schemas.openxmlformats.org/officeDocument/2006/relationships" xmlns:w="http://schemas.openxmlformats.org/wordprocessingml/2006/main">
  <w:divs>
    <w:div w:id="631787134">
      <w:marLeft w:val="0"/>
      <w:marRight w:val="0"/>
      <w:marTop w:val="0"/>
      <w:marBottom w:val="0"/>
      <w:divBdr>
        <w:top w:val="none" w:sz="0" w:space="0" w:color="auto"/>
        <w:left w:val="none" w:sz="0" w:space="0" w:color="auto"/>
        <w:bottom w:val="none" w:sz="0" w:space="0" w:color="auto"/>
        <w:right w:val="none" w:sz="0" w:space="0" w:color="auto"/>
      </w:divBdr>
    </w:div>
    <w:div w:id="631787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724</Words>
  <Characters>4130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a</dc:creator>
  <cp:keywords>www.sorubak.com</cp:keywords>
  <dc:description>www.sorubak.com</dc:description>
  <cp:lastModifiedBy>edanur</cp:lastModifiedBy>
  <cp:revision>3</cp:revision>
  <dcterms:created xsi:type="dcterms:W3CDTF">2013-10-18T20:29:00Z</dcterms:created>
  <dcterms:modified xsi:type="dcterms:W3CDTF">2013-10-19T21:54:00Z</dcterms:modified>
  <cp:category>www.sorubak.com</cp:category>
</cp:coreProperties>
</file>