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FB8" w:rsidRPr="00F805EC" w:rsidRDefault="00DA5FB8" w:rsidP="00F16DB8">
      <w:pPr>
        <w:jc w:val="center"/>
        <w:rPr>
          <w:b/>
          <w:bCs/>
        </w:rPr>
      </w:pPr>
      <w:r w:rsidRPr="00F805EC">
        <w:rPr>
          <w:b/>
          <w:bCs/>
        </w:rPr>
        <w:t xml:space="preserve">BEKBELE ORTAOKULU 2013-2014 EĞİTİM - ÖĞRETİM YILI 8/A SINIFI TÜRKÇE DERSİ  </w:t>
      </w:r>
    </w:p>
    <w:p w:rsidR="00DA5FB8" w:rsidRPr="00F805EC" w:rsidRDefault="00DA5FB8" w:rsidP="00F16DB8">
      <w:pPr>
        <w:jc w:val="center"/>
        <w:rPr>
          <w:b/>
          <w:bCs/>
        </w:rPr>
      </w:pPr>
      <w:r w:rsidRPr="00F805EC">
        <w:rPr>
          <w:b/>
          <w:bCs/>
        </w:rPr>
        <w:t>I. YAZILI YOKLAMA</w:t>
      </w:r>
    </w:p>
    <w:p w:rsidR="00DA5FB8" w:rsidRPr="00F805EC" w:rsidRDefault="00DA5FB8" w:rsidP="00F16DB8">
      <w:pPr>
        <w:jc w:val="center"/>
        <w:rPr>
          <w:b/>
          <w:bCs/>
        </w:rPr>
      </w:pPr>
    </w:p>
    <w:p w:rsidR="00DA5FB8" w:rsidRPr="00F805EC" w:rsidRDefault="00DA5FB8" w:rsidP="00F16DB8">
      <w:pPr>
        <w:rPr>
          <w:b/>
          <w:bCs/>
        </w:rPr>
      </w:pPr>
      <w:r w:rsidRPr="00F805EC">
        <w:rPr>
          <w:b/>
          <w:bCs/>
        </w:rPr>
        <w:t>ADI SOYADI:</w:t>
      </w:r>
      <w:r w:rsidRPr="00F805EC">
        <w:rPr>
          <w:b/>
          <w:bCs/>
        </w:rPr>
        <w:tab/>
      </w:r>
      <w:r w:rsidRPr="00F805EC">
        <w:rPr>
          <w:b/>
          <w:bCs/>
        </w:rPr>
        <w:tab/>
      </w:r>
      <w:r w:rsidRPr="00F805EC">
        <w:rPr>
          <w:b/>
          <w:bCs/>
        </w:rPr>
        <w:tab/>
      </w:r>
      <w:r w:rsidRPr="00F805EC">
        <w:rPr>
          <w:b/>
          <w:bCs/>
        </w:rPr>
        <w:tab/>
      </w:r>
      <w:r w:rsidRPr="00F805EC">
        <w:rPr>
          <w:b/>
          <w:bCs/>
        </w:rPr>
        <w:tab/>
      </w:r>
      <w:r w:rsidRPr="00F805EC">
        <w:rPr>
          <w:b/>
          <w:bCs/>
        </w:rPr>
        <w:tab/>
      </w:r>
      <w:r w:rsidRPr="00F805EC">
        <w:rPr>
          <w:b/>
          <w:bCs/>
        </w:rPr>
        <w:tab/>
      </w:r>
      <w:r w:rsidRPr="00F805EC">
        <w:rPr>
          <w:b/>
          <w:bCs/>
        </w:rPr>
        <w:tab/>
      </w:r>
      <w:r w:rsidRPr="00F805EC">
        <w:rPr>
          <w:b/>
          <w:bCs/>
        </w:rPr>
        <w:tab/>
        <w:t>TARİH:</w:t>
      </w:r>
    </w:p>
    <w:p w:rsidR="00DA5FB8" w:rsidRPr="00F805EC" w:rsidRDefault="00DA5FB8" w:rsidP="00F16DB8">
      <w:pPr>
        <w:rPr>
          <w:b/>
          <w:bCs/>
        </w:rPr>
      </w:pPr>
      <w:r w:rsidRPr="00F805EC">
        <w:rPr>
          <w:b/>
          <w:bCs/>
        </w:rPr>
        <w:t>NO:</w:t>
      </w:r>
    </w:p>
    <w:p w:rsidR="00DA5FB8" w:rsidRPr="00F805EC" w:rsidRDefault="00DA5FB8" w:rsidP="00F16DB8">
      <w:pPr>
        <w:rPr>
          <w:b/>
          <w:bCs/>
        </w:rPr>
      </w:pPr>
      <w:r w:rsidRPr="00F805EC">
        <w:rPr>
          <w:b/>
          <w:bCs/>
        </w:rPr>
        <w:tab/>
      </w:r>
      <w:r w:rsidRPr="00F805EC">
        <w:rPr>
          <w:b/>
          <w:bCs/>
        </w:rPr>
        <w:tab/>
      </w:r>
      <w:r w:rsidRPr="00F805EC">
        <w:rPr>
          <w:b/>
          <w:bCs/>
        </w:rPr>
        <w:tab/>
      </w:r>
      <w:r w:rsidRPr="00F805EC">
        <w:rPr>
          <w:b/>
          <w:bCs/>
        </w:rPr>
        <w:tab/>
      </w:r>
      <w:r w:rsidRPr="00F805EC">
        <w:rPr>
          <w:b/>
          <w:bCs/>
        </w:rPr>
        <w:tab/>
        <w:t xml:space="preserve">         SORULAR</w:t>
      </w:r>
    </w:p>
    <w:p w:rsidR="00DA5FB8" w:rsidRPr="00F805EC" w:rsidRDefault="00DA5FB8" w:rsidP="00F16DB8">
      <w:pPr>
        <w:jc w:val="center"/>
        <w:rPr>
          <w:b/>
          <w:bCs/>
        </w:rPr>
      </w:pPr>
      <w:r w:rsidRPr="00F805EC">
        <w:rPr>
          <w:b/>
          <w:bCs/>
        </w:rPr>
        <w:t>BİR PAKET BİSKÜVİ</w:t>
      </w:r>
    </w:p>
    <w:p w:rsidR="00DA5FB8" w:rsidRPr="00F805EC" w:rsidRDefault="00DA5FB8" w:rsidP="00F16DB8">
      <w:pPr>
        <w:ind w:firstLine="708"/>
        <w:jc w:val="both"/>
      </w:pPr>
      <w:r w:rsidRPr="00F805EC">
        <w:t>Hali vakti yerinde genç bir kadın havaalanında bekliyordu. Uçağın kalkmasına da uzun saatler vardı. Önce hoşuna giden bir kitap, sonra da bir paket çikolatalı bisküvi satın aldı ve bir banka oturdu. Kitabına daldığı bir sırada, fakir görünümlü bir adam yanına oturdu ve aralarında duran çikolatalı bisküvi paketinden atıştırmaya başladı. Kadın bu küstahlığı görmezden gelmeye çalıştı.</w:t>
      </w:r>
    </w:p>
    <w:p w:rsidR="00DA5FB8" w:rsidRPr="00F805EC" w:rsidRDefault="00DA5FB8" w:rsidP="00F16DB8">
      <w:pPr>
        <w:ind w:firstLine="708"/>
        <w:jc w:val="both"/>
      </w:pPr>
      <w:r w:rsidRPr="00F805EC">
        <w:t xml:space="preserve">“İnsan gibi istese, veririm! Utanmadan bisküvilerimi yiyor, bir de yüzüme gülümseyip duruyor. Ne terbiyesiz insanlar var bu dünyada!” diye düşünüyor, yüz hatlarıyla da bu düşüncesini ifade ediyordu. </w:t>
      </w:r>
    </w:p>
    <w:p w:rsidR="00DA5FB8" w:rsidRPr="00F805EC" w:rsidRDefault="00DA5FB8" w:rsidP="00F16DB8">
      <w:pPr>
        <w:ind w:firstLine="708"/>
        <w:jc w:val="both"/>
      </w:pPr>
      <w:r w:rsidRPr="00F805EC">
        <w:t>Sonunda, her biri birer bisküvi aldı paketten. Geriye tek bir bisküvi kalmıştı. Adam gülümseyerek o bisküviyi aldı ve ikiye böldü. Yarısını kadına uzattı. Kadın hırsla bisküviyi elinden çekip “Şunun yaptığı arsızlığa bak!” diye düşündü. “Tek kelime teşekkür de etmiyor.”</w:t>
      </w:r>
    </w:p>
    <w:p w:rsidR="00DA5FB8" w:rsidRPr="00F805EC" w:rsidRDefault="00DA5FB8" w:rsidP="00F16DB8">
      <w:pPr>
        <w:ind w:firstLine="708"/>
        <w:jc w:val="both"/>
      </w:pPr>
      <w:r w:rsidRPr="00F805EC">
        <w:t>Uçağın kalkışa hazır olduğu anonsunu duyunca eşyalarını toplayıp kapıya doğru yöneldi. Uçağına bindi ve koltuğuna gömüldü. Nerdeyse bitirmek üzere olduğu kitabını almak için çantasını açtı. Bir de ne görsün? Gözlerinin önünde bir paket bisküvi! Kendi bisküvisi buradaysa, bekleme salonunda atıştırdığı bisküviler demek ki adamındı! Adamın bisküvileri kendisiyle paylaştığı gibi sonuncusunu bile bölüştürecek kadar cömertlik gösterdiğini anladı.</w:t>
      </w:r>
    </w:p>
    <w:p w:rsidR="00DA5FB8" w:rsidRPr="00F805EC" w:rsidRDefault="00DA5FB8" w:rsidP="00F16DB8">
      <w:pPr>
        <w:ind w:firstLine="708"/>
        <w:jc w:val="both"/>
      </w:pPr>
      <w:r w:rsidRPr="00F805EC">
        <w:t>Özür dilemek, hatasını telafi etmek için artık çok geçti. İçini tarifsiz bir üzüntü kapladı. Kaba olan kendisiydi, hırsızlık yapan kendisiydi ve nankörce davranan yine kendisiydi.</w:t>
      </w:r>
    </w:p>
    <w:p w:rsidR="00DA5FB8" w:rsidRPr="00F805EC" w:rsidRDefault="00DA5FB8" w:rsidP="00F16DB8">
      <w:pPr>
        <w:ind w:firstLine="708"/>
        <w:jc w:val="both"/>
      </w:pPr>
    </w:p>
    <w:p w:rsidR="00DA5FB8" w:rsidRPr="00F805EC" w:rsidRDefault="00DA5FB8" w:rsidP="00F16DB8">
      <w:pPr>
        <w:pStyle w:val="ListParagraph"/>
        <w:numPr>
          <w:ilvl w:val="0"/>
          <w:numId w:val="1"/>
        </w:numPr>
        <w:jc w:val="both"/>
      </w:pPr>
      <w:r w:rsidRPr="00F805EC">
        <w:t>Yukarıdaki metne göre genç kadın, fakir görünümlü adama neden kızmaktadır? (5 p)</w:t>
      </w:r>
    </w:p>
    <w:p w:rsidR="00DA5FB8" w:rsidRPr="00F805EC" w:rsidRDefault="00DA5FB8" w:rsidP="00F16DB8">
      <w:pPr>
        <w:pStyle w:val="ListParagraph"/>
        <w:jc w:val="both"/>
      </w:pPr>
    </w:p>
    <w:p w:rsidR="00DA5FB8" w:rsidRPr="00F805EC" w:rsidRDefault="00DA5FB8" w:rsidP="00F16DB8">
      <w:pPr>
        <w:pStyle w:val="ListParagraph"/>
        <w:jc w:val="both"/>
      </w:pPr>
    </w:p>
    <w:p w:rsidR="00DA5FB8" w:rsidRPr="00F805EC" w:rsidRDefault="00DA5FB8" w:rsidP="00F16DB8">
      <w:pPr>
        <w:pStyle w:val="ListParagraph"/>
        <w:numPr>
          <w:ilvl w:val="0"/>
          <w:numId w:val="1"/>
        </w:numPr>
        <w:jc w:val="both"/>
      </w:pPr>
      <w:r w:rsidRPr="00F805EC">
        <w:t>Fakir görünümlü adamın son bisküviyi ikiye bölüp yarısını genç kadına vermesi onun hangi özelliğini gösterir?(5 p)</w:t>
      </w:r>
    </w:p>
    <w:p w:rsidR="00DA5FB8" w:rsidRPr="00F805EC" w:rsidRDefault="00DA5FB8" w:rsidP="00F16DB8">
      <w:pPr>
        <w:pStyle w:val="ListParagraph"/>
        <w:jc w:val="both"/>
      </w:pPr>
    </w:p>
    <w:p w:rsidR="00DA5FB8" w:rsidRPr="00F805EC" w:rsidRDefault="00DA5FB8" w:rsidP="00F16DB8">
      <w:pPr>
        <w:pStyle w:val="ListParagraph"/>
        <w:jc w:val="both"/>
      </w:pPr>
    </w:p>
    <w:p w:rsidR="00DA5FB8" w:rsidRPr="00F805EC" w:rsidRDefault="00DA5FB8" w:rsidP="00F16DB8">
      <w:pPr>
        <w:pStyle w:val="ListParagraph"/>
        <w:numPr>
          <w:ilvl w:val="0"/>
          <w:numId w:val="1"/>
        </w:numPr>
        <w:jc w:val="both"/>
      </w:pPr>
      <w:r w:rsidRPr="00F805EC">
        <w:t>Yukarıdaki metne göre genç kadın yaptığı hatayı ne zaman anlamıştır? (5 p)</w:t>
      </w:r>
    </w:p>
    <w:p w:rsidR="00DA5FB8" w:rsidRPr="00F805EC" w:rsidRDefault="00DA5FB8" w:rsidP="00F16DB8">
      <w:pPr>
        <w:pStyle w:val="ListParagraph"/>
        <w:ind w:left="360"/>
        <w:jc w:val="both"/>
      </w:pPr>
    </w:p>
    <w:p w:rsidR="00DA5FB8" w:rsidRPr="00F805EC" w:rsidRDefault="00DA5FB8" w:rsidP="00DF6BE9">
      <w:pPr>
        <w:pStyle w:val="ListParagraph"/>
        <w:numPr>
          <w:ilvl w:val="0"/>
          <w:numId w:val="1"/>
        </w:numPr>
        <w:jc w:val="both"/>
      </w:pPr>
      <w:r w:rsidRPr="00F805EC">
        <w:t>Aşağıdaki boşlukları uygun kelimelerle doldurunuz. (Destan, mizah, kişileştirme, efsane, tam benzetme) (5p)</w:t>
      </w:r>
    </w:p>
    <w:p w:rsidR="00DA5FB8" w:rsidRPr="00F805EC" w:rsidRDefault="00DA5FB8" w:rsidP="00F16DB8">
      <w:pPr>
        <w:rPr>
          <w:shd w:val="clear" w:color="auto" w:fill="FFFFFF"/>
        </w:rPr>
      </w:pPr>
      <w:r w:rsidRPr="00F805EC">
        <w:rPr>
          <w:shd w:val="clear" w:color="auto" w:fill="FFFFFF"/>
        </w:rPr>
        <w:t>Bir milletin başından geçen ve onu derinden etkileyen çeşitli tarihî olayların, felaketlerin, kahramanlıkların, sevinçlerin vb. unsurların anlatıldığı manzum eserlere ………..denir.</w:t>
      </w:r>
    </w:p>
    <w:p w:rsidR="00DA5FB8" w:rsidRPr="00F805EC" w:rsidRDefault="00DA5FB8" w:rsidP="00F16DB8">
      <w:pPr>
        <w:rPr>
          <w:shd w:val="clear" w:color="auto" w:fill="F5F5F5"/>
        </w:rPr>
      </w:pPr>
      <w:r w:rsidRPr="00F805EC">
        <w:rPr>
          <w:shd w:val="clear" w:color="auto" w:fill="F5F5F5"/>
        </w:rPr>
        <w:t>İnsana ait özelliklerin insan olmayan varlıklara mal edilmesiyle gerçekleştirilen mecazlı bir anlatım özelliğine………....denir.</w:t>
      </w:r>
    </w:p>
    <w:p w:rsidR="00DA5FB8" w:rsidRPr="00F805EC" w:rsidRDefault="00DA5FB8" w:rsidP="00F16DB8">
      <w:pPr>
        <w:rPr>
          <w:shd w:val="clear" w:color="auto" w:fill="FFFFFF"/>
        </w:rPr>
      </w:pPr>
      <w:r w:rsidRPr="00F805EC">
        <w:rPr>
          <w:shd w:val="clear" w:color="auto" w:fill="FFFFFF"/>
        </w:rPr>
        <w:t>Benzetme unsurlarının tamamı (benzeyen, kendisine benzetilen, benzetme edadı, benzetme yönü) bulunan benzetmelere ……………………….. denir.</w:t>
      </w:r>
    </w:p>
    <w:p w:rsidR="00DA5FB8" w:rsidRPr="00F805EC" w:rsidRDefault="00DA5FB8" w:rsidP="00F16DB8">
      <w:pPr>
        <w:pStyle w:val="ListeParagraf1"/>
        <w:spacing w:after="200" w:line="276" w:lineRule="auto"/>
        <w:ind w:left="0"/>
        <w:rPr>
          <w:color w:val="232323"/>
          <w:shd w:val="clear" w:color="auto" w:fill="FFFFFF"/>
        </w:rPr>
      </w:pPr>
      <w:r w:rsidRPr="00F805EC">
        <w:rPr>
          <w:color w:val="232323"/>
          <w:shd w:val="clear" w:color="auto" w:fill="FFFFFF"/>
        </w:rPr>
        <w:t>Halkın duygu, düşünce ve hayal dünyasından doğarak ağızdan ağıza dolaşan, zamanla inanç, gelenek, ve göreneklerin oluşumunu etkileyen hikâyelere</w:t>
      </w:r>
      <w:r w:rsidRPr="00F805EC">
        <w:rPr>
          <w:rStyle w:val="apple-converted-space"/>
          <w:color w:val="232323"/>
          <w:shd w:val="clear" w:color="auto" w:fill="FFFFFF"/>
        </w:rPr>
        <w:t> </w:t>
      </w:r>
      <w:r w:rsidRPr="00F805EC">
        <w:rPr>
          <w:rStyle w:val="Strong"/>
          <w:color w:val="232323"/>
          <w:shd w:val="clear" w:color="auto" w:fill="FFFFFF"/>
        </w:rPr>
        <w:t xml:space="preserve">…………………………… </w:t>
      </w:r>
      <w:r w:rsidRPr="00F805EC">
        <w:rPr>
          <w:color w:val="232323"/>
          <w:shd w:val="clear" w:color="auto" w:fill="FFFFFF"/>
        </w:rPr>
        <w:t>denir.</w:t>
      </w:r>
    </w:p>
    <w:p w:rsidR="00DA5FB8" w:rsidRPr="00F805EC" w:rsidRDefault="00DA5FB8" w:rsidP="00F16DB8">
      <w:pPr>
        <w:pStyle w:val="ListeParagraf1"/>
        <w:spacing w:after="200" w:line="276" w:lineRule="auto"/>
        <w:ind w:left="0"/>
        <w:rPr>
          <w:color w:val="232323"/>
          <w:shd w:val="clear" w:color="auto" w:fill="FFFFFF"/>
        </w:rPr>
      </w:pPr>
      <w:r w:rsidRPr="00F805EC">
        <w:rPr>
          <w:color w:val="232323"/>
          <w:shd w:val="clear" w:color="auto" w:fill="FFFFFF"/>
        </w:rPr>
        <w:t>İnsanı güldürmeye sevk eden resim, karikatür, konuşma  ve yazı sanatına ………………….. denir.</w:t>
      </w:r>
    </w:p>
    <w:p w:rsidR="00DA5FB8" w:rsidRPr="00F805EC" w:rsidRDefault="00DA5FB8" w:rsidP="00DF6BE9">
      <w:pPr>
        <w:rPr>
          <w:b/>
          <w:bCs/>
        </w:rPr>
      </w:pPr>
      <w:r w:rsidRPr="00F805EC">
        <w:rPr>
          <w:b/>
          <w:bCs/>
        </w:rPr>
        <w:t>5-Aşağıda yer alan deyimleri, anlamlarıyla eşleştiriniz. (5 puan)</w:t>
      </w:r>
    </w:p>
    <w:p w:rsidR="00DA5FB8" w:rsidRPr="00F805EC" w:rsidRDefault="00DA5FB8" w:rsidP="00DF6BE9"/>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1"/>
        <w:gridCol w:w="241"/>
        <w:gridCol w:w="5168"/>
        <w:gridCol w:w="2090"/>
      </w:tblGrid>
      <w:tr w:rsidR="00DA5FB8" w:rsidRPr="00F805EC">
        <w:trPr>
          <w:trHeight w:val="225"/>
        </w:trPr>
        <w:tc>
          <w:tcPr>
            <w:tcW w:w="2921" w:type="dxa"/>
            <w:tcBorders>
              <w:top w:val="single" w:sz="12" w:space="0" w:color="auto"/>
              <w:left w:val="single" w:sz="12" w:space="0" w:color="auto"/>
              <w:right w:val="single" w:sz="12" w:space="0" w:color="auto"/>
            </w:tcBorders>
          </w:tcPr>
          <w:p w:rsidR="00DA5FB8" w:rsidRPr="00F805EC" w:rsidRDefault="00DA5FB8" w:rsidP="00CD7970">
            <w:r w:rsidRPr="00F805EC">
              <w:t>A - Ağzında gevelemek</w:t>
            </w:r>
          </w:p>
        </w:tc>
        <w:tc>
          <w:tcPr>
            <w:tcW w:w="241" w:type="dxa"/>
            <w:vMerge w:val="restart"/>
            <w:tcBorders>
              <w:top w:val="single" w:sz="12" w:space="0" w:color="auto"/>
              <w:left w:val="single" w:sz="12" w:space="0" w:color="auto"/>
              <w:right w:val="single" w:sz="12" w:space="0" w:color="auto"/>
            </w:tcBorders>
          </w:tcPr>
          <w:p w:rsidR="00DA5FB8" w:rsidRPr="00F805EC" w:rsidRDefault="00DA5FB8" w:rsidP="00CD7970"/>
        </w:tc>
        <w:tc>
          <w:tcPr>
            <w:tcW w:w="5168" w:type="dxa"/>
            <w:tcBorders>
              <w:top w:val="single" w:sz="12" w:space="0" w:color="auto"/>
              <w:left w:val="single" w:sz="12" w:space="0" w:color="auto"/>
              <w:right w:val="single" w:sz="12" w:space="0" w:color="auto"/>
            </w:tcBorders>
          </w:tcPr>
          <w:p w:rsidR="00DA5FB8" w:rsidRPr="00F805EC" w:rsidRDefault="00DA5FB8" w:rsidP="00CD7970">
            <w:r w:rsidRPr="00F805EC">
              <w:t>1-Geveze, çok konuşan, gereksiz şeyler söyleyen</w:t>
            </w:r>
          </w:p>
        </w:tc>
        <w:tc>
          <w:tcPr>
            <w:tcW w:w="2090" w:type="dxa"/>
            <w:tcBorders>
              <w:top w:val="single" w:sz="12" w:space="0" w:color="auto"/>
              <w:left w:val="single" w:sz="12" w:space="0" w:color="auto"/>
              <w:right w:val="single" w:sz="12" w:space="0" w:color="auto"/>
            </w:tcBorders>
          </w:tcPr>
          <w:p w:rsidR="00DA5FB8" w:rsidRPr="00F805EC" w:rsidRDefault="00DA5FB8" w:rsidP="00CD7970">
            <w:pPr>
              <w:jc w:val="center"/>
              <w:rPr>
                <w:b/>
                <w:bCs/>
              </w:rPr>
            </w:pPr>
            <w:r w:rsidRPr="00F805EC">
              <w:rPr>
                <w:b/>
                <w:bCs/>
              </w:rPr>
              <w:t>A</w:t>
            </w:r>
            <w:r w:rsidRPr="00F805EC">
              <w:rPr>
                <w:b/>
                <w:bCs/>
              </w:rPr>
              <w:sym w:font="Wingdings" w:char="F0E0"/>
            </w:r>
            <w:r w:rsidRPr="00F805EC">
              <w:rPr>
                <w:b/>
                <w:bCs/>
              </w:rPr>
              <w:t xml:space="preserve"> …</w:t>
            </w:r>
          </w:p>
        </w:tc>
      </w:tr>
      <w:tr w:rsidR="00DA5FB8" w:rsidRPr="00F805EC">
        <w:trPr>
          <w:trHeight w:val="265"/>
        </w:trPr>
        <w:tc>
          <w:tcPr>
            <w:tcW w:w="2921" w:type="dxa"/>
            <w:tcBorders>
              <w:left w:val="single" w:sz="12" w:space="0" w:color="auto"/>
              <w:right w:val="single" w:sz="12" w:space="0" w:color="auto"/>
            </w:tcBorders>
          </w:tcPr>
          <w:p w:rsidR="00DA5FB8" w:rsidRPr="00F805EC" w:rsidRDefault="00DA5FB8" w:rsidP="00CD7970">
            <w:r w:rsidRPr="00F805EC">
              <w:t>B - Çenesi düşük</w:t>
            </w:r>
          </w:p>
        </w:tc>
        <w:tc>
          <w:tcPr>
            <w:tcW w:w="241" w:type="dxa"/>
            <w:vMerge/>
            <w:tcBorders>
              <w:left w:val="single" w:sz="12" w:space="0" w:color="auto"/>
              <w:right w:val="single" w:sz="12" w:space="0" w:color="auto"/>
            </w:tcBorders>
          </w:tcPr>
          <w:p w:rsidR="00DA5FB8" w:rsidRPr="00F805EC" w:rsidRDefault="00DA5FB8" w:rsidP="00CD7970"/>
        </w:tc>
        <w:tc>
          <w:tcPr>
            <w:tcW w:w="5168" w:type="dxa"/>
            <w:tcBorders>
              <w:left w:val="single" w:sz="12" w:space="0" w:color="auto"/>
              <w:right w:val="single" w:sz="12" w:space="0" w:color="auto"/>
            </w:tcBorders>
          </w:tcPr>
          <w:p w:rsidR="00DA5FB8" w:rsidRPr="00F805EC" w:rsidRDefault="00DA5FB8" w:rsidP="00CD7970">
            <w:r w:rsidRPr="00F805EC">
              <w:t>2-Bir konu ile ilgili duygularını, düşüncelerini belli etmemek</w:t>
            </w:r>
          </w:p>
        </w:tc>
        <w:tc>
          <w:tcPr>
            <w:tcW w:w="2090" w:type="dxa"/>
            <w:tcBorders>
              <w:left w:val="single" w:sz="12" w:space="0" w:color="auto"/>
              <w:right w:val="single" w:sz="12" w:space="0" w:color="auto"/>
            </w:tcBorders>
          </w:tcPr>
          <w:p w:rsidR="00DA5FB8" w:rsidRPr="00F805EC" w:rsidRDefault="00DA5FB8" w:rsidP="00CD7970">
            <w:pPr>
              <w:jc w:val="center"/>
              <w:rPr>
                <w:b/>
                <w:bCs/>
              </w:rPr>
            </w:pPr>
            <w:r w:rsidRPr="00F805EC">
              <w:rPr>
                <w:b/>
                <w:bCs/>
              </w:rPr>
              <w:t>B</w:t>
            </w:r>
            <w:r w:rsidRPr="00F805EC">
              <w:rPr>
                <w:b/>
                <w:bCs/>
              </w:rPr>
              <w:sym w:font="Wingdings" w:char="F0E0"/>
            </w:r>
            <w:r w:rsidRPr="00F805EC">
              <w:rPr>
                <w:b/>
                <w:bCs/>
              </w:rPr>
              <w:t xml:space="preserve"> …</w:t>
            </w:r>
          </w:p>
        </w:tc>
      </w:tr>
      <w:tr w:rsidR="00DA5FB8" w:rsidRPr="00F805EC">
        <w:trPr>
          <w:trHeight w:val="266"/>
        </w:trPr>
        <w:tc>
          <w:tcPr>
            <w:tcW w:w="2921" w:type="dxa"/>
            <w:tcBorders>
              <w:left w:val="single" w:sz="12" w:space="0" w:color="auto"/>
              <w:right w:val="single" w:sz="12" w:space="0" w:color="auto"/>
            </w:tcBorders>
          </w:tcPr>
          <w:p w:rsidR="00DA5FB8" w:rsidRPr="00F805EC" w:rsidRDefault="00DA5FB8" w:rsidP="00CD7970">
            <w:r w:rsidRPr="00F805EC">
              <w:t>C - Göz gezdirmek</w:t>
            </w:r>
          </w:p>
        </w:tc>
        <w:tc>
          <w:tcPr>
            <w:tcW w:w="241" w:type="dxa"/>
            <w:vMerge/>
            <w:tcBorders>
              <w:left w:val="single" w:sz="12" w:space="0" w:color="auto"/>
              <w:right w:val="single" w:sz="12" w:space="0" w:color="auto"/>
            </w:tcBorders>
          </w:tcPr>
          <w:p w:rsidR="00DA5FB8" w:rsidRPr="00F805EC" w:rsidRDefault="00DA5FB8" w:rsidP="00CD7970"/>
        </w:tc>
        <w:tc>
          <w:tcPr>
            <w:tcW w:w="5168" w:type="dxa"/>
            <w:tcBorders>
              <w:left w:val="single" w:sz="12" w:space="0" w:color="auto"/>
              <w:right w:val="single" w:sz="12" w:space="0" w:color="auto"/>
            </w:tcBorders>
          </w:tcPr>
          <w:p w:rsidR="00DA5FB8" w:rsidRPr="00F805EC" w:rsidRDefault="00DA5FB8" w:rsidP="00CD7970">
            <w:r w:rsidRPr="00F805EC">
              <w:t>3-Bir şeyi yapmayı zihninde tasarlamak, düşünmek</w:t>
            </w:r>
          </w:p>
        </w:tc>
        <w:tc>
          <w:tcPr>
            <w:tcW w:w="2090" w:type="dxa"/>
            <w:tcBorders>
              <w:left w:val="single" w:sz="12" w:space="0" w:color="auto"/>
              <w:right w:val="single" w:sz="12" w:space="0" w:color="auto"/>
            </w:tcBorders>
          </w:tcPr>
          <w:p w:rsidR="00DA5FB8" w:rsidRPr="00F805EC" w:rsidRDefault="00DA5FB8" w:rsidP="00CD7970">
            <w:pPr>
              <w:jc w:val="center"/>
              <w:rPr>
                <w:b/>
                <w:bCs/>
              </w:rPr>
            </w:pPr>
            <w:r w:rsidRPr="00F805EC">
              <w:rPr>
                <w:b/>
                <w:bCs/>
              </w:rPr>
              <w:t>C</w:t>
            </w:r>
            <w:r w:rsidRPr="00F805EC">
              <w:rPr>
                <w:b/>
                <w:bCs/>
              </w:rPr>
              <w:sym w:font="Wingdings" w:char="F0E0"/>
            </w:r>
            <w:r w:rsidRPr="00F805EC">
              <w:rPr>
                <w:b/>
                <w:bCs/>
              </w:rPr>
              <w:t xml:space="preserve"> …</w:t>
            </w:r>
          </w:p>
        </w:tc>
      </w:tr>
      <w:tr w:rsidR="00DA5FB8" w:rsidRPr="00F805EC">
        <w:trPr>
          <w:trHeight w:val="273"/>
        </w:trPr>
        <w:tc>
          <w:tcPr>
            <w:tcW w:w="2921" w:type="dxa"/>
            <w:tcBorders>
              <w:left w:val="single" w:sz="12" w:space="0" w:color="auto"/>
              <w:right w:val="single" w:sz="12" w:space="0" w:color="auto"/>
            </w:tcBorders>
          </w:tcPr>
          <w:p w:rsidR="00DA5FB8" w:rsidRPr="00F805EC" w:rsidRDefault="00DA5FB8" w:rsidP="00CD7970">
            <w:r w:rsidRPr="00F805EC">
              <w:t>D - Niyet etmek</w:t>
            </w:r>
          </w:p>
        </w:tc>
        <w:tc>
          <w:tcPr>
            <w:tcW w:w="241" w:type="dxa"/>
            <w:vMerge/>
            <w:tcBorders>
              <w:left w:val="single" w:sz="12" w:space="0" w:color="auto"/>
              <w:right w:val="single" w:sz="12" w:space="0" w:color="auto"/>
            </w:tcBorders>
          </w:tcPr>
          <w:p w:rsidR="00DA5FB8" w:rsidRPr="00F805EC" w:rsidRDefault="00DA5FB8" w:rsidP="00CD7970"/>
        </w:tc>
        <w:tc>
          <w:tcPr>
            <w:tcW w:w="5168" w:type="dxa"/>
            <w:tcBorders>
              <w:left w:val="single" w:sz="12" w:space="0" w:color="auto"/>
              <w:right w:val="single" w:sz="12" w:space="0" w:color="auto"/>
            </w:tcBorders>
          </w:tcPr>
          <w:p w:rsidR="00DA5FB8" w:rsidRPr="00F805EC" w:rsidRDefault="00DA5FB8" w:rsidP="00CD7970">
            <w:r w:rsidRPr="00F805EC">
              <w:t>4-Derinlemesine incelemeden okumak.</w:t>
            </w:r>
          </w:p>
        </w:tc>
        <w:tc>
          <w:tcPr>
            <w:tcW w:w="2090" w:type="dxa"/>
            <w:tcBorders>
              <w:left w:val="single" w:sz="12" w:space="0" w:color="auto"/>
              <w:right w:val="single" w:sz="12" w:space="0" w:color="auto"/>
            </w:tcBorders>
          </w:tcPr>
          <w:p w:rsidR="00DA5FB8" w:rsidRPr="00F805EC" w:rsidRDefault="00DA5FB8" w:rsidP="00CD7970">
            <w:pPr>
              <w:jc w:val="center"/>
              <w:rPr>
                <w:b/>
                <w:bCs/>
              </w:rPr>
            </w:pPr>
            <w:r w:rsidRPr="00F805EC">
              <w:rPr>
                <w:b/>
                <w:bCs/>
              </w:rPr>
              <w:t>D</w:t>
            </w:r>
            <w:r w:rsidRPr="00F805EC">
              <w:rPr>
                <w:b/>
                <w:bCs/>
              </w:rPr>
              <w:sym w:font="Wingdings" w:char="F0E0"/>
            </w:r>
            <w:r w:rsidRPr="00F805EC">
              <w:rPr>
                <w:b/>
                <w:bCs/>
              </w:rPr>
              <w:t xml:space="preserve"> …</w:t>
            </w:r>
          </w:p>
        </w:tc>
      </w:tr>
      <w:tr w:rsidR="00DA5FB8" w:rsidRPr="00F805EC">
        <w:trPr>
          <w:trHeight w:val="277"/>
        </w:trPr>
        <w:tc>
          <w:tcPr>
            <w:tcW w:w="2921" w:type="dxa"/>
            <w:tcBorders>
              <w:left w:val="single" w:sz="12" w:space="0" w:color="auto"/>
              <w:bottom w:val="single" w:sz="12" w:space="0" w:color="auto"/>
              <w:right w:val="single" w:sz="12" w:space="0" w:color="auto"/>
            </w:tcBorders>
          </w:tcPr>
          <w:p w:rsidR="00DA5FB8" w:rsidRPr="00F805EC" w:rsidRDefault="00DA5FB8" w:rsidP="00CD7970">
            <w:r w:rsidRPr="00F805EC">
              <w:t>E - Renk vermemek</w:t>
            </w:r>
          </w:p>
        </w:tc>
        <w:tc>
          <w:tcPr>
            <w:tcW w:w="241" w:type="dxa"/>
            <w:vMerge/>
            <w:tcBorders>
              <w:left w:val="single" w:sz="12" w:space="0" w:color="auto"/>
              <w:bottom w:val="single" w:sz="12" w:space="0" w:color="auto"/>
              <w:right w:val="single" w:sz="12" w:space="0" w:color="auto"/>
            </w:tcBorders>
          </w:tcPr>
          <w:p w:rsidR="00DA5FB8" w:rsidRPr="00F805EC" w:rsidRDefault="00DA5FB8" w:rsidP="00CD7970"/>
        </w:tc>
        <w:tc>
          <w:tcPr>
            <w:tcW w:w="5168" w:type="dxa"/>
            <w:tcBorders>
              <w:left w:val="single" w:sz="12" w:space="0" w:color="auto"/>
              <w:bottom w:val="single" w:sz="12" w:space="0" w:color="auto"/>
              <w:right w:val="single" w:sz="12" w:space="0" w:color="auto"/>
            </w:tcBorders>
          </w:tcPr>
          <w:p w:rsidR="00DA5FB8" w:rsidRPr="00F805EC" w:rsidRDefault="00DA5FB8" w:rsidP="00CD7970">
            <w:r w:rsidRPr="00F805EC">
              <w:t>5- Açık olarak söylememek, belirli konuşmamak</w:t>
            </w:r>
          </w:p>
        </w:tc>
        <w:tc>
          <w:tcPr>
            <w:tcW w:w="2090" w:type="dxa"/>
            <w:tcBorders>
              <w:left w:val="single" w:sz="12" w:space="0" w:color="auto"/>
              <w:bottom w:val="single" w:sz="12" w:space="0" w:color="auto"/>
              <w:right w:val="single" w:sz="12" w:space="0" w:color="auto"/>
            </w:tcBorders>
          </w:tcPr>
          <w:p w:rsidR="00DA5FB8" w:rsidRPr="00F805EC" w:rsidRDefault="00DA5FB8" w:rsidP="00CD7970">
            <w:pPr>
              <w:jc w:val="center"/>
              <w:rPr>
                <w:b/>
                <w:bCs/>
              </w:rPr>
            </w:pPr>
            <w:r w:rsidRPr="00F805EC">
              <w:rPr>
                <w:b/>
                <w:bCs/>
              </w:rPr>
              <w:t>E</w:t>
            </w:r>
            <w:r w:rsidRPr="00F805EC">
              <w:rPr>
                <w:b/>
                <w:bCs/>
              </w:rPr>
              <w:sym w:font="Wingdings" w:char="F0E0"/>
            </w:r>
            <w:r w:rsidRPr="00F805EC">
              <w:rPr>
                <w:b/>
                <w:bCs/>
              </w:rPr>
              <w:t xml:space="preserve"> …</w:t>
            </w:r>
          </w:p>
        </w:tc>
      </w:tr>
    </w:tbl>
    <w:p w:rsidR="00DA5FB8" w:rsidRPr="00F805EC" w:rsidRDefault="00DA5FB8" w:rsidP="00DF6BE9">
      <w:pPr>
        <w:rPr>
          <w:shd w:val="clear" w:color="auto" w:fill="FFFFFF"/>
        </w:rPr>
      </w:pPr>
    </w:p>
    <w:p w:rsidR="00DA5FB8" w:rsidRPr="00F805EC" w:rsidRDefault="00DA5FB8" w:rsidP="00F16DB8">
      <w:pPr>
        <w:pStyle w:val="AralkYok1"/>
        <w:rPr>
          <w:rFonts w:ascii="Times New Roman" w:hAnsi="Times New Roman" w:cs="Times New Roman"/>
          <w:b/>
          <w:bCs/>
          <w:sz w:val="24"/>
          <w:szCs w:val="24"/>
        </w:rPr>
      </w:pPr>
      <w:r w:rsidRPr="00F805EC">
        <w:rPr>
          <w:rFonts w:ascii="Times New Roman" w:hAnsi="Times New Roman" w:cs="Times New Roman"/>
          <w:b/>
          <w:bCs/>
          <w:sz w:val="24"/>
          <w:szCs w:val="24"/>
        </w:rPr>
        <w:t>6.) Aşağıdaki ifadelerden doğru olanların başına “D”, yanlış olanların başına “Y” koyunuz. (5p)</w:t>
      </w:r>
    </w:p>
    <w:p w:rsidR="00DA5FB8" w:rsidRPr="00F805EC" w:rsidRDefault="00DA5FB8" w:rsidP="00F16DB8">
      <w:pPr>
        <w:pStyle w:val="AralkYok1"/>
        <w:rPr>
          <w:rFonts w:ascii="Times New Roman" w:hAnsi="Times New Roman" w:cs="Times New Roman"/>
          <w:sz w:val="24"/>
          <w:szCs w:val="24"/>
        </w:rPr>
      </w:pPr>
      <w:r w:rsidRPr="00F805EC">
        <w:rPr>
          <w:rFonts w:ascii="Times New Roman" w:hAnsi="Times New Roman" w:cs="Times New Roman"/>
          <w:sz w:val="24"/>
          <w:szCs w:val="24"/>
        </w:rPr>
        <w:t>(            ) Filimsi ekleri fiil kök ya da gövdelerine gelir.</w:t>
      </w:r>
    </w:p>
    <w:p w:rsidR="00DA5FB8" w:rsidRPr="00F805EC" w:rsidRDefault="00DA5FB8" w:rsidP="00F16DB8">
      <w:pPr>
        <w:pStyle w:val="AralkYok1"/>
        <w:rPr>
          <w:rFonts w:ascii="Times New Roman" w:hAnsi="Times New Roman" w:cs="Times New Roman"/>
          <w:sz w:val="24"/>
          <w:szCs w:val="24"/>
        </w:rPr>
      </w:pPr>
      <w:r w:rsidRPr="00F805EC">
        <w:rPr>
          <w:rFonts w:ascii="Times New Roman" w:hAnsi="Times New Roman" w:cs="Times New Roman"/>
          <w:sz w:val="24"/>
          <w:szCs w:val="24"/>
        </w:rPr>
        <w:t>(            ) Fiilimsiler cümle içinde isim, sıfat veya zarf görevlerinde kullanılırlar.</w:t>
      </w:r>
    </w:p>
    <w:p w:rsidR="00DA5FB8" w:rsidRPr="00F805EC" w:rsidRDefault="00DA5FB8" w:rsidP="00F16DB8">
      <w:pPr>
        <w:pStyle w:val="AralkYok1"/>
        <w:rPr>
          <w:rFonts w:ascii="Times New Roman" w:hAnsi="Times New Roman" w:cs="Times New Roman"/>
          <w:sz w:val="24"/>
          <w:szCs w:val="24"/>
        </w:rPr>
      </w:pPr>
      <w:r w:rsidRPr="00F805EC">
        <w:rPr>
          <w:rFonts w:ascii="Times New Roman" w:hAnsi="Times New Roman" w:cs="Times New Roman"/>
          <w:sz w:val="24"/>
          <w:szCs w:val="24"/>
        </w:rPr>
        <w:t>(            ) Fiilimsiler yardımıyla çok uzun cümleler kurabiliriz.</w:t>
      </w:r>
    </w:p>
    <w:p w:rsidR="00DA5FB8" w:rsidRPr="00F805EC" w:rsidRDefault="00DA5FB8" w:rsidP="00F16DB8">
      <w:pPr>
        <w:pStyle w:val="AralkYok1"/>
        <w:rPr>
          <w:rFonts w:ascii="Times New Roman" w:hAnsi="Times New Roman" w:cs="Times New Roman"/>
          <w:sz w:val="24"/>
          <w:szCs w:val="24"/>
        </w:rPr>
      </w:pPr>
      <w:r w:rsidRPr="00F805EC">
        <w:rPr>
          <w:rFonts w:ascii="Times New Roman" w:hAnsi="Times New Roman" w:cs="Times New Roman"/>
          <w:sz w:val="24"/>
          <w:szCs w:val="24"/>
        </w:rPr>
        <w:t>(            ) Fiilimsiler her zaman cümlenin ortasında bulunurlar.</w:t>
      </w:r>
    </w:p>
    <w:p w:rsidR="00DA5FB8" w:rsidRPr="00F805EC" w:rsidRDefault="00DA5FB8" w:rsidP="00F16DB8">
      <w:pPr>
        <w:pStyle w:val="AralkYok1"/>
        <w:rPr>
          <w:rFonts w:ascii="Times New Roman" w:hAnsi="Times New Roman" w:cs="Times New Roman"/>
          <w:sz w:val="24"/>
          <w:szCs w:val="24"/>
        </w:rPr>
      </w:pPr>
      <w:r w:rsidRPr="00F805EC">
        <w:rPr>
          <w:rFonts w:ascii="Times New Roman" w:hAnsi="Times New Roman" w:cs="Times New Roman"/>
          <w:sz w:val="24"/>
          <w:szCs w:val="24"/>
        </w:rPr>
        <w:t>(            ) Bazı fiilimsi ekleri biçim olarak zaman ekleriyle benzerlik gösterir.</w:t>
      </w:r>
    </w:p>
    <w:p w:rsidR="00DA5FB8" w:rsidRPr="00F805EC" w:rsidRDefault="00DA5FB8" w:rsidP="00F16DB8">
      <w:pPr>
        <w:rPr>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96"/>
        <w:gridCol w:w="5124"/>
      </w:tblGrid>
      <w:tr w:rsidR="00DA5FB8" w:rsidRPr="00F805EC">
        <w:trPr>
          <w:trHeight w:val="2688"/>
        </w:trPr>
        <w:tc>
          <w:tcPr>
            <w:tcW w:w="5296" w:type="dxa"/>
          </w:tcPr>
          <w:p w:rsidR="00DA5FB8" w:rsidRPr="00F805EC" w:rsidRDefault="00DA5FB8" w:rsidP="00CD7970">
            <w:pPr>
              <w:rPr>
                <w:i/>
                <w:iCs/>
              </w:rPr>
            </w:pPr>
          </w:p>
          <w:p w:rsidR="00DA5FB8" w:rsidRPr="00F805EC" w:rsidRDefault="00DA5FB8" w:rsidP="00CD7970">
            <w:pPr>
              <w:rPr>
                <w:b/>
                <w:bCs/>
                <w:i/>
                <w:iCs/>
              </w:rPr>
            </w:pPr>
            <w:r w:rsidRPr="00F805EC">
              <w:rPr>
                <w:b/>
                <w:bCs/>
                <w:i/>
                <w:iCs/>
              </w:rPr>
              <w:t>7. Aşağıdaki cümlelerdeki fiilimsilerin altını çizerek türünü karşısına  yazınız.4p</w:t>
            </w:r>
          </w:p>
          <w:p w:rsidR="00DA5FB8" w:rsidRPr="00F805EC" w:rsidRDefault="00DA5FB8" w:rsidP="00CD7970">
            <w:pPr>
              <w:rPr>
                <w:b/>
                <w:bCs/>
              </w:rPr>
            </w:pPr>
          </w:p>
          <w:p w:rsidR="00DA5FB8" w:rsidRPr="00F805EC" w:rsidRDefault="00DA5FB8" w:rsidP="00CD7970">
            <w:pPr>
              <w:rPr>
                <w:i/>
                <w:iCs/>
              </w:rPr>
            </w:pPr>
            <w:r w:rsidRPr="00F805EC">
              <w:rPr>
                <w:i/>
                <w:iCs/>
              </w:rPr>
              <w:t xml:space="preserve">Açılan kapılardan hemen girdik  ……………                                  </w:t>
            </w:r>
          </w:p>
          <w:p w:rsidR="00DA5FB8" w:rsidRPr="00F805EC" w:rsidRDefault="00DA5FB8" w:rsidP="00CD7970">
            <w:pPr>
              <w:rPr>
                <w:i/>
                <w:iCs/>
              </w:rPr>
            </w:pPr>
          </w:p>
          <w:p w:rsidR="00DA5FB8" w:rsidRPr="00F805EC" w:rsidRDefault="00DA5FB8" w:rsidP="00CD7970">
            <w:pPr>
              <w:rPr>
                <w:i/>
                <w:iCs/>
              </w:rPr>
            </w:pPr>
            <w:r w:rsidRPr="00F805EC">
              <w:rPr>
                <w:i/>
                <w:iCs/>
              </w:rPr>
              <w:t>Bu ders hiç bitmek bilmedi………………</w:t>
            </w:r>
          </w:p>
          <w:p w:rsidR="00DA5FB8" w:rsidRPr="00F805EC" w:rsidRDefault="00DA5FB8" w:rsidP="00CD7970">
            <w:pPr>
              <w:rPr>
                <w:i/>
                <w:iCs/>
              </w:rPr>
            </w:pPr>
          </w:p>
          <w:p w:rsidR="00DA5FB8" w:rsidRPr="00F805EC" w:rsidRDefault="00DA5FB8" w:rsidP="00CD7970">
            <w:pPr>
              <w:rPr>
                <w:i/>
                <w:iCs/>
              </w:rPr>
            </w:pPr>
            <w:r w:rsidRPr="00F805EC">
              <w:rPr>
                <w:i/>
                <w:iCs/>
              </w:rPr>
              <w:t xml:space="preserve">Son gücüyle durmadan çalışıyordu. ………………………..                      </w:t>
            </w:r>
          </w:p>
          <w:p w:rsidR="00DA5FB8" w:rsidRPr="00F805EC" w:rsidRDefault="00DA5FB8" w:rsidP="00CD7970">
            <w:pPr>
              <w:rPr>
                <w:i/>
                <w:iCs/>
              </w:rPr>
            </w:pPr>
          </w:p>
          <w:p w:rsidR="00DA5FB8" w:rsidRPr="00F805EC" w:rsidRDefault="00DA5FB8" w:rsidP="00CD7970">
            <w:pPr>
              <w:rPr>
                <w:i/>
                <w:iCs/>
              </w:rPr>
            </w:pPr>
            <w:r w:rsidRPr="00F805EC">
              <w:rPr>
                <w:i/>
                <w:iCs/>
              </w:rPr>
              <w:t>Ders çalışarak bu günlere geldik…….……………………....</w:t>
            </w:r>
          </w:p>
        </w:tc>
        <w:tc>
          <w:tcPr>
            <w:tcW w:w="5124" w:type="dxa"/>
          </w:tcPr>
          <w:p w:rsidR="00DA5FB8" w:rsidRPr="00F805EC" w:rsidRDefault="00DA5FB8" w:rsidP="00CD7970">
            <w:pPr>
              <w:rPr>
                <w:b/>
                <w:bCs/>
              </w:rPr>
            </w:pPr>
          </w:p>
          <w:p w:rsidR="00DA5FB8" w:rsidRPr="00F805EC" w:rsidRDefault="00DA5FB8" w:rsidP="00CD7970">
            <w:pPr>
              <w:rPr>
                <w:b/>
                <w:bCs/>
              </w:rPr>
            </w:pPr>
            <w:r w:rsidRPr="00F805EC">
              <w:rPr>
                <w:b/>
                <w:bCs/>
              </w:rPr>
              <w:t>8.Aşağıdaki altı çizili sözcükleri anlam özelliklerine göre karşısına yazınız.4p</w:t>
            </w:r>
          </w:p>
          <w:tbl>
            <w:tblPr>
              <w:tblpPr w:leftFromText="141" w:rightFromText="141" w:vertAnchor="text" w:horzAnchor="margin" w:tblpX="468"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7"/>
              <w:gridCol w:w="1097"/>
              <w:gridCol w:w="1110"/>
              <w:gridCol w:w="1034"/>
            </w:tblGrid>
            <w:tr w:rsidR="00DA5FB8" w:rsidRPr="00F805EC">
              <w:tc>
                <w:tcPr>
                  <w:tcW w:w="1072" w:type="dxa"/>
                  <w:tcBorders>
                    <w:top w:val="single" w:sz="4" w:space="0" w:color="auto"/>
                    <w:left w:val="single" w:sz="4" w:space="0" w:color="auto"/>
                    <w:bottom w:val="single" w:sz="4" w:space="0" w:color="auto"/>
                    <w:right w:val="single" w:sz="4" w:space="0" w:color="auto"/>
                  </w:tcBorders>
                </w:tcPr>
                <w:p w:rsidR="00DA5FB8" w:rsidRPr="00F805EC" w:rsidRDefault="00DA5FB8" w:rsidP="00CD7970">
                  <w:pPr>
                    <w:rPr>
                      <w:b/>
                      <w:bCs/>
                    </w:rPr>
                  </w:pPr>
                  <w:r w:rsidRPr="00F805EC">
                    <w:rPr>
                      <w:b/>
                      <w:bCs/>
                    </w:rPr>
                    <w:t>GERÇEK</w:t>
                  </w:r>
                </w:p>
              </w:tc>
              <w:tc>
                <w:tcPr>
                  <w:tcW w:w="1034" w:type="dxa"/>
                  <w:tcBorders>
                    <w:top w:val="single" w:sz="4" w:space="0" w:color="auto"/>
                    <w:left w:val="single" w:sz="4" w:space="0" w:color="auto"/>
                    <w:bottom w:val="single" w:sz="4" w:space="0" w:color="auto"/>
                    <w:right w:val="single" w:sz="4" w:space="0" w:color="auto"/>
                  </w:tcBorders>
                </w:tcPr>
                <w:p w:rsidR="00DA5FB8" w:rsidRPr="00F805EC" w:rsidRDefault="00DA5FB8" w:rsidP="00CD7970">
                  <w:pPr>
                    <w:rPr>
                      <w:b/>
                      <w:bCs/>
                    </w:rPr>
                  </w:pPr>
                  <w:r w:rsidRPr="00F805EC">
                    <w:rPr>
                      <w:b/>
                      <w:bCs/>
                    </w:rPr>
                    <w:t>SESTEŞ</w:t>
                  </w:r>
                </w:p>
              </w:tc>
              <w:tc>
                <w:tcPr>
                  <w:tcW w:w="1034" w:type="dxa"/>
                  <w:tcBorders>
                    <w:top w:val="single" w:sz="4" w:space="0" w:color="auto"/>
                    <w:left w:val="single" w:sz="4" w:space="0" w:color="auto"/>
                    <w:bottom w:val="single" w:sz="4" w:space="0" w:color="auto"/>
                    <w:right w:val="single" w:sz="4" w:space="0" w:color="auto"/>
                  </w:tcBorders>
                </w:tcPr>
                <w:p w:rsidR="00DA5FB8" w:rsidRPr="00F805EC" w:rsidRDefault="00DA5FB8" w:rsidP="00CD7970">
                  <w:pPr>
                    <w:rPr>
                      <w:b/>
                      <w:bCs/>
                    </w:rPr>
                  </w:pPr>
                  <w:r w:rsidRPr="00F805EC">
                    <w:rPr>
                      <w:b/>
                      <w:bCs/>
                    </w:rPr>
                    <w:t>MECAZ</w:t>
                  </w:r>
                </w:p>
              </w:tc>
              <w:tc>
                <w:tcPr>
                  <w:tcW w:w="1034" w:type="dxa"/>
                  <w:tcBorders>
                    <w:top w:val="single" w:sz="4" w:space="0" w:color="auto"/>
                    <w:left w:val="single" w:sz="4" w:space="0" w:color="auto"/>
                    <w:bottom w:val="single" w:sz="4" w:space="0" w:color="auto"/>
                    <w:right w:val="single" w:sz="4" w:space="0" w:color="auto"/>
                  </w:tcBorders>
                </w:tcPr>
                <w:p w:rsidR="00DA5FB8" w:rsidRPr="00F805EC" w:rsidRDefault="00DA5FB8" w:rsidP="00CD7970">
                  <w:pPr>
                    <w:rPr>
                      <w:b/>
                      <w:bCs/>
                    </w:rPr>
                  </w:pPr>
                  <w:r w:rsidRPr="00F805EC">
                    <w:rPr>
                      <w:b/>
                      <w:bCs/>
                    </w:rPr>
                    <w:t>TERİM</w:t>
                  </w:r>
                </w:p>
              </w:tc>
            </w:tr>
          </w:tbl>
          <w:p w:rsidR="00DA5FB8" w:rsidRPr="00F805EC" w:rsidRDefault="00DA5FB8" w:rsidP="00CD7970">
            <w:pPr>
              <w:rPr>
                <w:b/>
                <w:bCs/>
              </w:rPr>
            </w:pPr>
          </w:p>
          <w:p w:rsidR="00DA5FB8" w:rsidRPr="00F805EC" w:rsidRDefault="00DA5FB8" w:rsidP="00CD7970">
            <w:r w:rsidRPr="00F805EC">
              <w:t xml:space="preserve">Senin öfken benim cesaretimi </w:t>
            </w:r>
            <w:r w:rsidRPr="00F805EC">
              <w:rPr>
                <w:b/>
                <w:bCs/>
                <w:u w:val="single"/>
              </w:rPr>
              <w:t>kırdı.</w:t>
            </w:r>
            <w:r w:rsidRPr="00F805EC">
              <w:t xml:space="preserve"> ..............................</w:t>
            </w:r>
          </w:p>
          <w:p w:rsidR="00DA5FB8" w:rsidRPr="00F805EC" w:rsidRDefault="00DA5FB8" w:rsidP="00CD7970">
            <w:r w:rsidRPr="00F805EC">
              <w:t xml:space="preserve">Bahçedeki odunları bir çırpıda </w:t>
            </w:r>
            <w:r w:rsidRPr="00F805EC">
              <w:rPr>
                <w:b/>
                <w:bCs/>
                <w:u w:val="single"/>
              </w:rPr>
              <w:t>kırdı.</w:t>
            </w:r>
            <w:r w:rsidRPr="00F805EC">
              <w:t xml:space="preserve"> .............................</w:t>
            </w:r>
          </w:p>
          <w:p w:rsidR="00DA5FB8" w:rsidRPr="00F805EC" w:rsidRDefault="00DA5FB8" w:rsidP="00CD7970">
            <w:r w:rsidRPr="00F805EC">
              <w:t xml:space="preserve">Adam akşama kadar </w:t>
            </w:r>
            <w:r w:rsidRPr="00F805EC">
              <w:rPr>
                <w:b/>
                <w:bCs/>
                <w:u w:val="single"/>
              </w:rPr>
              <w:t xml:space="preserve">çay </w:t>
            </w:r>
            <w:r w:rsidRPr="00F805EC">
              <w:t>içti                ..........................</w:t>
            </w:r>
          </w:p>
          <w:p w:rsidR="00DA5FB8" w:rsidRPr="00F805EC" w:rsidRDefault="00DA5FB8" w:rsidP="00CD7970">
            <w:r w:rsidRPr="00F805EC">
              <w:t xml:space="preserve">Tiyatronun ikinci </w:t>
            </w:r>
            <w:r w:rsidRPr="00F805EC">
              <w:rPr>
                <w:b/>
                <w:bCs/>
                <w:u w:val="single"/>
              </w:rPr>
              <w:t xml:space="preserve">perdesi </w:t>
            </w:r>
            <w:r w:rsidRPr="00F805EC">
              <w:t xml:space="preserve">bitti.  …............................. </w:t>
            </w:r>
          </w:p>
          <w:p w:rsidR="00DA5FB8" w:rsidRPr="00F805EC" w:rsidRDefault="00DA5FB8" w:rsidP="00CD7970"/>
          <w:p w:rsidR="00DA5FB8" w:rsidRPr="00F805EC" w:rsidRDefault="00DA5FB8" w:rsidP="00CD7970">
            <w:pPr>
              <w:rPr>
                <w:b/>
                <w:bCs/>
              </w:rPr>
            </w:pPr>
          </w:p>
          <w:p w:rsidR="00DA5FB8" w:rsidRPr="00F805EC" w:rsidRDefault="00DA5FB8" w:rsidP="00CD7970">
            <w:pPr>
              <w:rPr>
                <w:i/>
                <w:iCs/>
              </w:rPr>
            </w:pPr>
          </w:p>
        </w:tc>
      </w:tr>
    </w:tbl>
    <w:p w:rsidR="00DA5FB8" w:rsidRPr="00F805EC" w:rsidRDefault="00DA5FB8" w:rsidP="00F16DB8">
      <w:pPr>
        <w:rPr>
          <w:b/>
          <w:bCs/>
        </w:rPr>
      </w:pPr>
    </w:p>
    <w:p w:rsidR="00DA5FB8" w:rsidRPr="00F805EC" w:rsidRDefault="00DA5FB8" w:rsidP="00F16DB8">
      <w:pPr>
        <w:rPr>
          <w:b/>
          <w:bCs/>
        </w:rPr>
      </w:pPr>
      <w:r w:rsidRPr="00F805EC">
        <w:rPr>
          <w:b/>
          <w:bCs/>
        </w:rPr>
        <w:t>S.9. Aşağıdaki cümleleri uygun fiilimsi ekleriyle birleştirip yan tarafa cümleyi yeniden yazınız. (5P)</w:t>
      </w:r>
    </w:p>
    <w:p w:rsidR="00DA5FB8" w:rsidRPr="00F805EC" w:rsidRDefault="00DA5FB8" w:rsidP="00F16DB8">
      <w:pPr>
        <w:ind w:right="-426"/>
      </w:pPr>
      <w:r w:rsidRPr="00F805EC">
        <w:t>---Ayşe sınavı kazandı. Bu habere sevindim.</w:t>
      </w:r>
    </w:p>
    <w:p w:rsidR="00DA5FB8" w:rsidRPr="00F805EC" w:rsidRDefault="00DA5FB8" w:rsidP="00F16DB8">
      <w:pPr>
        <w:jc w:val="both"/>
      </w:pPr>
      <w:r w:rsidRPr="00F805EC">
        <w:t>---Mektubu aldım. Çabucak zarfı açtım.</w:t>
      </w:r>
    </w:p>
    <w:p w:rsidR="00DA5FB8" w:rsidRPr="00F805EC" w:rsidRDefault="00DA5FB8" w:rsidP="00F16DB8">
      <w:pPr>
        <w:jc w:val="both"/>
      </w:pPr>
      <w:r w:rsidRPr="00F805EC">
        <w:t>---Yağmur yağıyor. Ekinler daha da büyüyor.</w:t>
      </w:r>
    </w:p>
    <w:p w:rsidR="00DA5FB8" w:rsidRPr="00F805EC" w:rsidRDefault="00DA5FB8" w:rsidP="00F16DB8">
      <w:pPr>
        <w:jc w:val="both"/>
      </w:pPr>
      <w:r w:rsidRPr="00F805EC">
        <w:t>---Annem mutfakta yemek yapıyor. Şarkı söylüyor.</w:t>
      </w:r>
    </w:p>
    <w:p w:rsidR="00DA5FB8" w:rsidRPr="00F805EC" w:rsidRDefault="00DA5FB8" w:rsidP="00F16DB8">
      <w:pPr>
        <w:jc w:val="both"/>
      </w:pPr>
      <w:r w:rsidRPr="00F805EC">
        <w:t>---Karşıdan bir öğrenci geliyor. Öğrencinin saçları  sarı.</w:t>
      </w:r>
    </w:p>
    <w:p w:rsidR="00DA5FB8" w:rsidRPr="00F805EC" w:rsidRDefault="00DA5FB8" w:rsidP="00F16DB8">
      <w:pPr>
        <w:rPr>
          <w:shd w:val="clear" w:color="auto" w:fill="FFFFFF"/>
        </w:rPr>
      </w:pPr>
    </w:p>
    <w:p w:rsidR="00DA5FB8" w:rsidRPr="00F805EC" w:rsidRDefault="00DA5FB8" w:rsidP="002A211B">
      <w:pPr>
        <w:rPr>
          <w:b/>
          <w:bCs/>
          <w:color w:val="333333"/>
        </w:rPr>
      </w:pPr>
      <w:r w:rsidRPr="00F805EC">
        <w:t>10-</w:t>
      </w:r>
      <w:r w:rsidRPr="00F805EC">
        <w:rPr>
          <w:b/>
          <w:bCs/>
          <w:color w:val="000000"/>
        </w:rPr>
        <w:t xml:space="preserve">“Öğleden sonra başlayan kar durmaksızın yağıyordu. Ahmet, etrafına bakındı tanıdık bir yüz görmek için ama olmadı. “Çekilecek çile varmış.” deyip sessizce yürümeye devam etti. Evden çıkalı bir saat kadar olmuştu. İlerisini görmeden yürümek çok zordu. Bu gidişle hasta kardeşine yetişemeyecekti."    </w:t>
      </w:r>
    </w:p>
    <w:p w:rsidR="00DA5FB8" w:rsidRPr="00F805EC" w:rsidRDefault="00DA5FB8" w:rsidP="002A211B">
      <w:pPr>
        <w:ind w:firstLine="708"/>
        <w:rPr>
          <w:b/>
          <w:bCs/>
          <w:color w:val="333333"/>
        </w:rPr>
      </w:pPr>
      <w:r w:rsidRPr="00F805EC">
        <w:rPr>
          <w:b/>
          <w:bCs/>
          <w:color w:val="333333"/>
        </w:rPr>
        <w:t xml:space="preserve">Yukarıdaki paragrafta geçen </w:t>
      </w:r>
      <w:r w:rsidRPr="00F805EC">
        <w:rPr>
          <w:b/>
          <w:bCs/>
          <w:color w:val="333333"/>
          <w:u w:val="single"/>
        </w:rPr>
        <w:t>fiilimsiler</w:t>
      </w:r>
      <w:r w:rsidRPr="00F805EC">
        <w:rPr>
          <w:b/>
          <w:bCs/>
          <w:color w:val="333333"/>
        </w:rPr>
        <w:t xml:space="preserve">i bulup türünü yazınız. </w:t>
      </w: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8"/>
        <w:gridCol w:w="2728"/>
        <w:gridCol w:w="2728"/>
        <w:gridCol w:w="2728"/>
      </w:tblGrid>
      <w:tr w:rsidR="00DA5FB8" w:rsidRPr="00F805EC">
        <w:tc>
          <w:tcPr>
            <w:tcW w:w="2728" w:type="dxa"/>
          </w:tcPr>
          <w:p w:rsidR="00DA5FB8" w:rsidRPr="00F805EC" w:rsidRDefault="00DA5FB8" w:rsidP="004F0ACE">
            <w:pPr>
              <w:jc w:val="center"/>
            </w:pPr>
            <w:r w:rsidRPr="00F805EC">
              <w:t>FİİLİMSİ</w:t>
            </w:r>
          </w:p>
        </w:tc>
        <w:tc>
          <w:tcPr>
            <w:tcW w:w="2728" w:type="dxa"/>
          </w:tcPr>
          <w:p w:rsidR="00DA5FB8" w:rsidRPr="00F805EC" w:rsidRDefault="00DA5FB8" w:rsidP="004F0ACE">
            <w:pPr>
              <w:jc w:val="center"/>
            </w:pPr>
            <w:r w:rsidRPr="00F805EC">
              <w:t>TÜRÜ</w:t>
            </w:r>
          </w:p>
        </w:tc>
        <w:tc>
          <w:tcPr>
            <w:tcW w:w="2728" w:type="dxa"/>
          </w:tcPr>
          <w:p w:rsidR="00DA5FB8" w:rsidRPr="00F805EC" w:rsidRDefault="00DA5FB8" w:rsidP="004F0ACE">
            <w:pPr>
              <w:jc w:val="center"/>
            </w:pPr>
            <w:r w:rsidRPr="00F805EC">
              <w:t xml:space="preserve">FİİLİMSİ </w:t>
            </w:r>
          </w:p>
        </w:tc>
        <w:tc>
          <w:tcPr>
            <w:tcW w:w="2728" w:type="dxa"/>
          </w:tcPr>
          <w:p w:rsidR="00DA5FB8" w:rsidRPr="00F805EC" w:rsidRDefault="00DA5FB8" w:rsidP="004F0ACE">
            <w:pPr>
              <w:jc w:val="center"/>
            </w:pPr>
            <w:r w:rsidRPr="00F805EC">
              <w:t>TÜRÜ</w:t>
            </w:r>
          </w:p>
        </w:tc>
      </w:tr>
      <w:tr w:rsidR="00DA5FB8" w:rsidRPr="00F805E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r>
      <w:tr w:rsidR="00DA5FB8" w:rsidRPr="00F805E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r>
      <w:tr w:rsidR="00DA5FB8" w:rsidRPr="00F805E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r>
      <w:tr w:rsidR="00DA5FB8" w:rsidRPr="00F805E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r>
      <w:tr w:rsidR="00DA5FB8" w:rsidRPr="00F805E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c>
          <w:tcPr>
            <w:tcW w:w="2728" w:type="dxa"/>
          </w:tcPr>
          <w:p w:rsidR="00DA5FB8" w:rsidRPr="00F805EC" w:rsidRDefault="00DA5FB8" w:rsidP="004F0ACE">
            <w:pPr>
              <w:jc w:val="center"/>
            </w:pPr>
          </w:p>
        </w:tc>
      </w:tr>
    </w:tbl>
    <w:p w:rsidR="00DA5FB8" w:rsidRPr="00F805EC" w:rsidRDefault="00DA5FB8" w:rsidP="00F16DB8">
      <w:pPr>
        <w:rPr>
          <w:shd w:val="clear" w:color="auto" w:fill="FFFFFF"/>
        </w:rPr>
      </w:pPr>
    </w:p>
    <w:p w:rsidR="00DA5FB8" w:rsidRPr="00F805EC" w:rsidRDefault="00DA5FB8" w:rsidP="00F16DB8">
      <w:pPr>
        <w:rPr>
          <w:shd w:val="clear" w:color="auto" w:fill="FFFFFF"/>
        </w:rPr>
      </w:pPr>
    </w:p>
    <w:p w:rsidR="00DA5FB8" w:rsidRPr="00F805EC" w:rsidRDefault="00DA5FB8" w:rsidP="00255A2E">
      <w:pPr>
        <w:pStyle w:val="ListParagraph"/>
        <w:ind w:right="180"/>
        <w:jc w:val="both"/>
      </w:pPr>
      <w:r w:rsidRPr="0067425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53pt;height:140.25pt;visibility:visible">
            <v:imagedata r:id="rId7" o:title=""/>
          </v:shape>
        </w:pict>
      </w:r>
    </w:p>
    <w:p w:rsidR="00DA5FB8" w:rsidRPr="00F805EC" w:rsidRDefault="00DA5FB8" w:rsidP="00255A2E">
      <w:pPr>
        <w:pStyle w:val="ListParagraph"/>
        <w:ind w:right="180"/>
        <w:jc w:val="both"/>
      </w:pPr>
    </w:p>
    <w:p w:rsidR="00DA5FB8" w:rsidRPr="00F805EC" w:rsidRDefault="00DA5FB8" w:rsidP="00D45C0D">
      <w:pPr>
        <w:ind w:right="180"/>
        <w:jc w:val="both"/>
      </w:pPr>
      <w:r w:rsidRPr="00F805EC">
        <w:t xml:space="preserve">12. Aşağıdaki cümlelerde yapılan </w:t>
      </w:r>
      <w:r w:rsidRPr="00F805EC">
        <w:rPr>
          <w:b/>
          <w:bCs/>
          <w:u w:val="single"/>
        </w:rPr>
        <w:t>yazım yanlışlarını</w:t>
      </w:r>
      <w:r w:rsidRPr="00F805EC">
        <w:t xml:space="preserve"> bularak ‘’</w:t>
      </w:r>
      <w:r w:rsidRPr="00F805EC">
        <w:rPr>
          <w:b/>
          <w:bCs/>
        </w:rPr>
        <w:t>alını-alnı</w:t>
      </w:r>
      <w:r w:rsidRPr="00F805EC">
        <w:t>’’ örneğinde olduğu gibi düzelterek cümlelerin sonlarındaki boşluklara yazınız. (</w:t>
      </w:r>
      <w:r w:rsidRPr="00F805EC">
        <w:rPr>
          <w:b/>
          <w:bCs/>
        </w:rPr>
        <w:t>4 p)</w:t>
      </w:r>
    </w:p>
    <w:p w:rsidR="00DA5FB8" w:rsidRPr="00F805EC" w:rsidRDefault="00DA5FB8" w:rsidP="00042169">
      <w:pPr>
        <w:pStyle w:val="ListParagraph"/>
        <w:numPr>
          <w:ilvl w:val="0"/>
          <w:numId w:val="7"/>
        </w:numPr>
        <w:ind w:right="180"/>
        <w:jc w:val="both"/>
      </w:pPr>
      <w:r w:rsidRPr="00F805EC">
        <w:t>Herkes ateşde pişirilen çayın daha lezzetli olduğunu söyledi. ( ……………………………...............)</w:t>
      </w:r>
    </w:p>
    <w:p w:rsidR="00DA5FB8" w:rsidRPr="00F805EC" w:rsidRDefault="00DA5FB8" w:rsidP="00042169">
      <w:pPr>
        <w:pStyle w:val="ListParagraph"/>
        <w:numPr>
          <w:ilvl w:val="0"/>
          <w:numId w:val="7"/>
        </w:numPr>
        <w:ind w:right="180"/>
        <w:jc w:val="both"/>
      </w:pPr>
      <w:r w:rsidRPr="00F805EC">
        <w:t>Okul başlamadan kendisine birtakım elbise alacakmış. ( …………………………………………….)</w:t>
      </w:r>
    </w:p>
    <w:p w:rsidR="00DA5FB8" w:rsidRPr="00F805EC" w:rsidRDefault="00DA5FB8" w:rsidP="00042169">
      <w:pPr>
        <w:pStyle w:val="ListParagraph"/>
        <w:numPr>
          <w:ilvl w:val="0"/>
          <w:numId w:val="7"/>
        </w:numPr>
        <w:ind w:right="180"/>
        <w:jc w:val="both"/>
      </w:pPr>
      <w:r w:rsidRPr="00F805EC">
        <w:t xml:space="preserve">Küçükken kendine iyi bakmadıki şimdi kuvvetli olsun! ( ……………………………………………) </w:t>
      </w:r>
    </w:p>
    <w:p w:rsidR="00DA5FB8" w:rsidRPr="00F805EC" w:rsidRDefault="00DA5FB8" w:rsidP="00042169">
      <w:pPr>
        <w:pStyle w:val="ListParagraph"/>
        <w:numPr>
          <w:ilvl w:val="0"/>
          <w:numId w:val="7"/>
        </w:numPr>
        <w:ind w:right="180"/>
        <w:jc w:val="both"/>
      </w:pPr>
      <w:r w:rsidRPr="00F805EC">
        <w:t>Bu kadar emekten sonra gördünmü başımıza gelenleri? ( …………………………………...............)</w:t>
      </w:r>
    </w:p>
    <w:p w:rsidR="00DA5FB8" w:rsidRPr="00F805EC" w:rsidRDefault="00DA5FB8" w:rsidP="005A3294">
      <w:pPr>
        <w:pStyle w:val="ListParagraph"/>
        <w:ind w:left="1080" w:right="180"/>
        <w:jc w:val="both"/>
      </w:pPr>
    </w:p>
    <w:p w:rsidR="00DA5FB8" w:rsidRPr="00F805EC" w:rsidRDefault="00DA5FB8" w:rsidP="005A3294">
      <w:r w:rsidRPr="00F805EC">
        <w:t>13. Aşağıdaki cümlelerin hangisinde kişileştirme yapılmamıştır? (2 puan)</w:t>
      </w:r>
    </w:p>
    <w:p w:rsidR="00DA5FB8" w:rsidRPr="00F805EC" w:rsidRDefault="00DA5FB8" w:rsidP="005A3294">
      <w:r w:rsidRPr="00F805EC">
        <w:t>A) Bir gül uyanıp geriniyordu derin uykusundan.</w:t>
      </w:r>
    </w:p>
    <w:p w:rsidR="00DA5FB8" w:rsidRPr="00F805EC" w:rsidRDefault="00DA5FB8" w:rsidP="005A3294">
      <w:r w:rsidRPr="00F805EC">
        <w:t>B) Gökyüzü bu kadar yer kapladığı için utanıyordu.</w:t>
      </w:r>
    </w:p>
    <w:p w:rsidR="00DA5FB8" w:rsidRPr="00F805EC" w:rsidRDefault="00DA5FB8" w:rsidP="005A3294">
      <w:r w:rsidRPr="00F805EC">
        <w:t>C) Neden gülüyorsunuz ağlanacak halinize?</w:t>
      </w:r>
    </w:p>
    <w:p w:rsidR="00DA5FB8" w:rsidRPr="00F805EC" w:rsidRDefault="00DA5FB8" w:rsidP="005A3294">
      <w:pPr>
        <w:rPr>
          <w:u w:val="single"/>
        </w:rPr>
      </w:pPr>
      <w:r w:rsidRPr="00F805EC">
        <w:t>D)Yağmurlar küsmüştü yeryüzüne, inmiyordu artık.</w:t>
      </w:r>
    </w:p>
    <w:p w:rsidR="00DA5FB8" w:rsidRPr="00F805EC" w:rsidRDefault="00DA5FB8" w:rsidP="005A3294"/>
    <w:p w:rsidR="00DA5FB8" w:rsidRPr="00F805EC" w:rsidRDefault="00DA5FB8" w:rsidP="005A3294">
      <w:r w:rsidRPr="00F805EC">
        <w:t>14. “Arkadaşımın dönem ödevine yardım etmek için yürüyüş yolunun kenarındaki parkta buluşmaya karar verdik. Sözleştiğimiz saatte buluşarak ödevi tamamladık.”</w:t>
      </w:r>
    </w:p>
    <w:p w:rsidR="00DA5FB8" w:rsidRPr="00F805EC" w:rsidRDefault="00DA5FB8" w:rsidP="005A3294">
      <w:pPr>
        <w:rPr>
          <w:b/>
          <w:bCs/>
        </w:rPr>
      </w:pPr>
      <w:r w:rsidRPr="00F805EC">
        <w:rPr>
          <w:b/>
          <w:bCs/>
        </w:rPr>
        <w:t>Yukarıdaki metinde kaç tane fiilimsi vardır? (2 puan)</w:t>
      </w:r>
    </w:p>
    <w:p w:rsidR="00DA5FB8" w:rsidRPr="00F805EC" w:rsidRDefault="00DA5FB8" w:rsidP="005A3294">
      <w:r w:rsidRPr="00F805EC">
        <w:t>A. 3</w:t>
      </w:r>
      <w:r w:rsidRPr="00F805EC">
        <w:tab/>
        <w:t>B. 4</w:t>
      </w:r>
      <w:r w:rsidRPr="00F805EC">
        <w:tab/>
        <w:t>C. 5</w:t>
      </w:r>
      <w:r w:rsidRPr="00F805EC">
        <w:tab/>
        <w:t>D. 6</w:t>
      </w:r>
    </w:p>
    <w:p w:rsidR="00DA5FB8" w:rsidRPr="00F805EC" w:rsidRDefault="00DA5FB8" w:rsidP="005A3294">
      <w:pPr>
        <w:jc w:val="both"/>
        <w:rPr>
          <w:b/>
          <w:bCs/>
        </w:rPr>
      </w:pPr>
      <w:r w:rsidRPr="00F805EC">
        <w:rPr>
          <w:b/>
          <w:bCs/>
        </w:rPr>
        <w:t xml:space="preserve">15)Aşağıdaki şiirde </w:t>
      </w:r>
      <w:r w:rsidRPr="00F805EC">
        <w:rPr>
          <w:b/>
          <w:bCs/>
          <w:u w:val="single"/>
        </w:rPr>
        <w:t>sırasıyla</w:t>
      </w:r>
      <w:r w:rsidRPr="00F805EC">
        <w:rPr>
          <w:b/>
          <w:bCs/>
        </w:rPr>
        <w:t xml:space="preserve"> hangi söz sanatları kullanılmıştır? (2 puan)</w:t>
      </w:r>
    </w:p>
    <w:p w:rsidR="00DA5FB8" w:rsidRPr="00F805EC" w:rsidRDefault="00DA5FB8" w:rsidP="005A3294">
      <w:pPr>
        <w:jc w:val="both"/>
      </w:pPr>
      <w:r w:rsidRPr="00F805EC">
        <w:t>Sen bir çiçeksin</w:t>
      </w:r>
    </w:p>
    <w:p w:rsidR="00DA5FB8" w:rsidRPr="00F805EC" w:rsidRDefault="00DA5FB8" w:rsidP="005A3294">
      <w:pPr>
        <w:jc w:val="both"/>
      </w:pPr>
      <w:r w:rsidRPr="00F805EC">
        <w:t>Annen saksı</w:t>
      </w:r>
    </w:p>
    <w:p w:rsidR="00DA5FB8" w:rsidRPr="00F805EC" w:rsidRDefault="00DA5FB8" w:rsidP="005A3294">
      <w:pPr>
        <w:jc w:val="both"/>
      </w:pPr>
      <w:r w:rsidRPr="00F805EC">
        <w:t>Hemen hastalansan</w:t>
      </w:r>
    </w:p>
    <w:p w:rsidR="00DA5FB8" w:rsidRPr="00F805EC" w:rsidRDefault="00DA5FB8" w:rsidP="005A3294">
      <w:pPr>
        <w:jc w:val="both"/>
      </w:pPr>
      <w:r w:rsidRPr="00F805EC">
        <w:t xml:space="preserve">Odalar yaslı   </w:t>
      </w:r>
      <w:r w:rsidRPr="00F805EC">
        <w:tab/>
      </w:r>
      <w:r w:rsidRPr="00F805EC">
        <w:tab/>
      </w:r>
      <w:r w:rsidRPr="00F805EC">
        <w:tab/>
        <w:t>(Behçet Necatigil)</w:t>
      </w:r>
    </w:p>
    <w:p w:rsidR="00DA5FB8" w:rsidRPr="00F805EC" w:rsidRDefault="00DA5FB8" w:rsidP="005A3294">
      <w:pPr>
        <w:jc w:val="both"/>
      </w:pPr>
      <w:r w:rsidRPr="00F805EC">
        <w:t>A)Kişileştirme-Benzetme           B)Konuşturma-Kişileştirme</w:t>
      </w:r>
    </w:p>
    <w:p w:rsidR="00DA5FB8" w:rsidRPr="00F805EC" w:rsidRDefault="00DA5FB8" w:rsidP="005A3294">
      <w:pPr>
        <w:jc w:val="both"/>
      </w:pPr>
      <w:r w:rsidRPr="00F805EC">
        <w:t>C)Konuşturma-Benzetme         D)Benzetme-Kişileştirme</w:t>
      </w:r>
    </w:p>
    <w:p w:rsidR="00DA5FB8" w:rsidRDefault="00DA5FB8" w:rsidP="005A3294"/>
    <w:p w:rsidR="00DA5FB8" w:rsidRPr="00F805EC" w:rsidRDefault="00DA5FB8" w:rsidP="005A3294">
      <w:pPr>
        <w:rPr>
          <w:b/>
          <w:bCs/>
        </w:rPr>
      </w:pPr>
      <w:r w:rsidRPr="00F805EC">
        <w:t>16)</w:t>
      </w:r>
      <w:r w:rsidRPr="00F805EC">
        <w:rPr>
          <w:b/>
          <w:bCs/>
        </w:rPr>
        <w:t>Aşağıdaki cümlelerde yer alan altı çizili sözcüklerden hangisi doğru yazılmıştır? (2 puan)</w:t>
      </w:r>
    </w:p>
    <w:p w:rsidR="00DA5FB8" w:rsidRPr="00F805EC" w:rsidRDefault="00DA5FB8" w:rsidP="005A3294">
      <w:r w:rsidRPr="00F805EC">
        <w:t xml:space="preserve">A)Babası da ölünce </w:t>
      </w:r>
      <w:r w:rsidRPr="00F805EC">
        <w:rPr>
          <w:u w:val="single"/>
        </w:rPr>
        <w:t>yalnız</w:t>
      </w:r>
      <w:r w:rsidRPr="00F805EC">
        <w:t xml:space="preserve"> kaldı.</w:t>
      </w:r>
    </w:p>
    <w:p w:rsidR="00DA5FB8" w:rsidRPr="00F805EC" w:rsidRDefault="00DA5FB8" w:rsidP="005A3294">
      <w:r w:rsidRPr="00F805EC">
        <w:t xml:space="preserve">B)Bağkur çarşısından </w:t>
      </w:r>
      <w:r w:rsidRPr="00F805EC">
        <w:rPr>
          <w:u w:val="single"/>
        </w:rPr>
        <w:t>eşortman</w:t>
      </w:r>
      <w:r w:rsidRPr="00F805EC">
        <w:t xml:space="preserve"> almış.</w:t>
      </w:r>
    </w:p>
    <w:p w:rsidR="00DA5FB8" w:rsidRPr="00F805EC" w:rsidRDefault="00DA5FB8" w:rsidP="005A3294">
      <w:r w:rsidRPr="00F805EC">
        <w:t>C)</w:t>
      </w:r>
      <w:r w:rsidRPr="00F805EC">
        <w:rPr>
          <w:u w:val="single"/>
        </w:rPr>
        <w:t>Tırafik</w:t>
      </w:r>
      <w:r w:rsidRPr="00F805EC">
        <w:t xml:space="preserve"> cezaları ağırlaştırılmalıdır.</w:t>
      </w:r>
    </w:p>
    <w:p w:rsidR="00DA5FB8" w:rsidRPr="00F805EC" w:rsidRDefault="00DA5FB8" w:rsidP="005A3294">
      <w:r w:rsidRPr="00F805EC">
        <w:t>D)</w:t>
      </w:r>
      <w:r w:rsidRPr="00F805EC">
        <w:rPr>
          <w:u w:val="single"/>
        </w:rPr>
        <w:t>Göğüsüme</w:t>
      </w:r>
      <w:r w:rsidRPr="00F805EC">
        <w:t xml:space="preserve"> öyle bir ağrı saplandı ki…</w:t>
      </w:r>
    </w:p>
    <w:p w:rsidR="00DA5FB8" w:rsidRDefault="00DA5FB8" w:rsidP="005A3294"/>
    <w:p w:rsidR="00DA5FB8" w:rsidRPr="00F805EC" w:rsidRDefault="00DA5FB8" w:rsidP="005A3294">
      <w:pPr>
        <w:rPr>
          <w:b/>
          <w:bCs/>
        </w:rPr>
      </w:pPr>
      <w:r w:rsidRPr="00F805EC">
        <w:t>17)</w:t>
      </w:r>
      <w:r w:rsidRPr="00F805EC">
        <w:rPr>
          <w:b/>
          <w:bCs/>
        </w:rPr>
        <w:t>Aşağıdaki cümlelerin hangisinde “deyim” açıklamasıyla birlikte verilmiştir? (2 puan)</w:t>
      </w:r>
    </w:p>
    <w:p w:rsidR="00DA5FB8" w:rsidRPr="00F805EC" w:rsidRDefault="00DA5FB8" w:rsidP="005A3294">
      <w:r w:rsidRPr="00F805EC">
        <w:rPr>
          <w:b/>
          <w:bCs/>
        </w:rPr>
        <w:t>A)</w:t>
      </w:r>
      <w:r w:rsidRPr="00F805EC">
        <w:t>Onu övdükçe övüyor, göklere çıkarıyordu.</w:t>
      </w:r>
    </w:p>
    <w:p w:rsidR="00DA5FB8" w:rsidRPr="00F805EC" w:rsidRDefault="00DA5FB8" w:rsidP="005A3294">
      <w:r w:rsidRPr="00F805EC">
        <w:t>B)Gönlü olmuş, gitmekten vazgeçmişti.</w:t>
      </w:r>
    </w:p>
    <w:p w:rsidR="00DA5FB8" w:rsidRPr="00F805EC" w:rsidRDefault="00DA5FB8" w:rsidP="005A3294">
      <w:r w:rsidRPr="00F805EC">
        <w:t>C)Emekli olduktan sonra kabuğuna çekilmişti.</w:t>
      </w:r>
    </w:p>
    <w:p w:rsidR="00DA5FB8" w:rsidRPr="00F805EC" w:rsidRDefault="00DA5FB8" w:rsidP="005A3294">
      <w:r w:rsidRPr="00F805EC">
        <w:t>D)Zengin ve gözü gönlü tok bir insandı.</w:t>
      </w:r>
    </w:p>
    <w:p w:rsidR="00DA5FB8" w:rsidRDefault="00DA5FB8" w:rsidP="005A3294"/>
    <w:p w:rsidR="00DA5FB8" w:rsidRPr="00F805EC" w:rsidRDefault="00DA5FB8" w:rsidP="005A3294">
      <w:r w:rsidRPr="00F805EC">
        <w:t xml:space="preserve">18)”O,içine kapanık biri,ancak kendisiyle </w:t>
      </w:r>
      <w:r w:rsidRPr="00F805EC">
        <w:rPr>
          <w:u w:val="single"/>
        </w:rPr>
        <w:t>konuştuğunuz</w:t>
      </w:r>
      <w:r w:rsidRPr="00F805EC">
        <w:t xml:space="preserve"> zaman </w:t>
      </w:r>
      <w:r w:rsidRPr="00F805EC">
        <w:rPr>
          <w:u w:val="single"/>
        </w:rPr>
        <w:t xml:space="preserve">insanları </w:t>
      </w:r>
      <w:r w:rsidRPr="00F805EC">
        <w:t xml:space="preserve">kucaklayan </w:t>
      </w:r>
      <w:r w:rsidRPr="00F805EC">
        <w:rPr>
          <w:u w:val="single"/>
        </w:rPr>
        <w:t>sıcak</w:t>
      </w:r>
      <w:r w:rsidRPr="00F805EC">
        <w:t xml:space="preserve"> bir yüreği olduğunu </w:t>
      </w:r>
      <w:r w:rsidRPr="00F805EC">
        <w:rPr>
          <w:u w:val="single"/>
        </w:rPr>
        <w:t>anlarsınız</w:t>
      </w:r>
      <w:r w:rsidRPr="00F805EC">
        <w:t>.”</w:t>
      </w:r>
      <w:r w:rsidRPr="00F805EC">
        <w:rPr>
          <w:b/>
          <w:bCs/>
        </w:rPr>
        <w:t>Bu cümlede altı çizili sözcüklerden hangisi mecaz anlamdadır? (2 puan)</w:t>
      </w:r>
    </w:p>
    <w:p w:rsidR="00DA5FB8" w:rsidRPr="00F805EC" w:rsidRDefault="00DA5FB8" w:rsidP="005A3294">
      <w:r w:rsidRPr="00F805EC">
        <w:t>A)Konuştuğunuz     B)İnsanları      C)Sıcak          D)Anlarsınız</w:t>
      </w:r>
    </w:p>
    <w:p w:rsidR="00DA5FB8" w:rsidRDefault="00DA5FB8" w:rsidP="005A3294"/>
    <w:p w:rsidR="00DA5FB8" w:rsidRPr="00F805EC" w:rsidRDefault="00DA5FB8" w:rsidP="005A3294">
      <w:pPr>
        <w:rPr>
          <w:b/>
          <w:bCs/>
        </w:rPr>
      </w:pPr>
      <w:r w:rsidRPr="00F805EC">
        <w:t xml:space="preserve">19) </w:t>
      </w:r>
      <w:r w:rsidRPr="00F805EC">
        <w:rPr>
          <w:b/>
          <w:bCs/>
        </w:rPr>
        <w:t xml:space="preserve">Aşağıdaki cümlelerin hangisinde “yayla” </w:t>
      </w:r>
      <w:r w:rsidRPr="00F805EC">
        <w:rPr>
          <w:b/>
          <w:bCs/>
          <w:u w:val="single"/>
        </w:rPr>
        <w:t>kişileştirilmemiştir?</w:t>
      </w:r>
      <w:r w:rsidRPr="00F805EC">
        <w:rPr>
          <w:b/>
          <w:bCs/>
        </w:rPr>
        <w:t xml:space="preserve"> (2 puan)</w:t>
      </w:r>
    </w:p>
    <w:p w:rsidR="00DA5FB8" w:rsidRPr="00F805EC" w:rsidRDefault="00DA5FB8" w:rsidP="005A3294">
      <w:r w:rsidRPr="00F805EC">
        <w:rPr>
          <w:b/>
          <w:bCs/>
        </w:rPr>
        <w:t>A)</w:t>
      </w:r>
      <w:r w:rsidRPr="00F805EC">
        <w:t>Yayla, Orta Anadolu dağlarının düzü demektir.</w:t>
      </w:r>
    </w:p>
    <w:p w:rsidR="00DA5FB8" w:rsidRPr="00F805EC" w:rsidRDefault="00DA5FB8" w:rsidP="005A3294">
      <w:r w:rsidRPr="00F805EC">
        <w:t>B)Yaylanın sesi kuru, gözü yaşlıdır.</w:t>
      </w:r>
    </w:p>
    <w:p w:rsidR="00DA5FB8" w:rsidRPr="00F805EC" w:rsidRDefault="00DA5FB8" w:rsidP="005A3294">
      <w:r w:rsidRPr="00F805EC">
        <w:t>C)Yayla için için ağlar, bütün suların için için aktığı gibi.</w:t>
      </w:r>
    </w:p>
    <w:p w:rsidR="00DA5FB8" w:rsidRPr="00F805EC" w:rsidRDefault="00DA5FB8" w:rsidP="005A3294">
      <w:r w:rsidRPr="00F805EC">
        <w:t>D)Yayla, her yıl gelen misafirleri dört gözle bekle</w:t>
      </w:r>
    </w:p>
    <w:p w:rsidR="00DA5FB8" w:rsidRDefault="00DA5FB8" w:rsidP="00042169">
      <w:pPr>
        <w:rPr>
          <w:b/>
          <w:bCs/>
        </w:rPr>
      </w:pPr>
    </w:p>
    <w:p w:rsidR="00DA5FB8" w:rsidRPr="00F805EC" w:rsidRDefault="00DA5FB8" w:rsidP="00042169">
      <w:pPr>
        <w:rPr>
          <w:b/>
          <w:bCs/>
        </w:rPr>
      </w:pPr>
      <w:r w:rsidRPr="00F805EC">
        <w:rPr>
          <w:b/>
          <w:bCs/>
        </w:rPr>
        <w:t>20.Aşağıdaki cümlelerin hangisinde “-ecek/-acak” eki, diğerlerinden farklı bir görevde kullanılmıştır? ( 2 puan)</w:t>
      </w:r>
    </w:p>
    <w:p w:rsidR="00DA5FB8" w:rsidRPr="00F805EC" w:rsidRDefault="00DA5FB8" w:rsidP="00042169">
      <w:pPr>
        <w:numPr>
          <w:ilvl w:val="0"/>
          <w:numId w:val="5"/>
        </w:numPr>
      </w:pPr>
      <w:r w:rsidRPr="00F805EC">
        <w:t>Sana söyleyecek bir şey bulamadım.</w:t>
      </w:r>
    </w:p>
    <w:p w:rsidR="00DA5FB8" w:rsidRPr="00F805EC" w:rsidRDefault="00DA5FB8" w:rsidP="00042169">
      <w:pPr>
        <w:numPr>
          <w:ilvl w:val="0"/>
          <w:numId w:val="5"/>
        </w:numPr>
      </w:pPr>
      <w:r w:rsidRPr="00F805EC">
        <w:t>Atılacak poşetleri kapının önüne çıkar.</w:t>
      </w:r>
    </w:p>
    <w:p w:rsidR="00DA5FB8" w:rsidRPr="00F805EC" w:rsidRDefault="00DA5FB8" w:rsidP="00042169">
      <w:pPr>
        <w:numPr>
          <w:ilvl w:val="0"/>
          <w:numId w:val="5"/>
        </w:numPr>
      </w:pPr>
      <w:r w:rsidRPr="00F805EC">
        <w:t>Beklenen ürünler yarın sabah gelecek.</w:t>
      </w:r>
    </w:p>
    <w:p w:rsidR="00DA5FB8" w:rsidRPr="00F805EC" w:rsidRDefault="00DA5FB8" w:rsidP="00042169">
      <w:pPr>
        <w:numPr>
          <w:ilvl w:val="0"/>
          <w:numId w:val="5"/>
        </w:numPr>
      </w:pPr>
      <w:r w:rsidRPr="00F805EC">
        <w:t>Gezilecek yer bırakmadık kocaman şehirde.</w:t>
      </w:r>
    </w:p>
    <w:p w:rsidR="00DA5FB8" w:rsidRDefault="00DA5FB8" w:rsidP="00042169"/>
    <w:p w:rsidR="00DA5FB8" w:rsidRPr="00F805EC" w:rsidRDefault="00DA5FB8" w:rsidP="00042169">
      <w:r w:rsidRPr="00F805EC">
        <w:t xml:space="preserve">21.İlk karşıma çıkan lüks otelden içeriye girdim. Oteldeki iç mimari gözlerimi kamaştırmıştı. Otelde çalışan küçük çocuğun gözbebekleri “sabahın altısında bu adamın burada ne işi var?” der gibiydi. Çocuk, beni odama kadar götürüyordu. Çok sempatik bir görünüşü vardı. On altıncı katta asansörden indik. Bana odayı gösterecek çocuğun peşinden yürüyordum. Çocuk kısa bir koridoru geçti, bir odanın önünde durdu. Ben de durdum. Kapıyı açtı, içeri girdik. Perdeler sıkı sıkıya kapalı. Çocuk perdeleri açıp dışarıyı göstermek istedi. Engel oldum. Lambaları yaktı. Bir şey isteyip istemediğimi sordu. İstemediğimi söyledim. Bahşişini verdim, gitti. </w:t>
      </w:r>
    </w:p>
    <w:p w:rsidR="00DA5FB8" w:rsidRPr="00F805EC" w:rsidRDefault="00DA5FB8" w:rsidP="00042169">
      <w:pPr>
        <w:rPr>
          <w:b/>
          <w:bCs/>
        </w:rPr>
      </w:pPr>
      <w:r w:rsidRPr="00F805EC">
        <w:rPr>
          <w:b/>
          <w:bCs/>
        </w:rPr>
        <w:t>Bu parçadaki olay, yer, zaman ve kişiler aşağıdakilerin hangisinde doğru olarak verilmiştir? (2 puan)</w:t>
      </w:r>
    </w:p>
    <w:p w:rsidR="00DA5FB8" w:rsidRPr="00F805EC" w:rsidRDefault="00DA5FB8" w:rsidP="00042169"/>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3"/>
        <w:gridCol w:w="3171"/>
        <w:gridCol w:w="1985"/>
        <w:gridCol w:w="1559"/>
        <w:gridCol w:w="2977"/>
      </w:tblGrid>
      <w:tr w:rsidR="00DA5FB8" w:rsidRPr="00F805EC">
        <w:trPr>
          <w:trHeight w:val="634"/>
        </w:trPr>
        <w:tc>
          <w:tcPr>
            <w:tcW w:w="443" w:type="dxa"/>
            <w:tcBorders>
              <w:top w:val="nil"/>
              <w:left w:val="nil"/>
              <w:bottom w:val="nil"/>
            </w:tcBorders>
            <w:vAlign w:val="center"/>
          </w:tcPr>
          <w:p w:rsidR="00DA5FB8" w:rsidRPr="00F805EC" w:rsidRDefault="00DA5FB8" w:rsidP="00CD7970"/>
        </w:tc>
        <w:tc>
          <w:tcPr>
            <w:tcW w:w="3171" w:type="dxa"/>
            <w:vAlign w:val="center"/>
          </w:tcPr>
          <w:p w:rsidR="00DA5FB8" w:rsidRPr="00F805EC" w:rsidRDefault="00DA5FB8" w:rsidP="00CD7970">
            <w:r w:rsidRPr="00F805EC">
              <w:t>OLAY</w:t>
            </w:r>
          </w:p>
        </w:tc>
        <w:tc>
          <w:tcPr>
            <w:tcW w:w="1985" w:type="dxa"/>
            <w:vAlign w:val="center"/>
          </w:tcPr>
          <w:p w:rsidR="00DA5FB8" w:rsidRPr="00F805EC" w:rsidRDefault="00DA5FB8" w:rsidP="00CD7970">
            <w:r w:rsidRPr="00F805EC">
              <w:t>YER</w:t>
            </w:r>
          </w:p>
        </w:tc>
        <w:tc>
          <w:tcPr>
            <w:tcW w:w="1559" w:type="dxa"/>
            <w:vAlign w:val="center"/>
          </w:tcPr>
          <w:p w:rsidR="00DA5FB8" w:rsidRPr="00F805EC" w:rsidRDefault="00DA5FB8" w:rsidP="00CD7970">
            <w:r w:rsidRPr="00F805EC">
              <w:t>ZAMAN</w:t>
            </w:r>
          </w:p>
        </w:tc>
        <w:tc>
          <w:tcPr>
            <w:tcW w:w="2977" w:type="dxa"/>
            <w:vAlign w:val="center"/>
          </w:tcPr>
          <w:p w:rsidR="00DA5FB8" w:rsidRPr="00F805EC" w:rsidRDefault="00DA5FB8" w:rsidP="00CD7970">
            <w:r w:rsidRPr="00F805EC">
              <w:t>KİŞİLER</w:t>
            </w:r>
          </w:p>
        </w:tc>
      </w:tr>
      <w:tr w:rsidR="00DA5FB8" w:rsidRPr="00F805EC">
        <w:trPr>
          <w:trHeight w:val="486"/>
        </w:trPr>
        <w:tc>
          <w:tcPr>
            <w:tcW w:w="443" w:type="dxa"/>
            <w:tcBorders>
              <w:top w:val="nil"/>
              <w:left w:val="nil"/>
              <w:bottom w:val="nil"/>
            </w:tcBorders>
            <w:vAlign w:val="center"/>
          </w:tcPr>
          <w:p w:rsidR="00DA5FB8" w:rsidRPr="00F805EC" w:rsidRDefault="00DA5FB8" w:rsidP="00CD7970">
            <w:r w:rsidRPr="00F805EC">
              <w:t>A)</w:t>
            </w:r>
          </w:p>
        </w:tc>
        <w:tc>
          <w:tcPr>
            <w:tcW w:w="3171" w:type="dxa"/>
          </w:tcPr>
          <w:p w:rsidR="00DA5FB8" w:rsidRPr="00F805EC" w:rsidRDefault="00DA5FB8" w:rsidP="00CD7970">
            <w:r w:rsidRPr="00F805EC">
              <w:t>Yazarın tatil macerası</w:t>
            </w:r>
          </w:p>
        </w:tc>
        <w:tc>
          <w:tcPr>
            <w:tcW w:w="1985" w:type="dxa"/>
          </w:tcPr>
          <w:p w:rsidR="00DA5FB8" w:rsidRPr="00F805EC" w:rsidRDefault="00DA5FB8" w:rsidP="00CD7970">
            <w:r w:rsidRPr="00F805EC">
              <w:t>Otel odası</w:t>
            </w:r>
          </w:p>
        </w:tc>
        <w:tc>
          <w:tcPr>
            <w:tcW w:w="1559" w:type="dxa"/>
          </w:tcPr>
          <w:p w:rsidR="00DA5FB8" w:rsidRPr="00F805EC" w:rsidRDefault="00DA5FB8" w:rsidP="00CD7970">
            <w:r w:rsidRPr="00F805EC">
              <w:t>Gece</w:t>
            </w:r>
          </w:p>
        </w:tc>
        <w:tc>
          <w:tcPr>
            <w:tcW w:w="2977" w:type="dxa"/>
          </w:tcPr>
          <w:p w:rsidR="00DA5FB8" w:rsidRPr="00F805EC" w:rsidRDefault="00DA5FB8" w:rsidP="00CD7970">
            <w:r w:rsidRPr="00F805EC">
              <w:t>Yazar ve otel odası</w:t>
            </w:r>
          </w:p>
        </w:tc>
      </w:tr>
      <w:tr w:rsidR="00DA5FB8" w:rsidRPr="00F805EC">
        <w:trPr>
          <w:trHeight w:val="550"/>
        </w:trPr>
        <w:tc>
          <w:tcPr>
            <w:tcW w:w="443" w:type="dxa"/>
            <w:tcBorders>
              <w:top w:val="nil"/>
              <w:left w:val="nil"/>
              <w:bottom w:val="nil"/>
            </w:tcBorders>
            <w:vAlign w:val="center"/>
          </w:tcPr>
          <w:p w:rsidR="00DA5FB8" w:rsidRPr="00F805EC" w:rsidRDefault="00DA5FB8" w:rsidP="00CD7970">
            <w:r w:rsidRPr="00F805EC">
              <w:t>B)</w:t>
            </w:r>
          </w:p>
        </w:tc>
        <w:tc>
          <w:tcPr>
            <w:tcW w:w="3171" w:type="dxa"/>
          </w:tcPr>
          <w:p w:rsidR="00DA5FB8" w:rsidRPr="00F805EC" w:rsidRDefault="00DA5FB8" w:rsidP="00CD7970">
            <w:r w:rsidRPr="00F805EC">
              <w:t>Yazarın otel adasına gitmesi</w:t>
            </w:r>
          </w:p>
        </w:tc>
        <w:tc>
          <w:tcPr>
            <w:tcW w:w="1985" w:type="dxa"/>
          </w:tcPr>
          <w:p w:rsidR="00DA5FB8" w:rsidRPr="00F805EC" w:rsidRDefault="00DA5FB8" w:rsidP="00CD7970">
            <w:r w:rsidRPr="00F805EC">
              <w:t>Otel</w:t>
            </w:r>
          </w:p>
        </w:tc>
        <w:tc>
          <w:tcPr>
            <w:tcW w:w="1559" w:type="dxa"/>
          </w:tcPr>
          <w:p w:rsidR="00DA5FB8" w:rsidRPr="00F805EC" w:rsidRDefault="00DA5FB8" w:rsidP="00CD7970">
            <w:r w:rsidRPr="00F805EC">
              <w:t>Sabah</w:t>
            </w:r>
          </w:p>
        </w:tc>
        <w:tc>
          <w:tcPr>
            <w:tcW w:w="2977" w:type="dxa"/>
          </w:tcPr>
          <w:p w:rsidR="00DA5FB8" w:rsidRPr="00F805EC" w:rsidRDefault="00DA5FB8" w:rsidP="00CD7970">
            <w:r w:rsidRPr="00F805EC">
              <w:t>Yazar ve çocuk</w:t>
            </w:r>
          </w:p>
        </w:tc>
      </w:tr>
      <w:tr w:rsidR="00DA5FB8" w:rsidRPr="00F805EC">
        <w:trPr>
          <w:trHeight w:val="574"/>
        </w:trPr>
        <w:tc>
          <w:tcPr>
            <w:tcW w:w="443" w:type="dxa"/>
            <w:tcBorders>
              <w:top w:val="nil"/>
              <w:left w:val="nil"/>
              <w:bottom w:val="nil"/>
            </w:tcBorders>
            <w:vAlign w:val="center"/>
          </w:tcPr>
          <w:p w:rsidR="00DA5FB8" w:rsidRPr="00F805EC" w:rsidRDefault="00DA5FB8" w:rsidP="00CD7970">
            <w:r w:rsidRPr="00F805EC">
              <w:t>C)</w:t>
            </w:r>
          </w:p>
        </w:tc>
        <w:tc>
          <w:tcPr>
            <w:tcW w:w="3171" w:type="dxa"/>
          </w:tcPr>
          <w:p w:rsidR="00DA5FB8" w:rsidRPr="00F805EC" w:rsidRDefault="00DA5FB8" w:rsidP="00CD7970">
            <w:r w:rsidRPr="00F805EC">
              <w:t>Otelin güzelliği</w:t>
            </w:r>
          </w:p>
        </w:tc>
        <w:tc>
          <w:tcPr>
            <w:tcW w:w="1985" w:type="dxa"/>
          </w:tcPr>
          <w:p w:rsidR="00DA5FB8" w:rsidRPr="00F805EC" w:rsidRDefault="00DA5FB8" w:rsidP="00CD7970">
            <w:r w:rsidRPr="00F805EC">
              <w:t>Koridor</w:t>
            </w:r>
          </w:p>
        </w:tc>
        <w:tc>
          <w:tcPr>
            <w:tcW w:w="1559" w:type="dxa"/>
          </w:tcPr>
          <w:p w:rsidR="00DA5FB8" w:rsidRPr="00F805EC" w:rsidRDefault="00DA5FB8" w:rsidP="00CD7970">
            <w:r w:rsidRPr="00F805EC">
              <w:t>Akşam</w:t>
            </w:r>
          </w:p>
        </w:tc>
        <w:tc>
          <w:tcPr>
            <w:tcW w:w="2977" w:type="dxa"/>
          </w:tcPr>
          <w:p w:rsidR="00DA5FB8" w:rsidRPr="00F805EC" w:rsidRDefault="00DA5FB8" w:rsidP="00CD7970">
            <w:r w:rsidRPr="00F805EC">
              <w:t>Çocuk ve güvenlik görevlisi</w:t>
            </w:r>
          </w:p>
        </w:tc>
      </w:tr>
      <w:tr w:rsidR="00DA5FB8" w:rsidRPr="00F805EC">
        <w:trPr>
          <w:trHeight w:val="428"/>
        </w:trPr>
        <w:tc>
          <w:tcPr>
            <w:tcW w:w="443" w:type="dxa"/>
            <w:tcBorders>
              <w:top w:val="nil"/>
              <w:left w:val="nil"/>
              <w:bottom w:val="nil"/>
            </w:tcBorders>
            <w:vAlign w:val="center"/>
          </w:tcPr>
          <w:p w:rsidR="00DA5FB8" w:rsidRPr="00F805EC" w:rsidRDefault="00DA5FB8" w:rsidP="00CD7970">
            <w:r w:rsidRPr="00F805EC">
              <w:t>D)</w:t>
            </w:r>
          </w:p>
        </w:tc>
        <w:tc>
          <w:tcPr>
            <w:tcW w:w="3171" w:type="dxa"/>
          </w:tcPr>
          <w:p w:rsidR="00DA5FB8" w:rsidRPr="00F805EC" w:rsidRDefault="00DA5FB8" w:rsidP="00CD7970">
            <w:r w:rsidRPr="00F805EC">
              <w:t>Otelde bir gezinti</w:t>
            </w:r>
          </w:p>
        </w:tc>
        <w:tc>
          <w:tcPr>
            <w:tcW w:w="1985" w:type="dxa"/>
          </w:tcPr>
          <w:p w:rsidR="00DA5FB8" w:rsidRPr="00F805EC" w:rsidRDefault="00DA5FB8" w:rsidP="00CD7970">
            <w:r w:rsidRPr="00F805EC">
              <w:t>Asansör</w:t>
            </w:r>
          </w:p>
        </w:tc>
        <w:tc>
          <w:tcPr>
            <w:tcW w:w="1559" w:type="dxa"/>
          </w:tcPr>
          <w:p w:rsidR="00DA5FB8" w:rsidRPr="00F805EC" w:rsidRDefault="00DA5FB8" w:rsidP="00CD7970">
            <w:r w:rsidRPr="00F805EC">
              <w:t>Öğlen</w:t>
            </w:r>
          </w:p>
        </w:tc>
        <w:tc>
          <w:tcPr>
            <w:tcW w:w="2977" w:type="dxa"/>
          </w:tcPr>
          <w:p w:rsidR="00DA5FB8" w:rsidRPr="00F805EC" w:rsidRDefault="00DA5FB8" w:rsidP="00CD7970">
            <w:r w:rsidRPr="00F805EC">
              <w:t>Adam ve yazar</w:t>
            </w:r>
          </w:p>
        </w:tc>
      </w:tr>
    </w:tbl>
    <w:p w:rsidR="00DA5FB8" w:rsidRPr="00F805EC" w:rsidRDefault="00DA5FB8" w:rsidP="00042169">
      <w:pPr>
        <w:pStyle w:val="NoSpacing"/>
        <w:rPr>
          <w:rFonts w:ascii="Times New Roman" w:hAnsi="Times New Roman" w:cs="Times New Roman"/>
          <w:sz w:val="24"/>
          <w:szCs w:val="24"/>
        </w:rPr>
      </w:pPr>
    </w:p>
    <w:p w:rsidR="00DA5FB8" w:rsidRPr="00F805EC" w:rsidRDefault="00DA5FB8" w:rsidP="00042169">
      <w:pPr>
        <w:ind w:left="720"/>
        <w:jc w:val="both"/>
      </w:pPr>
    </w:p>
    <w:p w:rsidR="00DA5FB8" w:rsidRPr="00F805EC" w:rsidRDefault="00DA5FB8" w:rsidP="00042169"/>
    <w:p w:rsidR="00DA5FB8" w:rsidRPr="00F805EC" w:rsidRDefault="00DA5FB8" w:rsidP="00042169"/>
    <w:p w:rsidR="00DA5FB8" w:rsidRPr="00F805EC" w:rsidRDefault="00DA5FB8" w:rsidP="00042169"/>
    <w:p w:rsidR="00DA5FB8" w:rsidRPr="00F805EC" w:rsidRDefault="00DA5FB8" w:rsidP="00042169"/>
    <w:p w:rsidR="00DA5FB8" w:rsidRPr="00F805EC" w:rsidRDefault="00DA5FB8" w:rsidP="00042169"/>
    <w:p w:rsidR="00DA5FB8" w:rsidRPr="00F805EC" w:rsidRDefault="00DA5FB8" w:rsidP="00042169">
      <w:pPr>
        <w:pStyle w:val="NormalWeb"/>
        <w:shd w:val="clear" w:color="auto" w:fill="FFFFFF"/>
        <w:spacing w:before="0" w:beforeAutospacing="0" w:after="0" w:afterAutospacing="0"/>
        <w:jc w:val="both"/>
        <w:rPr>
          <w:rStyle w:val="Strong"/>
          <w:color w:val="232323"/>
        </w:rPr>
      </w:pPr>
    </w:p>
    <w:p w:rsidR="00DA5FB8" w:rsidRPr="00F805EC" w:rsidRDefault="00DA5FB8" w:rsidP="00042169">
      <w:pPr>
        <w:pStyle w:val="NormalWeb"/>
        <w:shd w:val="clear" w:color="auto" w:fill="FFFFFF"/>
        <w:spacing w:before="0" w:beforeAutospacing="0" w:after="0" w:afterAutospacing="0"/>
        <w:jc w:val="both"/>
        <w:rPr>
          <w:rStyle w:val="Strong"/>
          <w:color w:val="232323"/>
        </w:rPr>
      </w:pPr>
    </w:p>
    <w:p w:rsidR="00DA5FB8" w:rsidRDefault="00DA5FB8" w:rsidP="00042169">
      <w:pPr>
        <w:pStyle w:val="NormalWeb"/>
        <w:shd w:val="clear" w:color="auto" w:fill="FFFFFF"/>
        <w:spacing w:before="0" w:beforeAutospacing="0" w:after="0" w:afterAutospacing="0"/>
        <w:jc w:val="both"/>
        <w:rPr>
          <w:rStyle w:val="Strong"/>
          <w:color w:val="232323"/>
        </w:rPr>
      </w:pPr>
    </w:p>
    <w:p w:rsidR="00DA5FB8" w:rsidRDefault="00DA5FB8" w:rsidP="00042169">
      <w:pPr>
        <w:pStyle w:val="NormalWeb"/>
        <w:shd w:val="clear" w:color="auto" w:fill="FFFFFF"/>
        <w:spacing w:before="0" w:beforeAutospacing="0" w:after="0" w:afterAutospacing="0"/>
        <w:jc w:val="both"/>
        <w:rPr>
          <w:rStyle w:val="Strong"/>
          <w:color w:val="232323"/>
        </w:rPr>
      </w:pPr>
    </w:p>
    <w:p w:rsidR="00DA5FB8" w:rsidRPr="00F805EC" w:rsidRDefault="00DA5FB8" w:rsidP="00042169">
      <w:pPr>
        <w:pStyle w:val="NormalWeb"/>
        <w:shd w:val="clear" w:color="auto" w:fill="FFFFFF"/>
        <w:spacing w:before="0" w:beforeAutospacing="0" w:after="0" w:afterAutospacing="0"/>
        <w:jc w:val="both"/>
        <w:rPr>
          <w:color w:val="232323"/>
        </w:rPr>
      </w:pPr>
      <w:r w:rsidRPr="00F805EC">
        <w:rPr>
          <w:rStyle w:val="Strong"/>
          <w:color w:val="232323"/>
        </w:rPr>
        <w:t>22) </w:t>
      </w:r>
      <w:r w:rsidRPr="00F805EC">
        <w:rPr>
          <w:color w:val="232323"/>
        </w:rPr>
        <w:t>I. </w:t>
      </w:r>
      <w:r w:rsidRPr="00F805EC">
        <w:rPr>
          <w:rStyle w:val="apple-converted-space"/>
          <w:color w:val="232323"/>
        </w:rPr>
        <w:t> </w:t>
      </w:r>
      <w:r w:rsidRPr="00F805EC">
        <w:rPr>
          <w:color w:val="232323"/>
          <w:u w:val="single"/>
        </w:rPr>
        <w:t>Veren</w:t>
      </w:r>
      <w:r w:rsidRPr="00F805EC">
        <w:rPr>
          <w:rStyle w:val="apple-converted-space"/>
          <w:color w:val="232323"/>
        </w:rPr>
        <w:t> </w:t>
      </w:r>
      <w:r w:rsidRPr="00F805EC">
        <w:rPr>
          <w:color w:val="232323"/>
        </w:rPr>
        <w:t>eli kimse kesmez.</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color w:val="232323"/>
        </w:rPr>
        <w:t>II.   Gün</w:t>
      </w:r>
      <w:r w:rsidRPr="00F805EC">
        <w:rPr>
          <w:rStyle w:val="apple-converted-space"/>
          <w:color w:val="232323"/>
        </w:rPr>
        <w:t> </w:t>
      </w:r>
      <w:r w:rsidRPr="00F805EC">
        <w:rPr>
          <w:color w:val="232323"/>
          <w:u w:val="single"/>
        </w:rPr>
        <w:t>doğmadan</w:t>
      </w:r>
      <w:r w:rsidRPr="00F805EC">
        <w:rPr>
          <w:rStyle w:val="apple-converted-space"/>
          <w:color w:val="232323"/>
        </w:rPr>
        <w:t> </w:t>
      </w:r>
      <w:r w:rsidRPr="00F805EC">
        <w:rPr>
          <w:color w:val="232323"/>
        </w:rPr>
        <w:t>neler doğar.</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color w:val="232323"/>
        </w:rPr>
        <w:t>III.  </w:t>
      </w:r>
      <w:r w:rsidRPr="00F805EC">
        <w:rPr>
          <w:color w:val="232323"/>
          <w:u w:val="single"/>
        </w:rPr>
        <w:t>Ağlamakla</w:t>
      </w:r>
      <w:r w:rsidRPr="00F805EC">
        <w:rPr>
          <w:rStyle w:val="apple-converted-space"/>
          <w:color w:val="232323"/>
        </w:rPr>
        <w:t> </w:t>
      </w:r>
      <w:r w:rsidRPr="00F805EC">
        <w:rPr>
          <w:color w:val="232323"/>
        </w:rPr>
        <w:t>yâr ele girmez.</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rStyle w:val="Strong"/>
          <w:color w:val="232323"/>
        </w:rPr>
        <w:t>Yukarıdaki altı</w:t>
      </w:r>
      <w:r w:rsidRPr="00F805EC">
        <w:rPr>
          <w:rStyle w:val="apple-converted-space"/>
          <w:b/>
          <w:bCs/>
          <w:color w:val="232323"/>
        </w:rPr>
        <w:t> </w:t>
      </w:r>
      <w:r w:rsidRPr="00F805EC">
        <w:rPr>
          <w:rStyle w:val="Strong"/>
          <w:color w:val="232323"/>
        </w:rPr>
        <w:t>çizili fiilimsilerin</w:t>
      </w:r>
      <w:r w:rsidRPr="00F805EC">
        <w:rPr>
          <w:rStyle w:val="apple-converted-space"/>
          <w:b/>
          <w:bCs/>
          <w:color w:val="232323"/>
        </w:rPr>
        <w:t> </w:t>
      </w:r>
      <w:r w:rsidRPr="00F805EC">
        <w:rPr>
          <w:rStyle w:val="Strong"/>
          <w:color w:val="232323"/>
        </w:rPr>
        <w:t>çeşidi, aşağıdakilerin hangisinde sırasıyla verilmiştir?</w:t>
      </w:r>
      <w:r w:rsidRPr="00F805EC">
        <w:rPr>
          <w:b/>
          <w:bCs/>
        </w:rPr>
        <w:t xml:space="preserve"> (2 puan)</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color w:val="232323"/>
        </w:rPr>
        <w:t>A) isim fiil, sıfat fiil, zarf fiil</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color w:val="232323"/>
        </w:rPr>
        <w:t>B) sıfat fiil, isim fiil, zarf fiil</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color w:val="232323"/>
        </w:rPr>
        <w:t>C) sıfat fiil, zarf fiil, isim fiil</w:t>
      </w:r>
    </w:p>
    <w:p w:rsidR="00DA5FB8" w:rsidRPr="00F805EC" w:rsidRDefault="00DA5FB8" w:rsidP="00042169">
      <w:pPr>
        <w:pStyle w:val="NormalWeb"/>
        <w:shd w:val="clear" w:color="auto" w:fill="FFFFFF"/>
        <w:spacing w:before="0" w:beforeAutospacing="0" w:after="0" w:afterAutospacing="0"/>
        <w:jc w:val="both"/>
        <w:rPr>
          <w:color w:val="232323"/>
        </w:rPr>
      </w:pPr>
      <w:r w:rsidRPr="00F805EC">
        <w:rPr>
          <w:color w:val="232323"/>
        </w:rPr>
        <w:t>D) zarf fiil, zarf fiil, sıfat fiil</w:t>
      </w:r>
    </w:p>
    <w:p w:rsidR="00DA5FB8" w:rsidRPr="00F805EC" w:rsidRDefault="00DA5FB8" w:rsidP="00042169"/>
    <w:p w:rsidR="00DA5FB8" w:rsidRPr="00F805EC" w:rsidRDefault="00DA5FB8" w:rsidP="00042169">
      <w:pPr>
        <w:autoSpaceDE w:val="0"/>
        <w:autoSpaceDN w:val="0"/>
        <w:adjustRightInd w:val="0"/>
        <w:jc w:val="both"/>
      </w:pPr>
      <w:r w:rsidRPr="00F805EC">
        <w:t xml:space="preserve">23)”Serpilmeye </w:t>
      </w:r>
      <w:r w:rsidRPr="00F805EC">
        <w:rPr>
          <w:u w:val="single"/>
        </w:rPr>
        <w:t>başladı</w:t>
      </w:r>
      <w:r w:rsidRPr="00F805EC">
        <w:t xml:space="preserve"> bir </w:t>
      </w:r>
      <w:r w:rsidRPr="00F805EC">
        <w:rPr>
          <w:u w:val="single"/>
        </w:rPr>
        <w:t>rüzgâr</w:t>
      </w:r>
      <w:r w:rsidRPr="00F805EC">
        <w:t xml:space="preserve"> ince ince,</w:t>
      </w:r>
    </w:p>
    <w:p w:rsidR="00DA5FB8" w:rsidRPr="00F805EC" w:rsidRDefault="00DA5FB8" w:rsidP="00042169">
      <w:pPr>
        <w:autoSpaceDE w:val="0"/>
        <w:autoSpaceDN w:val="0"/>
        <w:adjustRightInd w:val="0"/>
        <w:jc w:val="both"/>
      </w:pPr>
      <w:r w:rsidRPr="00F805EC">
        <w:t xml:space="preserve">     Son </w:t>
      </w:r>
      <w:r w:rsidRPr="00F805EC">
        <w:rPr>
          <w:u w:val="single"/>
        </w:rPr>
        <w:t>yokuş</w:t>
      </w:r>
      <w:r w:rsidRPr="00F805EC">
        <w:t xml:space="preserve"> noktasından düzlüğe </w:t>
      </w:r>
      <w:r w:rsidRPr="00F805EC">
        <w:rPr>
          <w:u w:val="single"/>
        </w:rPr>
        <w:t>çevrilince</w:t>
      </w:r>
      <w:r w:rsidRPr="00F805EC">
        <w:t>.”</w:t>
      </w:r>
    </w:p>
    <w:p w:rsidR="00DA5FB8" w:rsidRPr="00F805EC" w:rsidRDefault="00DA5FB8" w:rsidP="00042169">
      <w:pPr>
        <w:autoSpaceDE w:val="0"/>
        <w:autoSpaceDN w:val="0"/>
        <w:adjustRightInd w:val="0"/>
        <w:jc w:val="both"/>
      </w:pPr>
      <w:r w:rsidRPr="00F805EC">
        <w:t xml:space="preserve">                                        Faruk Nafiz Çamlıbel</w:t>
      </w:r>
    </w:p>
    <w:p w:rsidR="00DA5FB8" w:rsidRPr="00F805EC" w:rsidRDefault="00DA5FB8" w:rsidP="00042169">
      <w:pPr>
        <w:autoSpaceDE w:val="0"/>
        <w:autoSpaceDN w:val="0"/>
        <w:adjustRightInd w:val="0"/>
        <w:jc w:val="both"/>
        <w:rPr>
          <w:b/>
          <w:bCs/>
        </w:rPr>
      </w:pPr>
      <w:r w:rsidRPr="00F805EC">
        <w:rPr>
          <w:b/>
          <w:bCs/>
        </w:rPr>
        <w:t>Bu dizelerdeki altı çizili sözcüklerden hangisi fiilimsidir? (2 puan)</w:t>
      </w:r>
    </w:p>
    <w:p w:rsidR="00DA5FB8" w:rsidRPr="00F805EC" w:rsidRDefault="00DA5FB8" w:rsidP="00042169">
      <w:pPr>
        <w:autoSpaceDE w:val="0"/>
        <w:autoSpaceDN w:val="0"/>
        <w:adjustRightInd w:val="0"/>
        <w:jc w:val="both"/>
      </w:pPr>
      <w:r w:rsidRPr="00F805EC">
        <w:t xml:space="preserve">A) Başladı </w:t>
      </w:r>
      <w:r w:rsidRPr="00F805EC">
        <w:tab/>
      </w:r>
      <w:r w:rsidRPr="00F805EC">
        <w:tab/>
        <w:t>B) Çevrilince</w:t>
      </w:r>
    </w:p>
    <w:p w:rsidR="00DA5FB8" w:rsidRPr="00F805EC" w:rsidRDefault="00DA5FB8" w:rsidP="00042169">
      <w:pPr>
        <w:autoSpaceDE w:val="0"/>
        <w:autoSpaceDN w:val="0"/>
        <w:adjustRightInd w:val="0"/>
        <w:jc w:val="both"/>
      </w:pPr>
      <w:r w:rsidRPr="00F805EC">
        <w:t xml:space="preserve">C) Yokuş </w:t>
      </w:r>
      <w:r w:rsidRPr="00F805EC">
        <w:tab/>
      </w:r>
      <w:r w:rsidRPr="00F805EC">
        <w:tab/>
        <w:t>D) Rüzgâr</w:t>
      </w:r>
    </w:p>
    <w:p w:rsidR="00DA5FB8" w:rsidRDefault="00DA5FB8" w:rsidP="00042169">
      <w:pPr>
        <w:autoSpaceDE w:val="0"/>
        <w:autoSpaceDN w:val="0"/>
        <w:adjustRightInd w:val="0"/>
        <w:jc w:val="both"/>
      </w:pPr>
    </w:p>
    <w:p w:rsidR="00DA5FB8" w:rsidRDefault="00DA5FB8" w:rsidP="00672888">
      <w:r>
        <w:t>24</w:t>
      </w:r>
      <w:r w:rsidRPr="00F11402">
        <w:t xml:space="preserve">. </w:t>
      </w:r>
      <w:r w:rsidRPr="00803AF0">
        <w:t>Aşağıdaki</w:t>
      </w:r>
      <w:r w:rsidRPr="00F11402">
        <w:t xml:space="preserve"> dizelerin </w:t>
      </w:r>
      <w:r w:rsidRPr="00803AF0">
        <w:t>hangisi</w:t>
      </w:r>
      <w:r w:rsidRPr="00F11402">
        <w:t xml:space="preserve">nde benzetme </w:t>
      </w:r>
      <w:r w:rsidRPr="00803AF0">
        <w:t>yoktur?</w:t>
      </w:r>
      <w:r>
        <w:t xml:space="preserve"> </w:t>
      </w:r>
      <w:r w:rsidRPr="00F805EC">
        <w:rPr>
          <w:b/>
          <w:bCs/>
        </w:rPr>
        <w:t>(2 puan)</w:t>
      </w:r>
      <w:r w:rsidRPr="00F11402">
        <w:br/>
        <w:t>A) Eylül, gözyaşıdır kirpiklerimde biriken.</w:t>
      </w:r>
      <w:r w:rsidRPr="00F11402">
        <w:br/>
        <w:t>B) Sular öyle temiz ki annemin yüzü gibi.</w:t>
      </w:r>
      <w:r w:rsidRPr="00F11402">
        <w:br/>
        <w:t>C) Kulaklarım komşuların ayak sesinde.</w:t>
      </w:r>
      <w:r w:rsidRPr="00F11402">
        <w:br/>
        <w:t>D) Sürüp giden bir yaz düşüncesidir ellerin.</w:t>
      </w:r>
    </w:p>
    <w:p w:rsidR="00DA5FB8" w:rsidRPr="00F11402" w:rsidRDefault="00DA5FB8" w:rsidP="00672888">
      <w:pPr>
        <w:rPr>
          <w:b/>
          <w:bCs/>
        </w:rPr>
      </w:pPr>
    </w:p>
    <w:p w:rsidR="00DA5FB8" w:rsidRPr="00F805EC" w:rsidRDefault="00DA5FB8" w:rsidP="00672888">
      <w:pPr>
        <w:rPr>
          <w:b/>
          <w:bCs/>
        </w:rPr>
      </w:pPr>
      <w:r w:rsidRPr="00F805EC">
        <w:rPr>
          <w:b/>
          <w:bCs/>
        </w:rPr>
        <w:t>2</w:t>
      </w:r>
      <w:r>
        <w:rPr>
          <w:b/>
          <w:bCs/>
        </w:rPr>
        <w:t>5</w:t>
      </w:r>
      <w:r w:rsidRPr="00F805EC">
        <w:rPr>
          <w:b/>
          <w:bCs/>
        </w:rPr>
        <w:t xml:space="preserve">. Aşağıdaki 3 atasözünden birini seçerek bir kompozisyon </w:t>
      </w:r>
      <w:r>
        <w:rPr>
          <w:b/>
          <w:bCs/>
        </w:rPr>
        <w:t>yazınız. ( 19</w:t>
      </w:r>
      <w:r w:rsidRPr="00F805EC">
        <w:rPr>
          <w:b/>
          <w:bCs/>
        </w:rPr>
        <w:t xml:space="preserve"> p. )</w:t>
      </w:r>
    </w:p>
    <w:p w:rsidR="00DA5FB8" w:rsidRPr="00F805EC" w:rsidRDefault="00DA5FB8" w:rsidP="00672888">
      <w:pPr>
        <w:pStyle w:val="ListeParagraf1"/>
        <w:numPr>
          <w:ilvl w:val="0"/>
          <w:numId w:val="9"/>
        </w:numPr>
        <w:jc w:val="both"/>
        <w:rPr>
          <w:b/>
          <w:bCs/>
          <w:i/>
          <w:iCs/>
        </w:rPr>
      </w:pPr>
      <w:r w:rsidRPr="00F805EC">
        <w:rPr>
          <w:b/>
          <w:bCs/>
          <w:i/>
          <w:iCs/>
        </w:rPr>
        <w:t>Rüzgâr eken, fırtına biçer.</w:t>
      </w:r>
    </w:p>
    <w:p w:rsidR="00DA5FB8" w:rsidRPr="00F805EC" w:rsidRDefault="00DA5FB8" w:rsidP="00672888">
      <w:pPr>
        <w:pStyle w:val="ListeParagraf1"/>
        <w:numPr>
          <w:ilvl w:val="0"/>
          <w:numId w:val="9"/>
        </w:numPr>
        <w:jc w:val="both"/>
        <w:rPr>
          <w:b/>
          <w:bCs/>
          <w:i/>
          <w:iCs/>
        </w:rPr>
      </w:pPr>
      <w:r w:rsidRPr="00F805EC">
        <w:rPr>
          <w:b/>
          <w:bCs/>
          <w:i/>
          <w:iCs/>
        </w:rPr>
        <w:t>Kusursuz dost arayan dostsuz kalır..</w:t>
      </w:r>
    </w:p>
    <w:p w:rsidR="00DA5FB8" w:rsidRPr="00F805EC" w:rsidRDefault="00DA5FB8" w:rsidP="00672888">
      <w:pPr>
        <w:pStyle w:val="ListeParagraf1"/>
        <w:numPr>
          <w:ilvl w:val="0"/>
          <w:numId w:val="9"/>
        </w:numPr>
        <w:jc w:val="both"/>
        <w:rPr>
          <w:b/>
          <w:bCs/>
          <w:i/>
          <w:iCs/>
        </w:rPr>
      </w:pPr>
      <w:r w:rsidRPr="00F805EC">
        <w:rPr>
          <w:b/>
          <w:bCs/>
          <w:i/>
          <w:iCs/>
        </w:rPr>
        <w:t>Söz gümüşse, sükût altındır.</w:t>
      </w:r>
    </w:p>
    <w:p w:rsidR="00DA5FB8" w:rsidRPr="00F805EC" w:rsidRDefault="00DA5FB8" w:rsidP="00672888">
      <w:r w:rsidRPr="00F805EC">
        <w:rPr>
          <w:b/>
          <w:bCs/>
        </w:rPr>
        <w:t>(N</w:t>
      </w:r>
      <w:r>
        <w:rPr>
          <w:b/>
          <w:bCs/>
        </w:rPr>
        <w:t>ot Baremi: Kağıt düzeni</w:t>
      </w:r>
      <w:r w:rsidRPr="00F805EC">
        <w:rPr>
          <w:b/>
          <w:bCs/>
        </w:rPr>
        <w:t>:</w:t>
      </w:r>
      <w:r>
        <w:t xml:space="preserve"> 3</w:t>
      </w:r>
      <w:r w:rsidRPr="00F805EC">
        <w:t xml:space="preserve"> puan / </w:t>
      </w:r>
      <w:r w:rsidRPr="00F805EC">
        <w:rPr>
          <w:b/>
          <w:bCs/>
        </w:rPr>
        <w:t>Yazının okunabilirliği, Noktalama ve yazım kurallarına uygunluk:</w:t>
      </w:r>
      <w:r w:rsidRPr="00F805EC">
        <w:t xml:space="preserve"> 3 puan / </w:t>
      </w:r>
      <w:r w:rsidRPr="00F805EC">
        <w:rPr>
          <w:b/>
          <w:bCs/>
        </w:rPr>
        <w:t xml:space="preserve">Konuyu ifade edebilme: </w:t>
      </w:r>
      <w:r>
        <w:t>9</w:t>
      </w:r>
      <w:r w:rsidRPr="00F805EC">
        <w:t xml:space="preserve"> puan</w:t>
      </w:r>
      <w:r w:rsidRPr="00F805EC">
        <w:rPr>
          <w:b/>
          <w:bCs/>
        </w:rPr>
        <w:t>, Başlık, Giriş, Gelişme, Sonuç Bölümlerine Uygunluk:</w:t>
      </w:r>
      <w:r w:rsidRPr="00F805EC">
        <w:t xml:space="preserve"> 4 puan)  </w:t>
      </w:r>
    </w:p>
    <w:p w:rsidR="00DA5FB8" w:rsidRPr="00F805EC" w:rsidRDefault="00DA5FB8" w:rsidP="00042169">
      <w:pPr>
        <w:autoSpaceDE w:val="0"/>
        <w:autoSpaceDN w:val="0"/>
        <w:adjustRightInd w:val="0"/>
        <w:jc w:val="both"/>
      </w:pPr>
    </w:p>
    <w:p w:rsidR="00DA5FB8" w:rsidRPr="00F805EC" w:rsidRDefault="00DA5FB8" w:rsidP="00042169"/>
    <w:p w:rsidR="00DA5FB8" w:rsidRPr="00336B47" w:rsidRDefault="00DA5FB8" w:rsidP="00042169">
      <w:pPr>
        <w:rPr>
          <w:b/>
          <w:bCs/>
          <w:i/>
          <w:iCs/>
        </w:rPr>
      </w:pPr>
      <w:r>
        <w:tab/>
      </w:r>
      <w:r>
        <w:tab/>
      </w:r>
      <w:r>
        <w:tab/>
      </w:r>
      <w:r>
        <w:tab/>
      </w:r>
      <w:r>
        <w:tab/>
      </w:r>
      <w:r>
        <w:tab/>
      </w:r>
      <w:r>
        <w:tab/>
      </w:r>
      <w:r>
        <w:tab/>
      </w:r>
      <w:r>
        <w:tab/>
      </w:r>
      <w:r>
        <w:tab/>
      </w:r>
      <w:r>
        <w:tab/>
      </w:r>
      <w:r>
        <w:tab/>
        <w:t xml:space="preserve">   </w:t>
      </w:r>
      <w:r w:rsidRPr="00336B47">
        <w:rPr>
          <w:b/>
          <w:bCs/>
          <w:i/>
          <w:iCs/>
        </w:rPr>
        <w:t>BAŞARILAR…</w:t>
      </w:r>
    </w:p>
    <w:p w:rsidR="00DA5FB8" w:rsidRPr="00336B47" w:rsidRDefault="00DA5FB8" w:rsidP="00042169">
      <w:pPr>
        <w:rPr>
          <w:b/>
          <w:bCs/>
          <w:i/>
          <w:iCs/>
        </w:rPr>
      </w:pP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p>
    <w:p w:rsidR="00DA5FB8" w:rsidRPr="00336B47" w:rsidRDefault="00DA5FB8" w:rsidP="00F805EC">
      <w:pPr>
        <w:ind w:left="7788" w:firstLine="708"/>
        <w:rPr>
          <w:b/>
          <w:bCs/>
          <w:i/>
          <w:iCs/>
        </w:rPr>
      </w:pPr>
      <w:r w:rsidRPr="00336B47">
        <w:rPr>
          <w:b/>
          <w:bCs/>
          <w:i/>
          <w:iCs/>
        </w:rPr>
        <w:t>Mehmet ÖZDOĞAR</w:t>
      </w:r>
    </w:p>
    <w:p w:rsidR="00DA5FB8" w:rsidRPr="00336B47" w:rsidRDefault="00DA5FB8" w:rsidP="00042169">
      <w:pPr>
        <w:rPr>
          <w:b/>
          <w:bCs/>
          <w:i/>
          <w:iCs/>
        </w:rPr>
      </w:pP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r>
      <w:r w:rsidRPr="00336B47">
        <w:rPr>
          <w:b/>
          <w:bCs/>
          <w:i/>
          <w:iCs/>
        </w:rPr>
        <w:tab/>
        <w:t xml:space="preserve">  Türkçe Öğretmeni</w:t>
      </w:r>
    </w:p>
    <w:p w:rsidR="00DA5FB8" w:rsidRPr="00F805EC" w:rsidRDefault="00DA5FB8" w:rsidP="000E513C">
      <w:pPr>
        <w:rPr>
          <w:shd w:val="clear" w:color="auto" w:fill="FFFFFF"/>
        </w:rPr>
      </w:pPr>
    </w:p>
    <w:p w:rsidR="00DA5FB8" w:rsidRPr="00F805EC" w:rsidRDefault="00DA5FB8" w:rsidP="00F16DB8">
      <w:pPr>
        <w:rPr>
          <w:shd w:val="clear" w:color="auto" w:fill="FFFFFF"/>
        </w:rPr>
      </w:pPr>
    </w:p>
    <w:sectPr w:rsidR="00DA5FB8" w:rsidRPr="00F805EC" w:rsidSect="00042169">
      <w:head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FB8" w:rsidRDefault="00DA5FB8" w:rsidP="007122FB">
      <w:r>
        <w:separator/>
      </w:r>
    </w:p>
  </w:endnote>
  <w:endnote w:type="continuationSeparator" w:id="1">
    <w:p w:rsidR="00DA5FB8" w:rsidRDefault="00DA5FB8" w:rsidP="007122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FB8" w:rsidRDefault="00DA5FB8" w:rsidP="007122FB">
      <w:r>
        <w:separator/>
      </w:r>
    </w:p>
  </w:footnote>
  <w:footnote w:type="continuationSeparator" w:id="1">
    <w:p w:rsidR="00DA5FB8" w:rsidRDefault="00DA5FB8" w:rsidP="00712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FB8" w:rsidRPr="00203279" w:rsidRDefault="00DA5FB8" w:rsidP="00866A76">
    <w:pPr>
      <w:pStyle w:val="NoSpacing"/>
      <w:jc w:val="center"/>
      <w:rPr>
        <w:rFonts w:ascii="Cambria" w:hAnsi="Cambria" w:cs="Cambria"/>
        <w:b/>
        <w:bCs/>
        <w:i/>
        <w:i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6861"/>
    <w:multiLevelType w:val="hybridMultilevel"/>
    <w:tmpl w:val="D69CCEFE"/>
    <w:lvl w:ilvl="0" w:tplc="0554A5C4">
      <w:start w:val="7"/>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nsid w:val="1AFB3B7A"/>
    <w:multiLevelType w:val="hybridMultilevel"/>
    <w:tmpl w:val="DD6E5E5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1FA6493B"/>
    <w:multiLevelType w:val="hybridMultilevel"/>
    <w:tmpl w:val="B9C0AC10"/>
    <w:lvl w:ilvl="0" w:tplc="66C4F33A">
      <w:start w:val="1"/>
      <w:numFmt w:val="decimal"/>
      <w:lvlText w:val="%1."/>
      <w:lvlJc w:val="left"/>
      <w:pPr>
        <w:ind w:left="360" w:hanging="360"/>
      </w:pPr>
      <w:rPr>
        <w:rFonts w:hint="default"/>
        <w:b/>
        <w:bCs/>
        <w:i/>
        <w:i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bCs w:val="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307C517B"/>
    <w:multiLevelType w:val="hybridMultilevel"/>
    <w:tmpl w:val="B254F6D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47DE5587"/>
    <w:multiLevelType w:val="hybridMultilevel"/>
    <w:tmpl w:val="D9FC11CA"/>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nsid w:val="5AF377BF"/>
    <w:multiLevelType w:val="hybridMultilevel"/>
    <w:tmpl w:val="E6DC3C72"/>
    <w:lvl w:ilvl="0" w:tplc="B7FCDC3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2436392"/>
    <w:multiLevelType w:val="hybridMultilevel"/>
    <w:tmpl w:val="5900D6C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
  </w:num>
  <w:num w:numId="2">
    <w:abstractNumId w:val="3"/>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6DB8"/>
    <w:rsid w:val="00042169"/>
    <w:rsid w:val="000A72DC"/>
    <w:rsid w:val="000E513C"/>
    <w:rsid w:val="002008E1"/>
    <w:rsid w:val="00203279"/>
    <w:rsid w:val="00255A2E"/>
    <w:rsid w:val="002A211B"/>
    <w:rsid w:val="00336B47"/>
    <w:rsid w:val="003F0983"/>
    <w:rsid w:val="0046751C"/>
    <w:rsid w:val="004F0ACE"/>
    <w:rsid w:val="005439FC"/>
    <w:rsid w:val="00587185"/>
    <w:rsid w:val="005A3294"/>
    <w:rsid w:val="005B73D9"/>
    <w:rsid w:val="00672888"/>
    <w:rsid w:val="00674257"/>
    <w:rsid w:val="007122FB"/>
    <w:rsid w:val="007B01F9"/>
    <w:rsid w:val="00803AF0"/>
    <w:rsid w:val="00866A76"/>
    <w:rsid w:val="008B2588"/>
    <w:rsid w:val="009B2199"/>
    <w:rsid w:val="009C0787"/>
    <w:rsid w:val="009C07D2"/>
    <w:rsid w:val="00A770A0"/>
    <w:rsid w:val="00B441D4"/>
    <w:rsid w:val="00CD7970"/>
    <w:rsid w:val="00D45C0D"/>
    <w:rsid w:val="00DA5FB8"/>
    <w:rsid w:val="00DC2AD0"/>
    <w:rsid w:val="00DE1946"/>
    <w:rsid w:val="00DF6BE9"/>
    <w:rsid w:val="00E278F6"/>
    <w:rsid w:val="00EB5AB2"/>
    <w:rsid w:val="00F11402"/>
    <w:rsid w:val="00F16DB8"/>
    <w:rsid w:val="00F45DFB"/>
    <w:rsid w:val="00F805E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DB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16DB8"/>
    <w:pPr>
      <w:ind w:left="720"/>
    </w:pPr>
  </w:style>
  <w:style w:type="paragraph" w:styleId="NoSpacing">
    <w:name w:val="No Spacing"/>
    <w:link w:val="NoSpacingChar"/>
    <w:uiPriority w:val="99"/>
    <w:qFormat/>
    <w:rsid w:val="00F16DB8"/>
    <w:rPr>
      <w:rFonts w:cs="Calibri"/>
      <w:lang w:eastAsia="en-US"/>
    </w:rPr>
  </w:style>
  <w:style w:type="character" w:customStyle="1" w:styleId="NoSpacingChar">
    <w:name w:val="No Spacing Char"/>
    <w:link w:val="NoSpacing"/>
    <w:uiPriority w:val="99"/>
    <w:locked/>
    <w:rsid w:val="00F16DB8"/>
    <w:rPr>
      <w:rFonts w:ascii="Calibri" w:eastAsia="Times New Roman" w:hAnsi="Calibri" w:cs="Calibri"/>
      <w:sz w:val="22"/>
      <w:szCs w:val="22"/>
      <w:lang w:val="tr-TR" w:eastAsia="en-US"/>
    </w:rPr>
  </w:style>
  <w:style w:type="paragraph" w:customStyle="1" w:styleId="AralkYok1">
    <w:name w:val="Aralık Yok1"/>
    <w:uiPriority w:val="99"/>
    <w:rsid w:val="00F16DB8"/>
    <w:rPr>
      <w:rFonts w:eastAsia="Times New Roman" w:cs="Calibri"/>
    </w:rPr>
  </w:style>
  <w:style w:type="paragraph" w:customStyle="1" w:styleId="ListeParagraf1">
    <w:name w:val="Liste Paragraf1"/>
    <w:basedOn w:val="Normal"/>
    <w:uiPriority w:val="99"/>
    <w:rsid w:val="00F16DB8"/>
    <w:pPr>
      <w:ind w:left="720"/>
    </w:pPr>
  </w:style>
  <w:style w:type="character" w:customStyle="1" w:styleId="apple-converted-space">
    <w:name w:val="apple-converted-space"/>
    <w:uiPriority w:val="99"/>
    <w:rsid w:val="00F16DB8"/>
  </w:style>
  <w:style w:type="character" w:styleId="Strong">
    <w:name w:val="Strong"/>
    <w:basedOn w:val="DefaultParagraphFont"/>
    <w:uiPriority w:val="99"/>
    <w:qFormat/>
    <w:rsid w:val="00F16DB8"/>
    <w:rPr>
      <w:b/>
      <w:bCs/>
    </w:rPr>
  </w:style>
  <w:style w:type="paragraph" w:styleId="BalloonText">
    <w:name w:val="Balloon Text"/>
    <w:basedOn w:val="Normal"/>
    <w:link w:val="BalloonTextChar"/>
    <w:uiPriority w:val="99"/>
    <w:semiHidden/>
    <w:rsid w:val="008B258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B2588"/>
    <w:rPr>
      <w:rFonts w:ascii="Tahoma" w:hAnsi="Tahoma" w:cs="Tahoma"/>
      <w:sz w:val="16"/>
      <w:szCs w:val="16"/>
      <w:lang w:eastAsia="tr-TR"/>
    </w:rPr>
  </w:style>
  <w:style w:type="paragraph" w:styleId="NormalWeb">
    <w:name w:val="Normal (Web)"/>
    <w:basedOn w:val="Normal"/>
    <w:uiPriority w:val="99"/>
    <w:rsid w:val="00042169"/>
    <w:pPr>
      <w:spacing w:before="100" w:beforeAutospacing="1" w:after="100" w:afterAutospacing="1"/>
    </w:pPr>
  </w:style>
  <w:style w:type="character" w:styleId="Hyperlink">
    <w:name w:val="Hyperlink"/>
    <w:basedOn w:val="DefaultParagraphFont"/>
    <w:uiPriority w:val="99"/>
    <w:semiHidden/>
    <w:rsid w:val="00F1140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4</Pages>
  <Words>1489</Words>
  <Characters>8491</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edanur</cp:lastModifiedBy>
  <cp:revision>7</cp:revision>
  <dcterms:created xsi:type="dcterms:W3CDTF">2013-11-03T05:23:00Z</dcterms:created>
  <dcterms:modified xsi:type="dcterms:W3CDTF">2013-11-14T19:10:00Z</dcterms:modified>
  <cp:category>www.sorubak.com</cp:category>
</cp:coreProperties>
</file>