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0F" w:rsidRPr="007F25A8" w:rsidRDefault="00D90B0F">
      <w:pPr>
        <w:rPr>
          <w:rFonts w:ascii="Comic Sans MS" w:hAnsi="Comic Sans MS" w:cs="Comic Sans MS"/>
          <w:sz w:val="24"/>
          <w:szCs w:val="24"/>
          <w:lang w:val="tr-TR"/>
        </w:rPr>
      </w:pPr>
      <w:r w:rsidRPr="007F25A8">
        <w:rPr>
          <w:rFonts w:ascii="Comic Sans MS" w:hAnsi="Comic Sans MS" w:cs="Comic Sans MS"/>
          <w:sz w:val="24"/>
          <w:szCs w:val="24"/>
          <w:lang w:val="tr-TR"/>
        </w:rPr>
        <w:t>A: Put the words in the right columns.</w: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(3x10=30 points)</w:t>
      </w:r>
    </w:p>
    <w:p w:rsidR="00D90B0F" w:rsidRDefault="00D90B0F">
      <w:pPr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 w:rsidRPr="007F25A8"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 Kelimeleri uygun boşlukların altına yerleştiriniz.</w:t>
      </w:r>
    </w:p>
    <w:p w:rsidR="00D90B0F" w:rsidRDefault="00D90B0F" w:rsidP="00EB493B">
      <w:pPr>
        <w:ind w:left="7080" w:firstLine="708"/>
        <w:jc w:val="center"/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D90B0F" w:rsidRPr="007F25A8" w:rsidRDefault="00D90B0F">
      <w:pPr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5.2pt;margin-top:20.15pt;width:7in;height:63.45pt;z-index:251654656" strokecolor="#8064a2" strokeweight="3pt">
            <v:textbox>
              <w:txbxContent>
                <w:p w:rsidR="00D90B0F" w:rsidRPr="00836777" w:rsidRDefault="00D90B0F" w:rsidP="007F25A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836777">
                    <w:rPr>
                      <w:i/>
                      <w:iCs/>
                      <w:sz w:val="24"/>
                      <w:szCs w:val="24"/>
                    </w:rPr>
                    <w:t>Pessimistic               Supportive</w:t>
                  </w:r>
                  <w:r w:rsidRPr="007F25A8">
                    <w:rPr>
                      <w:i/>
                      <w:iCs/>
                      <w:sz w:val="24"/>
                      <w:szCs w:val="24"/>
                    </w:rPr>
                    <w:t xml:space="preserve">   </w:t>
                  </w:r>
                  <w:r w:rsidRPr="00836777">
                    <w:rPr>
                      <w:i/>
                      <w:iCs/>
                      <w:sz w:val="24"/>
                      <w:szCs w:val="24"/>
                    </w:rPr>
                    <w:t xml:space="preserve">           Lazy             Bossy</w:t>
                  </w:r>
                  <w:r w:rsidRPr="007F25A8">
                    <w:rPr>
                      <w:i/>
                      <w:iCs/>
                      <w:sz w:val="24"/>
                      <w:szCs w:val="24"/>
                    </w:rPr>
                    <w:t xml:space="preserve">  </w:t>
                  </w:r>
                  <w:r w:rsidRPr="00836777">
                    <w:rPr>
                      <w:i/>
                      <w:iCs/>
                      <w:sz w:val="24"/>
                      <w:szCs w:val="24"/>
                    </w:rPr>
                    <w:t xml:space="preserve">               Reliable</w:t>
                  </w:r>
                </w:p>
                <w:p w:rsidR="00D90B0F" w:rsidRPr="007F25A8" w:rsidRDefault="00D90B0F" w:rsidP="007F25A8">
                  <w:pPr>
                    <w:jc w:val="center"/>
                    <w:rPr>
                      <w:sz w:val="24"/>
                      <w:szCs w:val="24"/>
                    </w:rPr>
                  </w:pPr>
                  <w:r w:rsidRPr="00836777">
                    <w:rPr>
                      <w:i/>
                      <w:iCs/>
                      <w:sz w:val="24"/>
                      <w:szCs w:val="24"/>
                    </w:rPr>
                    <w:t>Talkative      Shy          Honest</w:t>
                  </w:r>
                  <w:r w:rsidRPr="007F25A8">
                    <w:rPr>
                      <w:i/>
                      <w:iCs/>
                      <w:sz w:val="24"/>
                      <w:szCs w:val="24"/>
                    </w:rPr>
                    <w:t xml:space="preserve">      </w:t>
                  </w:r>
                  <w:r w:rsidRPr="00836777">
                    <w:rPr>
                      <w:i/>
                      <w:iCs/>
                      <w:sz w:val="24"/>
                      <w:szCs w:val="24"/>
                    </w:rPr>
                    <w:t xml:space="preserve">   Jealous</w:t>
                  </w:r>
                  <w:r w:rsidRPr="007F25A8">
                    <w:rPr>
                      <w:i/>
                      <w:iCs/>
                      <w:sz w:val="24"/>
                      <w:szCs w:val="24"/>
                    </w:rPr>
                    <w:t xml:space="preserve">    </w:t>
                  </w:r>
                  <w:r w:rsidRPr="00836777">
                    <w:rPr>
                      <w:i/>
                      <w:iCs/>
                      <w:sz w:val="24"/>
                      <w:szCs w:val="24"/>
                    </w:rPr>
                    <w:t xml:space="preserve">  Reserved               Imaginative</w:t>
                  </w:r>
                </w:p>
              </w:txbxContent>
            </v:textbox>
          </v:shape>
        </w:pic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7F25A8">
      <w:pPr>
        <w:jc w:val="right"/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7F25A8">
      <w:pPr>
        <w:jc w:val="right"/>
        <w:rPr>
          <w:rFonts w:ascii="Comic Sans MS" w:hAnsi="Comic Sans MS" w:cs="Comic Sans MS"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s1027" type="#_x0000_t75" alt="unhappy.jpg" style="position:absolute;left:0;text-align:left;margin-left:372.15pt;margin-top:7.05pt;width:72.75pt;height:70.5pt;z-index:251656704;visibility:visible" wrapcoords="-223 0 -223 21370 21600 21370 21600 0 -223 0">
            <v:imagedata r:id="rId8" o:title=""/>
            <w10:wrap type="through"/>
          </v:shape>
        </w:pict>
      </w:r>
      <w:r>
        <w:rPr>
          <w:noProof/>
          <w:lang w:val="tr-TR" w:eastAsia="tr-TR"/>
        </w:rPr>
        <w:pict>
          <v:shape id="0 Resim" o:spid="_x0000_s1028" type="#_x0000_t75" alt="b-410124-people_happy_.jpg" style="position:absolute;left:0;text-align:left;margin-left:72.15pt;margin-top:7.05pt;width:106.5pt;height:70.5pt;z-index:251655680;visibility:visible" wrapcoords="-152 0 -152 21370 21600 21370 21600 0 -152 0">
            <v:imagedata r:id="rId9" o:title=""/>
            <w10:wrap type="through"/>
          </v:shape>
        </w:pict>
      </w:r>
    </w:p>
    <w:p w:rsidR="00D90B0F" w:rsidRDefault="00D90B0F" w:rsidP="007F25A8">
      <w:pPr>
        <w:jc w:val="right"/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7F25A8">
      <w:pPr>
        <w:jc w:val="right"/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7F25A8">
      <w:pPr>
        <w:jc w:val="center"/>
        <w:rPr>
          <w:rFonts w:ascii="Comic Sans MS" w:hAnsi="Comic Sans MS" w:cs="Comic Sans MS"/>
          <w:sz w:val="24"/>
          <w:szCs w:val="24"/>
          <w:u w:val="single"/>
          <w:lang w:val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5.55pt;margin-top:19.3pt;width:63.75pt;height:24pt;z-index:251657728" stroked="f">
            <v:fill opacity="0"/>
            <v:textbox>
              <w:txbxContent>
                <w:p w:rsidR="00D90B0F" w:rsidRPr="00A751AB" w:rsidRDefault="00D90B0F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  <w:lang w:val="tr-TR"/>
                    </w:rPr>
                  </w:pPr>
                  <w:r w:rsidRPr="00A751AB"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  <w:lang w:val="tr-TR"/>
                    </w:rPr>
                    <w:t>Reserved</w:t>
                  </w:r>
                </w:p>
              </w:txbxContent>
            </v:textbox>
          </v:shape>
        </w:pict>
      </w:r>
      <w:r w:rsidRPr="007F25A8">
        <w:rPr>
          <w:rFonts w:ascii="Comic Sans MS" w:hAnsi="Comic Sans MS" w:cs="Comic Sans MS"/>
          <w:sz w:val="24"/>
          <w:szCs w:val="24"/>
          <w:u w:val="single"/>
          <w:lang w:val="tr-TR"/>
        </w:rPr>
        <w:t>Good Qualities</w: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 w:rsidRPr="007F25A8">
        <w:rPr>
          <w:rFonts w:ascii="Comic Sans MS" w:hAnsi="Comic Sans MS" w:cs="Comic Sans MS"/>
          <w:sz w:val="24"/>
          <w:szCs w:val="24"/>
          <w:u w:val="single"/>
          <w:lang w:val="tr-TR"/>
        </w:rPr>
        <w:t>Bad Qualities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</w:r>
      <w:r>
        <w:rPr>
          <w:rFonts w:ascii="Comic Sans MS" w:hAnsi="Comic Sans MS" w:cs="Comic Sans MS"/>
          <w:sz w:val="24"/>
          <w:szCs w:val="24"/>
          <w:lang w:val="tr-TR"/>
        </w:rPr>
        <w:tab/>
        <w:t>_______________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>B: Read the case and choose two appropriate ecards to send to your friend! (2x5=10 points)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2 Resim" o:spid="_x0000_s1030" type="#_x0000_t75" alt="3c89e1e0f85f37f5ay4fa2.jpg" style="position:absolute;margin-left:36.9pt;margin-top:29.05pt;width:132.75pt;height:70.5pt;z-index:251658752;visibility:visible" wrapcoords="-122 0 -122 21370 21600 21370 21600 0 -122 0">
            <v:imagedata r:id="rId10" o:title=""/>
            <w10:wrap type="through"/>
          </v:shape>
        </w:pic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   Durumu okuyunuz ve uygun iki e-card seçiniz.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1" type="#_x0000_t202" style="position:absolute;margin-left:234.65pt;margin-top:11.6pt;width:319.4pt;height:136.45pt;z-index:251659776" strokeweight="3pt">
            <v:stroke dashstyle="1 1" endcap="round"/>
            <v:textbox style="mso-fit-shape-to-text:t">
              <w:txbxContent>
                <w:p w:rsidR="00D90B0F" w:rsidRPr="00362C90" w:rsidRDefault="00D90B0F" w:rsidP="00362C9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</w:pPr>
                  <w:r w:rsidRPr="00362C90"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  <w:t>I did not mean it, really!</w:t>
                  </w:r>
                </w:p>
                <w:p w:rsidR="00D90B0F" w:rsidRPr="00362C90" w:rsidRDefault="00D90B0F" w:rsidP="00362C9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</w:pPr>
                  <w:r w:rsidRPr="00362C90"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  <w:t>I know I can always count on you.</w:t>
                  </w:r>
                </w:p>
                <w:p w:rsidR="00D90B0F" w:rsidRPr="00362C90" w:rsidRDefault="00D90B0F" w:rsidP="00362C9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</w:pPr>
                  <w:r w:rsidRPr="00362C90"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  <w:t>It’s wonderful to have a friend like you!</w:t>
                  </w:r>
                </w:p>
                <w:p w:rsidR="00D90B0F" w:rsidRPr="00362C90" w:rsidRDefault="00D90B0F" w:rsidP="00362C9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</w:pPr>
                  <w:r w:rsidRPr="00362C90"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  <w:t>I’m sorry for hurting you!</w:t>
                  </w:r>
                </w:p>
                <w:p w:rsidR="00D90B0F" w:rsidRPr="00362C90" w:rsidRDefault="00D90B0F" w:rsidP="00362C9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</w:pPr>
                  <w:r w:rsidRPr="00362C90">
                    <w:rPr>
                      <w:rFonts w:ascii="Blackadder ITC" w:hAnsi="Blackadder ITC" w:cs="Blackadder ITC"/>
                      <w:b/>
                      <w:bCs/>
                      <w:sz w:val="44"/>
                      <w:szCs w:val="44"/>
                    </w:rPr>
                    <w:t>I’m really lucky to bump into you.</w:t>
                  </w:r>
                </w:p>
              </w:txbxContent>
            </v:textbox>
          </v:shape>
        </w:pict>
      </w:r>
    </w:p>
    <w:p w:rsidR="00D90B0F" w:rsidRDefault="00D90B0F" w:rsidP="00362C90">
      <w:pPr>
        <w:spacing w:line="240" w:lineRule="auto"/>
        <w:rPr>
          <w:rFonts w:ascii="Comic Sans MS" w:hAnsi="Comic Sans MS" w:cs="Comic Sans MS"/>
          <w:lang w:val="tr-TR"/>
        </w:rPr>
      </w:pPr>
    </w:p>
    <w:p w:rsidR="00D90B0F" w:rsidRDefault="00D90B0F" w:rsidP="00362C90">
      <w:pPr>
        <w:spacing w:line="240" w:lineRule="auto"/>
        <w:rPr>
          <w:rFonts w:ascii="Comic Sans MS" w:hAnsi="Comic Sans MS" w:cs="Comic Sans MS"/>
          <w:lang w:val="tr-TR"/>
        </w:rPr>
      </w:pPr>
    </w:p>
    <w:p w:rsidR="00D90B0F" w:rsidRPr="00362C90" w:rsidRDefault="00D90B0F" w:rsidP="00362C90">
      <w:pPr>
        <w:spacing w:line="240" w:lineRule="auto"/>
        <w:rPr>
          <w:rFonts w:ascii="Comic Sans MS" w:hAnsi="Comic Sans MS" w:cs="Comic Sans MS"/>
          <w:i/>
          <w:iCs/>
          <w:lang w:val="tr-TR"/>
        </w:rPr>
      </w:pPr>
      <w:r w:rsidRPr="00362C90">
        <w:rPr>
          <w:rFonts w:ascii="Comic Sans MS" w:hAnsi="Comic Sans MS" w:cs="Comic Sans MS"/>
          <w:i/>
          <w:iCs/>
          <w:lang w:val="tr-TR"/>
        </w:rPr>
        <w:t>You broke your friend’s heart by mistake.</w:t>
      </w:r>
    </w:p>
    <w:p w:rsidR="00D90B0F" w:rsidRPr="00362C90" w:rsidRDefault="00D90B0F" w:rsidP="00362C90">
      <w:pPr>
        <w:spacing w:line="240" w:lineRule="auto"/>
        <w:rPr>
          <w:rFonts w:ascii="Comic Sans MS" w:hAnsi="Comic Sans MS" w:cs="Comic Sans MS"/>
          <w:i/>
          <w:iCs/>
          <w:lang w:val="tr-TR"/>
        </w:rPr>
      </w:pPr>
      <w:r w:rsidRPr="00362C90">
        <w:rPr>
          <w:rFonts w:ascii="Comic Sans MS" w:hAnsi="Comic Sans MS" w:cs="Comic Sans MS"/>
          <w:i/>
          <w:iCs/>
          <w:lang w:val="tr-TR"/>
        </w:rPr>
        <w:t>Send two e-cards to your friend in order to</w:t>
      </w:r>
    </w:p>
    <w:p w:rsidR="00D90B0F" w:rsidRPr="00362C90" w:rsidRDefault="00D90B0F" w:rsidP="00362C90">
      <w:pPr>
        <w:spacing w:line="240" w:lineRule="auto"/>
        <w:rPr>
          <w:rFonts w:ascii="Comic Sans MS" w:hAnsi="Comic Sans MS" w:cs="Comic Sans MS"/>
          <w:i/>
          <w:iCs/>
          <w:lang w:val="tr-TR"/>
        </w:rPr>
      </w:pPr>
      <w:r w:rsidRPr="00362C90">
        <w:rPr>
          <w:rFonts w:ascii="Comic Sans MS" w:hAnsi="Comic Sans MS" w:cs="Comic Sans MS"/>
          <w:i/>
          <w:iCs/>
          <w:lang w:val="tr-TR"/>
        </w:rPr>
        <w:t xml:space="preserve">apologize from him/her. </w:t>
      </w:r>
    </w:p>
    <w:p w:rsidR="00D90B0F" w:rsidRPr="00ED0726" w:rsidRDefault="00D90B0F" w:rsidP="007F25A8">
      <w:pPr>
        <w:rPr>
          <w:rFonts w:ascii="Comic Sans MS" w:hAnsi="Comic Sans MS" w:cs="Comic Sans MS"/>
          <w:sz w:val="24"/>
          <w:szCs w:val="24"/>
        </w:rPr>
      </w:pPr>
      <w:r w:rsidRPr="00ED0726">
        <w:rPr>
          <w:rFonts w:ascii="Comic Sans MS" w:hAnsi="Comic Sans MS" w:cs="Comic Sans MS"/>
          <w:sz w:val="24"/>
          <w:szCs w:val="24"/>
        </w:rPr>
        <w:t>C: Translate the words into Turkish by getting use of their definitions!(5x5=25 points)</w:t>
      </w:r>
    </w:p>
    <w:p w:rsidR="00D90B0F" w:rsidRPr="00ED0726" w:rsidRDefault="00D90B0F" w:rsidP="007F25A8">
      <w:pPr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 w:rsidRPr="00ED0726"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Aşağıda tanımları verilen kelimelerin Türkçelerini karşılarına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5"/>
        <w:gridCol w:w="4503"/>
      </w:tblGrid>
      <w:tr w:rsidR="00D90B0F" w:rsidRPr="00836777">
        <w:tc>
          <w:tcPr>
            <w:tcW w:w="6345" w:type="dxa"/>
          </w:tcPr>
          <w:p w:rsidR="00D90B0F" w:rsidRPr="00836777" w:rsidRDefault="00D90B0F" w:rsidP="00836777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836777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to expect</w:t>
            </w:r>
            <w:r w:rsidRPr="00836777">
              <w:rPr>
                <w:rFonts w:ascii="Comic Sans MS" w:hAnsi="Comic Sans MS" w:cs="Comic Sans MS"/>
                <w:sz w:val="24"/>
                <w:szCs w:val="24"/>
              </w:rPr>
              <w:t xml:space="preserve"> (to think something will happen)</w:t>
            </w:r>
          </w:p>
        </w:tc>
        <w:tc>
          <w:tcPr>
            <w:tcW w:w="4503" w:type="dxa"/>
          </w:tcPr>
          <w:p w:rsidR="00D90B0F" w:rsidRPr="00836777" w:rsidRDefault="00D90B0F" w:rsidP="00836777">
            <w:pPr>
              <w:spacing w:after="0" w:line="240" w:lineRule="auto"/>
              <w:jc w:val="center"/>
              <w:rPr>
                <w:rFonts w:ascii="Bradley Hand ITC" w:hAnsi="Bradley Hand ITC" w:cs="Bradley Hand ITC"/>
                <w:b/>
                <w:bCs/>
                <w:color w:val="FF0000"/>
                <w:sz w:val="24"/>
                <w:szCs w:val="24"/>
                <w:lang w:val="tr-TR"/>
              </w:rPr>
            </w:pPr>
            <w:r w:rsidRPr="00836777">
              <w:rPr>
                <w:rFonts w:ascii="Bradley Hand ITC" w:hAnsi="Bradley Hand ITC" w:cs="Bradley Hand ITC"/>
                <w:b/>
                <w:bCs/>
                <w:color w:val="FF0000"/>
                <w:sz w:val="24"/>
                <w:szCs w:val="24"/>
                <w:lang w:val="tr-TR"/>
              </w:rPr>
              <w:t>ummak</w:t>
            </w:r>
          </w:p>
        </w:tc>
      </w:tr>
      <w:tr w:rsidR="00D90B0F" w:rsidRPr="00836777">
        <w:tc>
          <w:tcPr>
            <w:tcW w:w="6345" w:type="dxa"/>
          </w:tcPr>
          <w:p w:rsidR="00D90B0F" w:rsidRPr="00836777" w:rsidRDefault="00D90B0F" w:rsidP="00836777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836777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to value</w:t>
            </w:r>
            <w:r w:rsidRPr="00836777">
              <w:rPr>
                <w:rFonts w:ascii="Comic Sans MS" w:hAnsi="Comic Sans MS" w:cs="Comic Sans MS"/>
                <w:sz w:val="24"/>
                <w:szCs w:val="24"/>
              </w:rPr>
              <w:t xml:space="preserve"> (to think something to important to you)</w:t>
            </w:r>
          </w:p>
        </w:tc>
        <w:tc>
          <w:tcPr>
            <w:tcW w:w="4503" w:type="dxa"/>
          </w:tcPr>
          <w:p w:rsidR="00D90B0F" w:rsidRPr="00836777" w:rsidRDefault="00D90B0F" w:rsidP="0083677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val="tr-TR"/>
              </w:rPr>
            </w:pPr>
          </w:p>
        </w:tc>
      </w:tr>
      <w:tr w:rsidR="00D90B0F" w:rsidRPr="00836777">
        <w:tc>
          <w:tcPr>
            <w:tcW w:w="6345" w:type="dxa"/>
          </w:tcPr>
          <w:p w:rsidR="00D90B0F" w:rsidRPr="00836777" w:rsidRDefault="00D90B0F" w:rsidP="00836777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836777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to strengthen</w:t>
            </w:r>
            <w:r w:rsidRPr="00836777">
              <w:rPr>
                <w:rFonts w:ascii="Comic Sans MS" w:hAnsi="Comic Sans MS" w:cs="Comic Sans MS"/>
                <w:sz w:val="24"/>
                <w:szCs w:val="24"/>
              </w:rPr>
              <w:t xml:space="preserve"> (to make stronger)</w:t>
            </w:r>
          </w:p>
        </w:tc>
        <w:tc>
          <w:tcPr>
            <w:tcW w:w="4503" w:type="dxa"/>
          </w:tcPr>
          <w:p w:rsidR="00D90B0F" w:rsidRPr="00836777" w:rsidRDefault="00D90B0F" w:rsidP="0083677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val="tr-TR"/>
              </w:rPr>
            </w:pPr>
          </w:p>
        </w:tc>
      </w:tr>
      <w:tr w:rsidR="00D90B0F" w:rsidRPr="00836777">
        <w:tc>
          <w:tcPr>
            <w:tcW w:w="6345" w:type="dxa"/>
          </w:tcPr>
          <w:p w:rsidR="00D90B0F" w:rsidRPr="00836777" w:rsidRDefault="00D90B0F" w:rsidP="00836777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836777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to treat</w:t>
            </w:r>
            <w:r w:rsidRPr="00836777">
              <w:rPr>
                <w:rFonts w:ascii="Comic Sans MS" w:hAnsi="Comic Sans MS" w:cs="Comic Sans MS"/>
                <w:sz w:val="24"/>
                <w:szCs w:val="24"/>
              </w:rPr>
              <w:t xml:space="preserve"> (to act toward somebody in a particular way)</w:t>
            </w:r>
          </w:p>
        </w:tc>
        <w:tc>
          <w:tcPr>
            <w:tcW w:w="4503" w:type="dxa"/>
          </w:tcPr>
          <w:p w:rsidR="00D90B0F" w:rsidRPr="00836777" w:rsidRDefault="00D90B0F" w:rsidP="0083677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val="tr-TR"/>
              </w:rPr>
            </w:pPr>
          </w:p>
        </w:tc>
      </w:tr>
      <w:tr w:rsidR="00D90B0F" w:rsidRPr="00836777">
        <w:tc>
          <w:tcPr>
            <w:tcW w:w="6345" w:type="dxa"/>
          </w:tcPr>
          <w:p w:rsidR="00D90B0F" w:rsidRPr="00836777" w:rsidRDefault="00D90B0F" w:rsidP="00836777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836777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to condemn</w:t>
            </w:r>
            <w:r w:rsidRPr="00836777">
              <w:rPr>
                <w:rFonts w:ascii="Comic Sans MS" w:hAnsi="Comic Sans MS" w:cs="Comic Sans MS"/>
                <w:sz w:val="24"/>
                <w:szCs w:val="24"/>
              </w:rPr>
              <w:t xml:space="preserve"> (to strongly disagree with somebody/something)</w:t>
            </w:r>
          </w:p>
        </w:tc>
        <w:tc>
          <w:tcPr>
            <w:tcW w:w="4503" w:type="dxa"/>
          </w:tcPr>
          <w:p w:rsidR="00D90B0F" w:rsidRPr="00836777" w:rsidRDefault="00D90B0F" w:rsidP="0083677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val="tr-TR"/>
              </w:rPr>
            </w:pPr>
          </w:p>
        </w:tc>
      </w:tr>
      <w:tr w:rsidR="00D90B0F" w:rsidRPr="00836777">
        <w:tc>
          <w:tcPr>
            <w:tcW w:w="6345" w:type="dxa"/>
          </w:tcPr>
          <w:p w:rsidR="00D90B0F" w:rsidRPr="00836777" w:rsidRDefault="00D90B0F" w:rsidP="00836777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836777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to violate</w:t>
            </w:r>
            <w:r w:rsidRPr="00836777">
              <w:rPr>
                <w:rFonts w:ascii="Comic Sans MS" w:hAnsi="Comic Sans MS" w:cs="Comic Sans MS"/>
                <w:sz w:val="24"/>
                <w:szCs w:val="24"/>
              </w:rPr>
              <w:t xml:space="preserve"> (to disobey)</w:t>
            </w:r>
          </w:p>
        </w:tc>
        <w:tc>
          <w:tcPr>
            <w:tcW w:w="4503" w:type="dxa"/>
          </w:tcPr>
          <w:p w:rsidR="00D90B0F" w:rsidRPr="00836777" w:rsidRDefault="00D90B0F" w:rsidP="00836777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val="tr-TR"/>
              </w:rPr>
            </w:pPr>
          </w:p>
        </w:tc>
      </w:tr>
    </w:tbl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>D: Tell about your BEST FRIEND at least into 5 sentences. (5x7=35 points)</w:t>
      </w:r>
    </w:p>
    <w:p w:rsidR="00D90B0F" w:rsidRDefault="00D90B0F" w:rsidP="007F25A8">
      <w:pPr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 xml:space="preserve">   En yakın arkadaşınızı beş cümlede anlatınız.</w:t>
      </w:r>
    </w:p>
    <w:p w:rsidR="00D90B0F" w:rsidRDefault="00D90B0F" w:rsidP="00A07CD6">
      <w:pPr>
        <w:spacing w:line="360" w:lineRule="auto"/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0B0F" w:rsidRDefault="00D90B0F" w:rsidP="00A07CD6">
      <w:pPr>
        <w:spacing w:line="360" w:lineRule="auto"/>
        <w:ind w:left="4956" w:firstLine="708"/>
        <w:jc w:val="center"/>
        <w:rPr>
          <w:rFonts w:ascii="Comic Sans MS" w:hAnsi="Comic Sans MS" w:cs="Comic Sans MS"/>
          <w:sz w:val="24"/>
          <w:szCs w:val="24"/>
          <w:lang w:val="tr-TR"/>
        </w:rPr>
      </w:pPr>
    </w:p>
    <w:p w:rsidR="00D90B0F" w:rsidRDefault="00D90B0F" w:rsidP="00A07CD6">
      <w:pPr>
        <w:spacing w:line="360" w:lineRule="auto"/>
        <w:ind w:left="4956" w:firstLine="708"/>
        <w:jc w:val="center"/>
        <w:rPr>
          <w:rFonts w:ascii="Comic Sans MS" w:hAnsi="Comic Sans MS" w:cs="Comic Sans MS"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left:0;text-align:left;margin-left:461.4pt;margin-top:30.25pt;width:28.35pt;height:28.35pt;z-index:251660800"/>
        </w:pic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You have </w:t>
      </w:r>
      <w:r w:rsidRPr="00A07CD6">
        <w:rPr>
          <w:rFonts w:ascii="Comic Sans MS" w:hAnsi="Comic Sans MS" w:cs="Comic Sans MS"/>
          <w:sz w:val="24"/>
          <w:szCs w:val="24"/>
          <w:u w:val="single"/>
          <w:lang w:val="tr-TR"/>
        </w:rPr>
        <w:t>40 Minutes</w:t>
      </w:r>
      <w:r>
        <w:rPr>
          <w:rFonts w:ascii="Comic Sans MS" w:hAnsi="Comic Sans MS" w:cs="Comic Sans MS"/>
          <w:sz w:val="24"/>
          <w:szCs w:val="24"/>
          <w:lang w:val="tr-TR"/>
        </w:rPr>
        <w:t>!</w:t>
      </w:r>
    </w:p>
    <w:p w:rsidR="00D90B0F" w:rsidRDefault="00D90B0F" w:rsidP="00A07CD6">
      <w:pPr>
        <w:spacing w:line="360" w:lineRule="auto"/>
        <w:ind w:left="4248" w:firstLine="708"/>
        <w:jc w:val="center"/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 xml:space="preserve">         Have a nice exam!</w:t>
      </w:r>
    </w:p>
    <w:p w:rsidR="00D90B0F" w:rsidRDefault="00D90B0F" w:rsidP="00A07CD6">
      <w:pPr>
        <w:spacing w:line="360" w:lineRule="auto"/>
        <w:ind w:left="4248" w:firstLine="708"/>
        <w:jc w:val="center"/>
        <w:rPr>
          <w:rFonts w:ascii="Comic Sans MS" w:hAnsi="Comic Sans MS" w:cs="Comic Sans MS"/>
          <w:sz w:val="24"/>
          <w:szCs w:val="24"/>
          <w:lang w:val="tr-TR"/>
        </w:rPr>
      </w:pPr>
      <w:r>
        <w:rPr>
          <w:rFonts w:ascii="Comic Sans MS" w:hAnsi="Comic Sans MS" w:cs="Comic Sans MS"/>
          <w:sz w:val="24"/>
          <w:szCs w:val="24"/>
          <w:lang w:val="tr-TR"/>
        </w:rPr>
        <w:t xml:space="preserve">        Duygu DÖNMEZ</w:t>
      </w:r>
    </w:p>
    <w:p w:rsidR="00D90B0F" w:rsidRPr="007F25A8" w:rsidRDefault="00D90B0F" w:rsidP="00A07CD6">
      <w:pPr>
        <w:spacing w:line="360" w:lineRule="auto"/>
        <w:rPr>
          <w:rFonts w:ascii="Comic Sans MS" w:hAnsi="Comic Sans MS" w:cs="Comic Sans MS"/>
          <w:sz w:val="24"/>
          <w:szCs w:val="24"/>
          <w:lang w:val="tr-TR"/>
        </w:rPr>
      </w:pPr>
    </w:p>
    <w:sectPr w:rsidR="00D90B0F" w:rsidRPr="007F25A8" w:rsidSect="00EB44FD">
      <w:headerReference w:type="default" r:id="rId11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B0F" w:rsidRDefault="00D90B0F" w:rsidP="00EB44FD">
      <w:pPr>
        <w:spacing w:after="0" w:line="240" w:lineRule="auto"/>
      </w:pPr>
      <w:r>
        <w:separator/>
      </w:r>
    </w:p>
  </w:endnote>
  <w:endnote w:type="continuationSeparator" w:id="1">
    <w:p w:rsidR="00D90B0F" w:rsidRDefault="00D90B0F" w:rsidP="00EB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B0F" w:rsidRDefault="00D90B0F" w:rsidP="00EB44FD">
      <w:pPr>
        <w:spacing w:after="0" w:line="240" w:lineRule="auto"/>
      </w:pPr>
      <w:r>
        <w:separator/>
      </w:r>
    </w:p>
  </w:footnote>
  <w:footnote w:type="continuationSeparator" w:id="1">
    <w:p w:rsidR="00D90B0F" w:rsidRDefault="00D90B0F" w:rsidP="00EB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B0F" w:rsidRPr="00B45E54" w:rsidRDefault="00D90B0F" w:rsidP="00EB44FD">
    <w:pPr>
      <w:rPr>
        <w:rFonts w:ascii="Times New Roman" w:hAnsi="Times New Roman" w:cs="Times New Roman"/>
      </w:rPr>
    </w:pPr>
    <w:r w:rsidRPr="00B45E54">
      <w:rPr>
        <w:rFonts w:ascii="Times New Roman" w:hAnsi="Times New Roman" w:cs="Times New Roman"/>
      </w:rPr>
      <w:t>20</w:t>
    </w:r>
    <w:r>
      <w:rPr>
        <w:rFonts w:ascii="Times New Roman" w:hAnsi="Times New Roman" w:cs="Times New Roman"/>
      </w:rPr>
      <w:t>12-2013 EDUCATIONAL YEAR SORKUNLU</w:t>
    </w:r>
    <w:r w:rsidRPr="00B45E54">
      <w:rPr>
        <w:rFonts w:ascii="Times New Roman" w:hAnsi="Times New Roman" w:cs="Times New Roman"/>
      </w:rPr>
      <w:t xml:space="preserve"> SECONDARY SCHOOL </w:t>
    </w:r>
    <w:r>
      <w:rPr>
        <w:rFonts w:ascii="Times New Roman" w:hAnsi="Times New Roman" w:cs="Times New Roman"/>
      </w:rPr>
      <w:t>1</w:t>
    </w:r>
    <w:r w:rsidRPr="00B45E54">
      <w:rPr>
        <w:rFonts w:ascii="Times New Roman" w:hAnsi="Times New Roman" w:cs="Times New Roman"/>
        <w:vertAlign w:val="superscript"/>
      </w:rPr>
      <w:t>st</w:t>
    </w:r>
    <w:r>
      <w:rPr>
        <w:rFonts w:ascii="Times New Roman" w:hAnsi="Times New Roman" w:cs="Times New Roman"/>
      </w:rPr>
      <w:t xml:space="preserve"> TERM 1</w:t>
    </w:r>
    <w:r w:rsidRPr="00B45E54">
      <w:rPr>
        <w:rFonts w:ascii="Times New Roman" w:hAnsi="Times New Roman" w:cs="Times New Roman"/>
        <w:vertAlign w:val="superscript"/>
      </w:rPr>
      <w:t>st</w:t>
    </w:r>
    <w:r>
      <w:rPr>
        <w:rFonts w:ascii="Times New Roman" w:hAnsi="Times New Roman" w:cs="Times New Roman"/>
      </w:rPr>
      <w:t xml:space="preserve">  EXAM for 8</w:t>
    </w:r>
    <w:r w:rsidRPr="00B45E54">
      <w:rPr>
        <w:rFonts w:ascii="Times New Roman" w:hAnsi="Times New Roman" w:cs="Times New Roman"/>
        <w:vertAlign w:val="superscript"/>
      </w:rPr>
      <w:t>th</w:t>
    </w:r>
    <w:r>
      <w:rPr>
        <w:rFonts w:ascii="Times New Roman" w:hAnsi="Times New Roman" w:cs="Times New Roman"/>
      </w:rPr>
      <w:t xml:space="preserve"> </w:t>
    </w:r>
    <w:r w:rsidRPr="00B45E54">
      <w:rPr>
        <w:rFonts w:ascii="Times New Roman" w:hAnsi="Times New Roman" w:cs="Times New Roman"/>
      </w:rPr>
      <w:t xml:space="preserve"> GRADES</w:t>
    </w:r>
  </w:p>
  <w:p w:rsidR="00D90B0F" w:rsidRPr="00B45E54" w:rsidRDefault="00D90B0F" w:rsidP="00EB44FD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NAME:                         SURNAME:                         NUMBER:                         </w:t>
    </w:r>
    <w:r w:rsidRPr="00B45E54">
      <w:rPr>
        <w:rFonts w:ascii="Times New Roman" w:hAnsi="Times New Roman" w:cs="Times New Roman"/>
      </w:rPr>
      <w:t>CLASS:</w:t>
    </w:r>
    <w:r>
      <w:rPr>
        <w:rFonts w:ascii="Times New Roman" w:hAnsi="Times New Roman" w:cs="Times New Roman"/>
      </w:rPr>
      <w:t xml:space="preserve">                         POINT:</w:t>
    </w:r>
  </w:p>
  <w:p w:rsidR="00D90B0F" w:rsidRDefault="00D90B0F" w:rsidP="00EB44FD">
    <w:pPr>
      <w:pStyle w:val="Header"/>
      <w:ind w:left="-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148DF"/>
    <w:multiLevelType w:val="hybridMultilevel"/>
    <w:tmpl w:val="066222D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44FD"/>
    <w:rsid w:val="0004627D"/>
    <w:rsid w:val="001404C2"/>
    <w:rsid w:val="002144FB"/>
    <w:rsid w:val="00362C90"/>
    <w:rsid w:val="00455AFA"/>
    <w:rsid w:val="0048661F"/>
    <w:rsid w:val="005D0594"/>
    <w:rsid w:val="00777F33"/>
    <w:rsid w:val="007F25A8"/>
    <w:rsid w:val="00810B47"/>
    <w:rsid w:val="00836777"/>
    <w:rsid w:val="00861B4D"/>
    <w:rsid w:val="008654FB"/>
    <w:rsid w:val="00987BE6"/>
    <w:rsid w:val="00A07CD6"/>
    <w:rsid w:val="00A751AB"/>
    <w:rsid w:val="00A97668"/>
    <w:rsid w:val="00AC5405"/>
    <w:rsid w:val="00B45E54"/>
    <w:rsid w:val="00C4796F"/>
    <w:rsid w:val="00C504E4"/>
    <w:rsid w:val="00C81CF3"/>
    <w:rsid w:val="00D90B0F"/>
    <w:rsid w:val="00EB44FD"/>
    <w:rsid w:val="00EB493B"/>
    <w:rsid w:val="00ED0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47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B4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B44FD"/>
    <w:rPr>
      <w:lang w:val="en-US"/>
    </w:rPr>
  </w:style>
  <w:style w:type="paragraph" w:styleId="Footer">
    <w:name w:val="footer"/>
    <w:basedOn w:val="Normal"/>
    <w:link w:val="FooterChar"/>
    <w:uiPriority w:val="99"/>
    <w:semiHidden/>
    <w:rsid w:val="00EB4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44FD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7F2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25A8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362C90"/>
    <w:pPr>
      <w:ind w:left="720"/>
    </w:pPr>
  </w:style>
  <w:style w:type="table" w:styleId="TableGrid">
    <w:name w:val="Table Grid"/>
    <w:basedOn w:val="TableNormal"/>
    <w:uiPriority w:val="99"/>
    <w:rsid w:val="00ED07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49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0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251</Words>
  <Characters>1437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Duygu</dc:creator>
  <cp:keywords>www.sorubak.com</cp:keywords>
  <dc:description>www.sorubak.com</dc:description>
  <cp:lastModifiedBy>edanur</cp:lastModifiedBy>
  <cp:revision>3</cp:revision>
  <dcterms:created xsi:type="dcterms:W3CDTF">2012-11-11T17:52:00Z</dcterms:created>
  <dcterms:modified xsi:type="dcterms:W3CDTF">2013-10-29T19:46:00Z</dcterms:modified>
  <cp:category>www.sorubak.com</cp:category>
</cp:coreProperties>
</file>